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e58e" w14:paraId="be7e58e" w:rsidRDefault="00E55D5D" w:rsidP="00E55D5D" w:rsidR="00E55D5D">
      <w:pPr>
        <w:pStyle w:val="Zaglavlje"/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D5D" w:rsidP="00E55D5D" w:rsidR="00E55D5D"/>
    <w:p w:rsidRDefault="00E55D5D" w:rsidP="00E55D5D" w:rsidR="00E55D5D">
      <w:pPr>
        <w:ind w:hanging="720" w:left="360"/>
        <w:jc w:val="right"/>
        <w:rPr>
          <w:b/>
        </w:rPr>
      </w:pPr>
      <w:r>
        <w:t>6 St-</w:t>
      </w:r>
      <w:r w:rsidR="00F1615A">
        <w:t>1659</w:t>
      </w:r>
      <w:r>
        <w:t>/17-3</w:t>
      </w:r>
    </w:p>
    <w:p w:rsidRDefault="00E55D5D" w:rsidP="00E55D5D" w:rsidR="00E55D5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55D5D" w:rsidP="00E55D5D" w:rsidR="00E55D5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E55D5D" w:rsidP="00E55D5D" w:rsidR="00E55D5D">
      <w:pPr>
        <w:ind w:hanging="720" w:left="360"/>
        <w:rPr>
          <w:sz w:val="22"/>
          <w:szCs w:val="22"/>
        </w:rPr>
      </w:pPr>
    </w:p>
    <w:p w:rsidRDefault="00E55D5D" w:rsidP="00E55D5D" w:rsidR="00E55D5D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</w:t>
      </w:r>
      <w:r w:rsidR="00F1615A" w:rsidRPr="00F1615A">
        <w:t>USUS jednostavno društvo s ograničenom odgovornošću za trgovinu i usluge</w:t>
      </w:r>
      <w:r w:rsidR="00F1615A">
        <w:t xml:space="preserve">, Antunovac, Kralja Zvonimira 59, </w:t>
      </w:r>
      <w:r>
        <w:t xml:space="preserve">MBS: </w:t>
      </w:r>
      <w:r w:rsidR="00F1615A" w:rsidRPr="00F1615A">
        <w:t>030129613</w:t>
      </w:r>
      <w:r>
        <w:t xml:space="preserve">, OIB: </w:t>
      </w:r>
      <w:r w:rsidR="00F1615A" w:rsidRPr="00F1615A">
        <w:t>42528267176</w:t>
      </w:r>
      <w:r>
        <w:t>, temeljem članka 430. Stečajnog zakona („Narodne novine“ 71/15), dana 11. prosinca 2017. godine, objavljuje sljedeći</w:t>
      </w:r>
    </w:p>
    <w:p w:rsidRDefault="00E55D5D" w:rsidP="00E55D5D" w:rsidR="00E55D5D">
      <w:pPr>
        <w:jc w:val="both"/>
      </w:pPr>
    </w:p>
    <w:p w:rsidRDefault="00E55D5D" w:rsidP="00E55D5D" w:rsidR="00E55D5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55D5D" w:rsidP="00E55D5D" w:rsidR="00E55D5D">
      <w:pPr>
        <w:jc w:val="both"/>
        <w:rPr>
          <w:bCs/>
        </w:rPr>
      </w:pPr>
    </w:p>
    <w:p w:rsidRDefault="00E55D5D" w:rsidP="00E55D5D" w:rsidR="00E55D5D">
      <w:pPr>
        <w:ind w:left="708"/>
        <w:jc w:val="both"/>
      </w:pPr>
      <w:r>
        <w:rPr>
          <w:bCs/>
        </w:rPr>
        <w:t>I Utvrđuje se da ukupni iznos evidentiranog duga dužnika</w:t>
      </w:r>
      <w:r>
        <w:t xml:space="preserve">  </w:t>
      </w:r>
      <w:r w:rsidR="00F1615A" w:rsidRPr="00F1615A">
        <w:t>USUS jednostavno društvo s ograničenom odgovornošću za trgovinu i usluge</w:t>
      </w:r>
      <w:r w:rsidR="00F1615A">
        <w:t xml:space="preserve">, Antunovac, Kralja Zvonimira 59, MBS: </w:t>
      </w:r>
      <w:r w:rsidR="00F1615A" w:rsidRPr="00F1615A">
        <w:t>030129613</w:t>
      </w:r>
      <w:r w:rsidR="00F1615A">
        <w:t xml:space="preserve">, OIB: </w:t>
      </w:r>
      <w:r w:rsidR="00F1615A" w:rsidRPr="00F1615A">
        <w:t>42528267176</w:t>
      </w:r>
      <w:r>
        <w:t xml:space="preserve">, iznosi </w:t>
      </w:r>
      <w:r w:rsidR="00F1615A">
        <w:t>13.469,28</w:t>
      </w:r>
      <w:r>
        <w:t xml:space="preserve"> kn.</w:t>
      </w:r>
    </w:p>
    <w:p w:rsidRDefault="00E55D5D" w:rsidP="00E55D5D" w:rsidR="00E55D5D">
      <w:pPr>
        <w:ind w:left="708"/>
        <w:jc w:val="both"/>
      </w:pPr>
      <w:r>
        <w:t xml:space="preserve">II Poziva se osoba ovlaštena za zastupanje dužnika </w:t>
      </w:r>
      <w:r w:rsidR="00F1615A">
        <w:t xml:space="preserve">Domagoj </w:t>
      </w:r>
      <w:proofErr w:type="spellStart"/>
      <w:r w:rsidR="00F1615A">
        <w:t>Kranic</w:t>
      </w:r>
      <w:proofErr w:type="spellEnd"/>
      <w:r w:rsidR="00F1615A">
        <w:t xml:space="preserve">, Osijek, Ružina ulica 75, </w:t>
      </w:r>
      <w:r>
        <w:t xml:space="preserve">OIB: </w:t>
      </w:r>
      <w:r w:rsidR="00F1615A">
        <w:t>42635032447</w:t>
      </w:r>
      <w:r>
        <w:t xml:space="preserve">,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55D5D" w:rsidP="00E55D5D" w:rsidR="00E55D5D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1615A">
        <w:t>1659</w:t>
      </w:r>
      <w:r>
        <w:t>-17 (članak 430 Stečajnog zakona u vezi s člankom 132. Stečajnog zakona Narodne novine broj 71/15).</w:t>
      </w:r>
    </w:p>
    <w:p w:rsidRDefault="00E55D5D" w:rsidP="00E55D5D" w:rsidR="00E55D5D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55D5D" w:rsidP="00E55D5D" w:rsidR="00E55D5D">
      <w:pPr>
        <w:ind w:left="708"/>
        <w:jc w:val="both"/>
      </w:pPr>
    </w:p>
    <w:p w:rsidRDefault="00E55D5D" w:rsidP="00E55D5D" w:rsidR="00E55D5D">
      <w:pPr>
        <w:ind w:left="708"/>
        <w:jc w:val="center"/>
      </w:pPr>
      <w:r>
        <w:t>U Osijeku 11. prosinca 2017.g.</w:t>
      </w:r>
    </w:p>
    <w:p w:rsidRDefault="00E55D5D" w:rsidP="00E55D5D" w:rsidR="00E55D5D">
      <w:pPr>
        <w:ind w:left="708"/>
        <w:jc w:val="center"/>
      </w:pPr>
    </w:p>
    <w:p w:rsidRDefault="00E55D5D" w:rsidP="00E55D5D" w:rsidR="00E55D5D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E55D5D" w:rsidP="00E55D5D" w:rsidR="00E55D5D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Nada Roso</w:t>
      </w:r>
    </w:p>
    <w:p w:rsidRDefault="00E55D5D" w:rsidP="00E55D5D" w:rsidR="00E55D5D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E55D5D" w:rsidP="00E55D5D" w:rsidR="00E55D5D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E55D5D" w:rsidP="00E55D5D" w:rsidR="00E55D5D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E55D5D" w:rsidP="00E55D5D" w:rsidR="00E55D5D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10/2</w:t>
      </w:r>
    </w:p>
    <w:p w:rsidRDefault="00EA77C0" w:rsidR="00EA77C0"/>
    <w:sectPr w:rsidR="00EA77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72F"/>
    <w:rsid w:val="0014119A"/>
    <w:rsid w:val="0044672F"/>
    <w:rsid w:val="004D3ED2"/>
    <w:rsid w:val="005B1BE2"/>
    <w:rsid w:val="007A519F"/>
    <w:rsid w:val="009C19E5"/>
    <w:rsid w:val="00BD302F"/>
    <w:rsid w:val="00C70C7B"/>
    <w:rsid w:val="00D466AB"/>
    <w:rsid w:val="00E55D5D"/>
    <w:rsid w:val="00EA77C0"/>
    <w:rsid w:val="00F1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D5D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55D5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D5D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E55D5D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E55D5D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E55D5D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D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D5D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1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1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D5D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55D5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D5D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E55D5D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E55D5D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E55D5D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D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D5D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1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1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St-1659/2017</izvorni_sadrzaj>
    <derivirana_varijabla naziv="DomainObject.Predmet.OznakaBroj_1">St-1659/2017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</izvorni_sadrzaj>
    <derivirana_varijabla naziv="DomainObject.Predmet.ProtustrankaFormated_1">  USUS jednostavno društvo s ograničenom odgovornošću za trgovinu i usluge</derivirana_varijabla>
  </DomainObject.Predmet.ProtustrankaFormated>
  <DomainObject.Predmet.ProtustrankaFormatedOIB>
    <izvorni_sadrzaj>  USUS jednostavno društvo s ograničenom odgovornošću za trgovinu i usluge, OIB 42528267176</izvorni_sadrzaj>
    <derivirana_varijabla naziv="DomainObject.Predmet.ProtustrankaFormatedOIB_1">  USUS jednostavno društvo s ograničenom odgovornošću za trgovinu i usluge, OIB 42528267176</derivirana_varijabla>
  </DomainObject.Predmet.ProtustrankaFormatedOIB>
  <DomainObject.Predmet.ProtustrankaFormatedWithAdress>
    <izvorni_sadrzaj> USUS jednostavno društvo s ograničenom odgovornošću za trgovinu i usluge, Kralja Zvonimira 59, 31216 Antunovac</izvorni_sadrzaj>
    <derivirana_varijabla naziv="DomainObject.Predmet.ProtustrankaFormatedWithAdress_1"> USUS jednostavno društvo s ograničenom odgovornošću za trgovinu i usluge, Kralja Zvonimira 59, 31216 Antunovac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</izvorni_sadrzaj>
    <derivirana_varijabla naziv="DomainObject.Predmet.ProtustrankaFormatedWithAdressOIB_1"> USUS jednostavno društvo s ograničenom odgovornošću za trgovinu i usluge, OIB 42528267176, Kralja Zvonimira 59, 31216 Antunovac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USUS jednostavno društvo s ograničenom odgovornošću za trgovinu i usluge</item>
    </izvorni_sadrzaj>
    <derivirana_varijabla naziv="DomainObject.Predmet.ProtuStrankaListFormated_1">
      <item>USUS jednostavno društvo s ograničenom odgovornošću za trgovinu i usluge</item>
    </derivirana_varijabla>
  </DomainObject.Predmet.ProtuStrankaListFormated>
  <DomainObject.Predmet.ProtuStrankaListFormatedOIB>
    <izvorni_sadrzaj>
      <item>USUS jednostavno društvo s ograničenom odgovornošću za trgovinu i usluge, OIB 42528267176</item>
    </izvorni_sadrzaj>
    <derivirana_varijabla naziv="DomainObject.Predmet.ProtuStrankaListFormatedOIB_1">
      <item>USUS jednostavno društvo s ograničenom odgovornošću za trgovinu i usluge, OIB 42528267176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</item>
    </izvorni_sadrzaj>
    <derivirana_varijabla naziv="DomainObject.Predmet.ProtuStrankaListFormatedWithAdress_1">
      <item>USUS jednostavno društvo s ograničenom odgovornošću za trgovinu i usluge, Kralja Zvonimira 59, 31216 Antunovac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</item>
    </izvorni_sadrzaj>
    <derivirana_varijabla naziv="DomainObject.Predmet.ProtuStrankaListFormatedWithAdressOIB_1">
      <item>USUS jednostavno društvo s ograničenom odgovornošću za trgovinu i usluge, OIB 42528267176, Kralja Zvonimira 59, 31216 Antunovac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Domagoj Kranic</item>
    </izvorni_sadrzaj>
    <derivirana_varijabla naziv="DomainObject.Predmet.OstaliListFormated_1">
      <item>Domagoj Kranic</item>
    </derivirana_varijabla>
  </DomainObject.Predmet.OstaliListFormated>
  <DomainObject.Predmet.OstaliListFormatedOIB>
    <izvorni_sadrzaj>
      <item>Domagoj Kranic, OIB 42635032447</item>
    </izvorni_sadrzaj>
    <derivirana_varijabla naziv="DomainObject.Predmet.OstaliListFormatedOIB_1">
      <item>Domagoj Kranic, OIB 42635032447</item>
    </derivirana_varijabla>
  </DomainObject.Predmet.OstaliListFormatedOIB>
  <DomainObject.Predmet.OstaliListFormatedWithAdress>
    <izvorni_sadrzaj>
      <item>Domagoj Kranic, Ružina Ulica 75, 31000 Osijek</item>
    </izvorni_sadrzaj>
    <derivirana_varijabla naziv="DomainObject.Predmet.OstaliListFormatedWithAdress_1">
      <item>Domagoj Kranic, Ružina Ulica 75, 31000 Osijek</item>
    </derivirana_varijabla>
  </DomainObject.Predmet.OstaliListFormatedWithAdress>
  <DomainObject.Predmet.OstaliListFormatedWithAdressOIB>
    <izvorni_sadrzaj>
      <item>Domagoj Kranic, OIB 42635032447, Ružina Ulica 75, 31000 Osijek</item>
    </izvorni_sadrzaj>
    <derivirana_varijabla naziv="DomainObject.Predmet.OstaliListFormatedWithAdressOIB_1">
      <item>Domagoj Kranic, OIB 42635032447, Ružina Ulica 75, 31000 Osijek</item>
    </derivirana_varijabla>
  </DomainObject.Predmet.OstaliListFormatedWithAdressOIB>
  <DomainObject.Predmet.OstaliListNazivFormated>
    <izvorni_sadrzaj>
      <item>Domagoj Kranic</item>
    </izvorni_sadrzaj>
    <derivirana_varijabla naziv="DomainObject.Predmet.OstaliListNazivFormated_1">
      <item>Domagoj Kranic</item>
    </derivirana_varijabla>
  </DomainObject.Predmet.OstaliListNazivFormated>
  <DomainObject.Predmet.OstaliListNazivFormatedOIB>
    <izvorni_sadrzaj>
      <item>Domagoj Kranic, OIB 42635032447</item>
    </izvorni_sadrzaj>
    <derivirana_varijabla naziv="DomainObject.Predmet.OstaliListNazivFormatedOIB_1"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USUS jednostavno društvo s ograničenom odgovornošću za trgovinu i usluge</item>
      <item>Domagoj Kranic</item>
    </izvorni_sadrzaj>
    <derivirana_varijabla naziv="DomainObject.Predmet.SudioniciListNaziv_1">
      <item>FINA RC OSIJEK</item>
      <item>USUS jednostavno društvo s ograničenom odgovornošću za trgovinu i usluge</item>
      <item>Domagoj Kranic</item>
    </derivirana_varijabla>
  </DomainObject.Predmet.SudioniciListNaziv>
  <DomainObject.Predmet.SudioniciListAdressOIB>
    <izvorni_sadrzaj>
      <item>FINA RC OSIJEK, OIB 85821130368</item>
      <item>USUS jednostavno društvo s ograničenom odgovornošću za trgovinu i usluge, OIB 42528267176, Kralja Zvonimira 59,31216 Antunovac</item>
      <item>Domagoj Kranic, OIB 42635032447, Ružina Ulica 75,31000 Osijek</item>
    </izvorni_sadrzaj>
    <derivirana_varijabla naziv="DomainObject.Predmet.SudioniciListAdressOIB_1">
      <item>FINA RC OSIJEK, OIB 85821130368</item>
      <item>USUS jednostavno društvo s ograničenom odgovornošću za trgovinu i usluge, OIB 42528267176, Kralja Zvonimira 59,31216 Antunovac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42528267176</item>
      <item>, OIB 42635032447</item>
    </izvorni_sadrzaj>
    <derivirana_varijabla naziv="DomainObject.Predmet.SudioniciListNazivOIB_1">
      <item>, OIB 85821130368</item>
      <item>, OIB 42528267176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8F11F-3025-4B4D-99AF-C05ECBB80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1987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2017-12-11T07:39:00Z</dcterms:created>
  <dc:creator>Snježana Markotić Jurić</dc:creator>
  <cp:lastModifiedBy>Snježana Markotić Jurić</cp:lastModifiedBy>
  <cp:lastPrinted>2017-12-11T07:38:00Z</cp:lastPrinted>
  <dcterms:modified xmlns:xsi="http://www.w3.org/2001/XMLSchema-instance" xsi:type="dcterms:W3CDTF">2017-12-11T07:39:00Z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