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4d0f" w14:paraId="2fd4d0f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A700E3">
        <w:rPr>
          <w:rFonts w:hAnsi="Times New Roman" w:ascii="Times New Roman"/>
          <w:szCs w:val="24"/>
          <w:lang w:val="hr-HR"/>
        </w:rPr>
        <w:t>-556/2018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B109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4008B">
      <w:pPr>
        <w:jc w:val="both"/>
        <w:rPr>
          <w:rFonts w:hAnsi="Times New Roman" w:ascii="Times New Roman"/>
          <w:szCs w:val="24"/>
          <w:lang w:val="hr-HR"/>
        </w:rPr>
      </w:pPr>
      <w:r w:rsidRPr="00A4008B">
        <w:rPr>
          <w:rFonts w:hAnsi="Times New Roman" w:ascii="Times New Roman"/>
          <w:szCs w:val="24"/>
          <w:lang w:val="hr-HR"/>
        </w:rPr>
        <w:tab/>
      </w:r>
      <w:r w:rsidR="00EE69E5" w:rsidRPr="00A4008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A4008B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A4008B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A4008B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A4008B">
        <w:rPr>
          <w:rFonts w:hAnsi="Times New Roman" w:ascii="Times New Roman"/>
          <w:szCs w:val="24"/>
          <w:lang w:val="hr-HR"/>
        </w:rPr>
        <w:t xml:space="preserve"> </w:t>
      </w:r>
      <w:r w:rsidR="00A4008B" w:rsidRPr="00A4008B">
        <w:rPr>
          <w:rFonts w:hAnsi="Times New Roman" w:ascii="Times New Roman"/>
        </w:rPr>
        <w:t>La Rosa Vita Zagreb d.o.o., Donji Dragonožec, Jezišče 11, OIB: 08498752480</w:t>
      </w:r>
      <w:r w:rsidR="00C31784" w:rsidRPr="00A4008B">
        <w:rPr>
          <w:rFonts w:hAnsi="Times New Roman" w:ascii="Times New Roman"/>
          <w:szCs w:val="24"/>
        </w:rPr>
        <w:t xml:space="preserve">, MBS: </w:t>
      </w:r>
      <w:r w:rsidR="00A4008B" w:rsidRPr="00A4008B">
        <w:rPr>
          <w:rFonts w:hAnsi="Times New Roman" w:ascii="Times New Roman"/>
          <w:szCs w:val="24"/>
        </w:rPr>
        <w:t>081084522</w:t>
      </w:r>
      <w:r w:rsidR="001A5B30" w:rsidRPr="00A4008B">
        <w:rPr>
          <w:rFonts w:hAnsi="Times New Roman" w:ascii="Times New Roman"/>
          <w:szCs w:val="24"/>
          <w:lang w:val="hr-HR"/>
        </w:rPr>
        <w:t>,</w:t>
      </w:r>
      <w:r w:rsidR="00B6390A" w:rsidRPr="00A4008B">
        <w:rPr>
          <w:rFonts w:hAnsi="Times New Roman" w:ascii="Times New Roman"/>
          <w:szCs w:val="24"/>
          <w:lang w:val="hr-HR"/>
        </w:rPr>
        <w:t xml:space="preserve"> </w:t>
      </w:r>
      <w:r w:rsidR="001A5B30" w:rsidRPr="00A4008B">
        <w:rPr>
          <w:rFonts w:hAnsi="Times New Roman" w:ascii="Times New Roman"/>
          <w:szCs w:val="24"/>
          <w:lang w:val="hr-HR"/>
        </w:rPr>
        <w:t xml:space="preserve">dana </w:t>
      </w:r>
      <w:r w:rsidR="00A700E3" w:rsidRPr="00A4008B">
        <w:rPr>
          <w:rFonts w:hAnsi="Times New Roman" w:ascii="Times New Roman"/>
          <w:szCs w:val="24"/>
          <w:lang w:val="hr-HR"/>
        </w:rPr>
        <w:t>30. kolovoza</w:t>
      </w:r>
      <w:r w:rsidR="00097339" w:rsidRPr="00A4008B">
        <w:rPr>
          <w:rFonts w:hAnsi="Times New Roman" w:ascii="Times New Roman"/>
          <w:szCs w:val="24"/>
          <w:lang w:val="hr-HR"/>
        </w:rPr>
        <w:t xml:space="preserve"> </w:t>
      </w:r>
      <w:r w:rsidR="00DB48EC" w:rsidRPr="00A4008B">
        <w:rPr>
          <w:rFonts w:hAnsi="Times New Roman" w:ascii="Times New Roman"/>
          <w:szCs w:val="24"/>
          <w:lang w:val="hr-HR"/>
        </w:rPr>
        <w:t>201</w:t>
      </w:r>
      <w:r w:rsidR="001A5B30" w:rsidRPr="00A4008B">
        <w:rPr>
          <w:rFonts w:hAnsi="Times New Roman" w:ascii="Times New Roman"/>
          <w:szCs w:val="24"/>
          <w:lang w:val="hr-HR"/>
        </w:rPr>
        <w:t>8</w:t>
      </w:r>
      <w:r w:rsidR="00EE69E5" w:rsidRPr="00A4008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A4008B" w:rsidRPr="00A4008B">
        <w:rPr>
          <w:rFonts w:hAnsi="Times New Roman" w:ascii="Times New Roman"/>
        </w:rPr>
        <w:t>La Rosa Vita Zagreb d.o.o., Donji Dragonožec, Jezišče 11, OIB: 08498752480</w:t>
      </w:r>
      <w:r w:rsidR="00A4008B" w:rsidRPr="00A4008B">
        <w:rPr>
          <w:rFonts w:hAnsi="Times New Roman" w:ascii="Times New Roman"/>
          <w:szCs w:val="24"/>
        </w:rPr>
        <w:t>, MBS: 081084522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A700E3">
        <w:rPr>
          <w:rFonts w:hAnsi="Times New Roman" w:ascii="Times New Roman"/>
          <w:szCs w:val="24"/>
        </w:rPr>
        <w:t>30. kolovoza</w:t>
      </w:r>
      <w:r w:rsidR="00097339" w:rsidRPr="005A4BAB">
        <w:rPr>
          <w:rFonts w:hAnsi="Times New Roman" w:ascii="Times New Roman"/>
          <w:szCs w:val="24"/>
        </w:rPr>
        <w:t xml:space="preserve"> 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334F5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34F52">
        <w:rPr>
          <w:rFonts w:hAnsi="Times New Roman" w:ascii="Times New Roman"/>
          <w:szCs w:val="24"/>
          <w:lang w:val="hr-HR"/>
        </w:rPr>
        <w:t>II</w:t>
      </w:r>
      <w:r w:rsidRPr="00334F52">
        <w:rPr>
          <w:rFonts w:hAnsi="Times New Roman" w:ascii="Times New Roman"/>
          <w:szCs w:val="24"/>
          <w:lang w:val="hr-HR"/>
        </w:rPr>
        <w:tab/>
      </w:r>
      <w:r w:rsidR="00EE69E5" w:rsidRPr="00334F5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34F52">
        <w:rPr>
          <w:rFonts w:hAnsi="Times New Roman" w:ascii="Times New Roman"/>
          <w:szCs w:val="24"/>
          <w:lang w:val="hr-HR"/>
        </w:rPr>
        <w:t xml:space="preserve"> </w:t>
      </w:r>
      <w:r w:rsidR="00A4008B">
        <w:rPr>
          <w:rFonts w:eastAsiaTheme="minorHAnsi" w:hAnsi="Times New Roman" w:ascii="Times New Roman"/>
          <w:szCs w:val="24"/>
          <w:lang w:eastAsia="en-US" w:val="hr-HR"/>
        </w:rPr>
        <w:t>SNJEŽANA VRKLJAN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A4008B">
        <w:rPr>
          <w:rFonts w:eastAsiaTheme="minorHAnsi" w:hAnsi="Times New Roman" w:ascii="Times New Roman"/>
          <w:szCs w:val="24"/>
          <w:lang w:eastAsia="en-US" w:val="hr-HR"/>
        </w:rPr>
        <w:t>Zagreb, Kralja Zvonimira 75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A4008B">
        <w:rPr>
          <w:rFonts w:eastAsiaTheme="minorHAnsi" w:hAnsi="Times New Roman" w:ascii="Times New Roman"/>
          <w:szCs w:val="24"/>
          <w:lang w:eastAsia="en-US" w:val="hr-HR"/>
        </w:rPr>
        <w:t>44740101731</w:t>
      </w:r>
      <w:r w:rsidR="00334F52" w:rsidRPr="00334F5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334F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A4008B" w:rsidRPr="00A4008B">
        <w:rPr>
          <w:rFonts w:hAnsi="Times New Roman" w:ascii="Times New Roman"/>
        </w:rPr>
        <w:t>La Rosa Vita Zagreb d.o.o., Donji Dragonožec, Jezišče 11, OIB: 08498752480</w:t>
      </w:r>
      <w:r w:rsidR="00A4008B" w:rsidRPr="00A4008B">
        <w:rPr>
          <w:rFonts w:hAnsi="Times New Roman" w:ascii="Times New Roman"/>
          <w:szCs w:val="24"/>
        </w:rPr>
        <w:t>, MBS: 081084522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A700E3">
        <w:rPr>
          <w:rFonts w:hAnsi="Times New Roman" w:ascii="Times New Roman"/>
          <w:szCs w:val="24"/>
          <w:lang w:val="hr-HR"/>
        </w:rPr>
        <w:t>30. kolovoza</w:t>
      </w:r>
      <w:r w:rsidR="00097339" w:rsidRPr="005A4BAB">
        <w:rPr>
          <w:rFonts w:hAnsi="Times New Roman" w:ascii="Times New Roman"/>
          <w:szCs w:val="24"/>
          <w:lang w:val="hr-HR"/>
        </w:rPr>
        <w:t xml:space="preserve">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5A4BAB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8.) bankama kod kojih dužnik ima otvorene račune</w:t>
      </w:r>
    </w:p>
    <w:p w:rsidRDefault="00052DC4" w:rsidP="00052DC4" w:rsidR="00052DC4" w:rsidRPr="005A4BA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8657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A700E3">
      <w:rPr>
        <w:rFonts w:hAnsi="Times New Roman" w:ascii="Times New Roman"/>
        <w:lang w:val="hr-HR"/>
      </w:rPr>
      <w:t>556/2018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C720C"/>
    <w:rsid w:val="001D3B45"/>
    <w:rsid w:val="0024193B"/>
    <w:rsid w:val="00274728"/>
    <w:rsid w:val="00277125"/>
    <w:rsid w:val="00297E3C"/>
    <w:rsid w:val="002B508F"/>
    <w:rsid w:val="002D5693"/>
    <w:rsid w:val="00331C12"/>
    <w:rsid w:val="00334F52"/>
    <w:rsid w:val="003401A1"/>
    <w:rsid w:val="0034037D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70483"/>
    <w:rsid w:val="00486570"/>
    <w:rsid w:val="004B233F"/>
    <w:rsid w:val="004C657D"/>
    <w:rsid w:val="004F71E0"/>
    <w:rsid w:val="004F7DD6"/>
    <w:rsid w:val="00532B71"/>
    <w:rsid w:val="005940E9"/>
    <w:rsid w:val="005A4BAB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145E0"/>
    <w:rsid w:val="00730EAB"/>
    <w:rsid w:val="00780214"/>
    <w:rsid w:val="007A29F9"/>
    <w:rsid w:val="007A6A4B"/>
    <w:rsid w:val="007C688B"/>
    <w:rsid w:val="007E7E99"/>
    <w:rsid w:val="007F4163"/>
    <w:rsid w:val="00840E3D"/>
    <w:rsid w:val="00854DE0"/>
    <w:rsid w:val="00867F16"/>
    <w:rsid w:val="00870918"/>
    <w:rsid w:val="00875611"/>
    <w:rsid w:val="0088293F"/>
    <w:rsid w:val="008B0A4C"/>
    <w:rsid w:val="008C3B61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008B"/>
    <w:rsid w:val="00A47367"/>
    <w:rsid w:val="00A60051"/>
    <w:rsid w:val="00A700E3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10918"/>
    <w:rsid w:val="00B2463B"/>
    <w:rsid w:val="00B273ED"/>
    <w:rsid w:val="00B6390A"/>
    <w:rsid w:val="00B75681"/>
    <w:rsid w:val="00B94097"/>
    <w:rsid w:val="00BD6529"/>
    <w:rsid w:val="00BE1DA6"/>
    <w:rsid w:val="00BE651F"/>
    <w:rsid w:val="00BF2CB7"/>
    <w:rsid w:val="00BF41A2"/>
    <w:rsid w:val="00C2202C"/>
    <w:rsid w:val="00C31784"/>
    <w:rsid w:val="00C57CAF"/>
    <w:rsid w:val="00C57D6B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6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5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5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5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5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6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5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5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5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5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St-556/2018</izvorni_sadrzaj>
    <derivirana_varijabla naziv="DomainObject.Predmet.OznakaBroj_1">St-556/2018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Rosa Vita Zagreb d.o.o.</izvorni_sadrzaj>
    <derivirana_varijabla naziv="DomainObject.Predmet.ProtustrankaFormated_1">  La Rosa Vita Zagreb d.o.o.</derivirana_varijabla>
  </DomainObject.Predmet.ProtustrankaFormated>
  <DomainObject.Predmet.ProtustrankaFormatedOIB>
    <izvorni_sadrzaj>  La Rosa Vita Zagreb d.o.o., OIB 08498752480</izvorni_sadrzaj>
    <derivirana_varijabla naziv="DomainObject.Predmet.ProtustrankaFormatedOIB_1">  La Rosa Vita Zagreb d.o.o., OIB 08498752480</derivirana_varijabla>
  </DomainObject.Predmet.ProtustrankaFormatedOIB>
  <DomainObject.Predmet.ProtustrankaFormatedWithAdress>
    <izvorni_sadrzaj> La Rosa Vita Zagreb d.o.o., Jezišče 11, 10257 Donji Dragonožec</izvorni_sadrzaj>
    <derivirana_varijabla naziv="DomainObject.Predmet.ProtustrankaFormatedWithAdress_1"> La Rosa Vita Zagreb d.o.o., Jezišče 11, 10257 Donji Dragonožec</derivirana_varijabla>
  </DomainObject.Predmet.ProtustrankaFormatedWithAdress>
  <DomainObject.Predmet.ProtustrankaFormatedWithAdressOIB>
    <izvorni_sadrzaj> La Rosa Vita Zagreb d.o.o., OIB 08498752480, Jezišče 11, 10257 Donji Dragonožec</izvorni_sadrzaj>
    <derivirana_varijabla naziv="DomainObject.Predmet.ProtustrankaFormatedWithAdressOIB_1"> La Rosa Vita Zagreb d.o.o., OIB 08498752480, Jezišče 11, 10257 Donji Dragonožec</derivirana_varijabla>
  </DomainObject.Predmet.ProtustrankaFormatedWithAdressOIB>
  <DomainObject.Predmet.ProtustrankaWithAdress>
    <izvorni_sadrzaj>La Rosa Vita Zagreb d.o.o. Jezišče 11, 10257 Donji Dragonožec</izvorni_sadrzaj>
    <derivirana_varijabla naziv="DomainObject.Predmet.ProtustrankaWithAdress_1">La Rosa Vita Zagreb d.o.o. Jezišče 11, 10257 Donji Dragonožec</derivirana_varijabla>
  </DomainObject.Predmet.ProtustrankaWithAdress>
  <DomainObject.Predmet.ProtustrankaWithAdressOIB>
    <izvorni_sadrzaj>La Rosa Vita Zagreb d.o.o., OIB 08498752480, Jezišče 11, 10257 Donji Dragonožec</izvorni_sadrzaj>
    <derivirana_varijabla naziv="DomainObject.Predmet.ProtustrankaWithAdressOIB_1">La Rosa Vita Zagreb d.o.o., OIB 08498752480, Jezišče 11, 10257 Donji Dragonožec</derivirana_varijabla>
  </DomainObject.Predmet.ProtustrankaWithAdressOIB>
  <DomainObject.Predmet.ProtustrankaNazivFormated>
    <izvorni_sadrzaj>La Rosa Vita Zagreb d.o.o.</izvorni_sadrzaj>
    <derivirana_varijabla naziv="DomainObject.Predmet.ProtustrankaNazivFormated_1">La Rosa Vita Zagreb d.o.o.</derivirana_varijabla>
  </DomainObject.Predmet.ProtustrankaNazivFormated>
  <DomainObject.Predmet.ProtustrankaNazivFormatedOIB>
    <izvorni_sadrzaj>La Rosa Vita Zagreb d.o.o., OIB 08498752480</izvorni_sadrzaj>
    <derivirana_varijabla naziv="DomainObject.Predmet.ProtustrankaNazivFormatedOIB_1">La Rosa Vita Zagreb d.o.o., OIB 08498752480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 Rosa Vita Zagreb d.o.o.</item>
    </izvorni_sadrzaj>
    <derivirana_varijabla naziv="DomainObject.Predmet.ProtuStrankaListFormated_1">
      <item>La Rosa Vita Zagreb d.o.o.</item>
    </derivirana_varijabla>
  </DomainObject.Predmet.ProtuStrankaListFormated>
  <DomainObject.Predmet.ProtuStrankaListFormatedOIB>
    <izvorni_sadrzaj>
      <item>La Rosa Vita Zagreb d.o.o., OIB 08498752480</item>
    </izvorni_sadrzaj>
    <derivirana_varijabla naziv="DomainObject.Predmet.ProtuStrankaListFormatedOIB_1">
      <item>La Rosa Vita Zagreb d.o.o., OIB 08498752480</item>
    </derivirana_varijabla>
  </DomainObject.Predmet.ProtuStrankaListFormatedOIB>
  <DomainObject.Predmet.ProtuStrankaListFormatedWithAdress>
    <izvorni_sadrzaj>
      <item>La Rosa Vita Zagreb d.o.o., Jezišče 11, 10257 Donji Dragonožec</item>
    </izvorni_sadrzaj>
    <derivirana_varijabla naziv="DomainObject.Predmet.ProtuStrankaListFormatedWithAdress_1">
      <item>La Rosa Vita Zagreb d.o.o., Jezišče 11, 10257 Donji Dragonožec</item>
    </derivirana_varijabla>
  </DomainObject.Predmet.ProtuStrankaListFormatedWithAdress>
  <DomainObject.Predmet.ProtuStrankaListFormatedWithAdressOIB>
    <izvorni_sadrzaj>
      <item>La Rosa Vita Zagreb d.o.o., OIB 08498752480, Jezišče 11, 10257 Donji Dragonožec</item>
    </izvorni_sadrzaj>
    <derivirana_varijabla naziv="DomainObject.Predmet.ProtuStrankaListFormatedWithAdressOIB_1">
      <item>La Rosa Vita Zagreb d.o.o., OIB 08498752480, Jezišče 11, 10257 Donji Dragonožec</item>
    </derivirana_varijabla>
  </DomainObject.Predmet.ProtuStrankaListFormatedWithAdressOIB>
  <DomainObject.Predmet.ProtuStrankaListNazivFormated>
    <izvorni_sadrzaj>
      <item>La Rosa Vita Zagreb d.o.o.</item>
    </izvorni_sadrzaj>
    <derivirana_varijabla naziv="DomainObject.Predmet.ProtuStrankaListNazivFormated_1">
      <item>La Rosa Vita Zagreb d.o.o.</item>
    </derivirana_varijabla>
  </DomainObject.Predmet.ProtuStrankaListNazivFormated>
  <DomainObject.Predmet.ProtuStrankaListNazivFormatedOIB>
    <izvorni_sadrzaj>
      <item>La Rosa Vita Zagreb d.o.o., OIB 08498752480</item>
    </izvorni_sadrzaj>
    <derivirana_varijabla naziv="DomainObject.Predmet.ProtuStrankaListNazivFormatedOIB_1">
      <item>La Rosa Vita Zagreb d.o.o., OIB 08498752480</item>
    </derivirana_varijabla>
  </DomainObject.Predmet.ProtuStrankaListNazivFormatedOIB>
  <DomainObject.Predmet.OstaliListFormated>
    <izvorni_sadrzaj>
      <item>Davor Matijević</item>
      <item>Jan Kulosman</item>
    </izvorni_sadrzaj>
    <derivirana_varijabla naziv="DomainObject.Predmet.OstaliListFormated_1">
      <item>Davor Matijević</item>
      <item>Jan Kulosman</item>
    </derivirana_varijabla>
  </DomainObject.Predmet.OstaliListFormated>
  <DomainObject.Predmet.OstaliListFormatedOIB>
    <izvorni_sadrzaj>
      <item>Davor Matijević</item>
      <item>Jan Kulosman</item>
    </izvorni_sadrzaj>
    <derivirana_varijabla naziv="DomainObject.Predmet.OstaliListFormatedOIB_1">
      <item>Davor Matijević</item>
      <item>Jan Kulosman</item>
    </derivirana_varijabla>
  </DomainObject.Predmet.OstaliListFormatedOIB>
  <DomainObject.Predmet.OstaliListFormatedWithAdress>
    <izvorni_sadrzaj>
      <item>Davor Matijević, Jezišče 11, 10257 Donji Dragonožec</item>
      <item>Jan Kulosman, Hreljinska 15, 10000 Zagreb</item>
    </izvorni_sadrzaj>
    <derivirana_varijabla naziv="DomainObject.Predmet.OstaliListFormatedWithAdress_1">
      <item>Davor Matijević, Jezišče 11, 10257 Donji Dragonožec</item>
      <item>Jan Kulosman, Hreljinska 15, 10000 Zagreb</item>
    </derivirana_varijabla>
  </DomainObject.Predmet.OstaliListFormatedWithAdress>
  <DomainObject.Predmet.OstaliListFormatedWithAdressOIB>
    <izvorni_sadrzaj>
      <item>Davor Matijević, Jezišče 11, 10257 Donji Dragonožec</item>
      <item>Jan Kulosman, Hreljinska 15, 10000 Zagreb</item>
    </izvorni_sadrzaj>
    <derivirana_varijabla naziv="DomainObject.Predmet.OstaliListFormatedWithAdressOIB_1">
      <item>Davor Matijević, Jezišče 11, 10257 Donji Dragonožec</item>
      <item>Jan Kulosman, Hreljinska 15, 10000 Zagreb</item>
    </derivirana_varijabla>
  </DomainObject.Predmet.OstaliListFormatedWithAdressOIB>
  <DomainObject.Predmet.OstaliListNazivFormated>
    <izvorni_sadrzaj>
      <item>Davor Matijević</item>
      <item>Jan Kulosman</item>
    </izvorni_sadrzaj>
    <derivirana_varijabla naziv="DomainObject.Predmet.OstaliListNazivFormated_1">
      <item>Davor Matijević</item>
      <item>Jan Kulosman</item>
    </derivirana_varijabla>
  </DomainObject.Predmet.OstaliListNazivFormated>
  <DomainObject.Predmet.OstaliListNazivFormatedOIB>
    <izvorni_sadrzaj>
      <item>Davor Matijević</item>
      <item>Jan Kulosman</item>
    </izvorni_sadrzaj>
    <derivirana_varijabla naziv="DomainObject.Predmet.OstaliListNazivFormatedOIB_1">
      <item>Davor Matijević</item>
      <item>Jan Kulosman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 Rosa Vita Zagreb d.o.o.</izvorni_sadrzaj>
    <derivirana_varijabla naziv="DomainObject.Predmet.ProtustrankaIDrugi_1">La Rosa Vita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 Rosa Vita Zagreb d.o.o., OIB 08498752480, Jezišče 11, 10257 Donji Dragonožec</izvorni_sadrzaj>
    <derivirana_varijabla naziv="DomainObject.Predmet.ProtustrankaIDrugiAdressOIB_1">La Rosa Vita Zagreb d.o.o., OIB 08498752480, Jezišče 11, 10257 Donji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 Rosa Vita Zagreb d.o.o.</item>
      <item>Davor Matijević</item>
      <item>Jan Kulosman</item>
    </izvorni_sadrzaj>
    <derivirana_varijabla naziv="DomainObject.Predmet.SudioniciListNaziv_1">
      <item>FINA Regionalni centar Zagreb</item>
      <item>La Rosa Vita Zagreb d.o.o.</item>
      <item>Davor Matijević</item>
      <item>Jan Kulosman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 Rosa Vita Zagreb d.o.o., OIB 08498752480, Jezišče 11,10257 Donji Dragonožec</item>
      <item>Davor Matijević, Jezišče 11,10257 Donji Dragonožec</item>
      <item>Jan Kulosman, Hreljinska 15,10000 Zagreb</item>
    </izvorni_sadrzaj>
    <derivirana_varijabla naziv="DomainObject.Predmet.SudioniciListAdressOIB_1">
      <item>FINA Regionalni centar Zagreb, OIB 85821130368, Trg svibanjskih žrtava 1995. br. 1,10000 Zagreb</item>
      <item>La Rosa Vita Zagreb d.o.o., OIB 08498752480, Jezišče 11,10257 Donji Dragonožec</item>
      <item>Davor Matijević, Jezišče 11,10257 Donji Dragonožec</item>
      <item>Jan Kulosman, Hreljinska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08498752480</item>
      <item>, OIB null</item>
      <item>, OIB null</item>
    </izvorni_sadrzaj>
    <derivirana_varijabla naziv="DomainObject.Predmet.SudioniciListNazivOIB_1">
      <item>, OIB 85821130368</item>
      <item>, OIB 08498752480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FE2637-AD85-46C2-B7C9-46362D78F1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538</properties:Words>
  <properties:Characters>2790</properties:Characters>
  <properties:Lines>82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2018-08-30T08:02:00Z</dcterms:created>
  <dc:creator>Sudsko vijeæe</dc:creator>
  <cp:lastModifiedBy>Nevenka Furić</cp:lastModifiedBy>
  <cp:lastPrinted>2018-08-30T08:09:00Z</cp:lastPrinted>
  <dcterms:modified xmlns:xsi="http://www.w3.org/2001/XMLSchema-instance" xsi:type="dcterms:W3CDTF">2018-08-30T08:10:00Z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(St-556-18 -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