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6c4b" w14:paraId="3ab6c4b" w:rsidRDefault="00700BFE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Stalna služba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Trg hrvatskih branitelja 1/II</w:t>
      </w:r>
      <w:r w:rsidR="00A22B2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22B21" w:rsidP="00A22B21" w:rsidR="00A22B21" w:rsidRPr="00B670F6">
      <w:pPr>
        <w:pStyle w:val="Zaglavlje"/>
        <w:jc w:val="right"/>
        <w:rPr>
          <w:rFonts w:hAnsi="Times New Roman" w:ascii="Times New Roman"/>
          <w:sz w:val="24"/>
          <w:szCs w:val="24"/>
        </w:rPr>
      </w:pPr>
      <w:r w:rsidRPr="00B670F6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1420/2017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</w:t>
      </w:r>
      <w:r w:rsidR="00D9757F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>I M E  R E P U B L I K E  H R V A T S K E</w:t>
      </w:r>
    </w:p>
    <w:p w:rsidRDefault="00AD6430" w:rsidP="00AB360D" w:rsidR="00AD643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kao stečajnom sucu, povodom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prijedloga </w:t>
      </w:r>
      <w:r w:rsidR="00A22B21">
        <w:rPr>
          <w:rFonts w:eastAsia="Times New Roman" w:hAnsi="Times New Roman" w:ascii="Times New Roman"/>
          <w:sz w:val="24"/>
          <w:szCs w:val="24"/>
          <w:lang w:eastAsia="hr-HR"/>
        </w:rPr>
        <w:t>Marka Crevara, Zagreb, Kranjčevićeva 48, OIB: 76253425287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otvaranje stečajnog postupka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dužnikom </w:t>
      </w:r>
      <w:r w:rsidR="006349B4">
        <w:rPr>
          <w:rFonts w:eastAsia="Times New Roman" w:hAnsi="Times New Roman" w:ascii="Times New Roman"/>
          <w:sz w:val="24"/>
          <w:szCs w:val="24"/>
          <w:lang w:eastAsia="hr-HR"/>
        </w:rPr>
        <w:t xml:space="preserve">GRUPA NOVA BETON d.o.o., Samobor, Vrbovec Samoborski 3, OIB: 47860351689,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22B21">
        <w:rPr>
          <w:rFonts w:eastAsia="Times New Roman" w:hAnsi="Times New Roman" w:ascii="Times New Roman"/>
          <w:sz w:val="24"/>
          <w:szCs w:val="24"/>
          <w:lang w:eastAsia="hr-HR"/>
        </w:rPr>
        <w:t>28. veljače 2019.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</w:t>
      </w:r>
      <w:r w:rsidR="005D127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</w:p>
    <w:p w:rsidRDefault="00D9757F" w:rsidP="00D9757F" w:rsidR="00D9757F">
      <w:pPr>
        <w:pStyle w:val="Odlomakpopisa"/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330A2A" w:rsidR="005615BB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A22B21">
        <w:rPr>
          <w:rFonts w:eastAsia="Times New Roman" w:hAnsi="Times New Roman" w:ascii="Times New Roman"/>
          <w:sz w:val="24"/>
          <w:szCs w:val="24"/>
          <w:lang w:eastAsia="hr-HR"/>
        </w:rPr>
        <w:t>Marka Crevara, Zagreb, Kranjčevićeva 48, OIB: 76253425287</w:t>
      </w:r>
      <w:r w:rsidR="00AB33F4" w:rsidRPr="00AB33F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6349B4">
        <w:rPr>
          <w:rFonts w:eastAsia="Times New Roman" w:hAnsi="Times New Roman" w:ascii="Times New Roman"/>
          <w:sz w:val="24"/>
          <w:szCs w:val="24"/>
          <w:lang w:eastAsia="hr-HR"/>
        </w:rPr>
        <w:t>GRUPA NOVA BETON d.o.o., Samobor, Vrbovec Samoborski 3, OIB: 47860351689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D1271" w:rsidP="00330A2A" w:rsidR="00330A2A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5D1271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D1271" w:rsidP="00AB360D" w:rsidR="00330A2A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A2A" w:rsidP="00330A2A" w:rsidR="00330A2A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349B4">
        <w:rPr>
          <w:rFonts w:eastAsia="Times New Roman" w:hAnsi="Times New Roman" w:ascii="Times New Roman"/>
          <w:sz w:val="24"/>
          <w:szCs w:val="24"/>
          <w:lang w:eastAsia="hr-HR"/>
        </w:rPr>
        <w:t>Marko Crevar, Zagreb, Kranjčevićeva 48, OIB: 76253425287</w:t>
      </w:r>
      <w:r w:rsidR="006349B4" w:rsidRPr="00AB33F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6349B4">
        <w:rPr>
          <w:rFonts w:eastAsia="Times New Roman" w:hAnsi="Times New Roman" w:ascii="Times New Roman"/>
          <w:sz w:val="24"/>
          <w:szCs w:val="24"/>
          <w:lang w:eastAsia="hr-HR"/>
        </w:rPr>
        <w:t>. svibnja 2017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349B4">
        <w:rPr>
          <w:rFonts w:eastAsia="Times New Roman" w:hAnsi="Times New Roman" w:ascii="Times New Roman"/>
          <w:sz w:val="24"/>
          <w:szCs w:val="24"/>
          <w:lang w:eastAsia="hr-HR"/>
        </w:rPr>
        <w:t>podnio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prijedlog za otvaranje 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dužnikom </w:t>
      </w:r>
      <w:r w:rsidR="006349B4">
        <w:rPr>
          <w:rFonts w:eastAsia="Times New Roman" w:hAnsi="Times New Roman" w:ascii="Times New Roman"/>
          <w:sz w:val="24"/>
          <w:szCs w:val="24"/>
          <w:lang w:eastAsia="hr-HR"/>
        </w:rPr>
        <w:t>GRUPA NOVA BETON d.o.o., Samobor, Vrbovec Samoborski 3, OIB: 47860351689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A2A" w:rsidP="005D1271" w:rsidR="005D12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>Kako je rješenjem Trgovačkog suda u Osijeku poslovni broj St-</w:t>
      </w:r>
      <w:r w:rsidR="006349B4">
        <w:rPr>
          <w:rFonts w:eastAsia="Times New Roman" w:hAnsi="Times New Roman" w:ascii="Times New Roman"/>
          <w:sz w:val="24"/>
          <w:szCs w:val="24"/>
          <w:lang w:eastAsia="hr-HR"/>
        </w:rPr>
        <w:t>1605/17 od 28. kolovoza 2017. obustavljen i zaključen stečajni postupak nad dužnikom GRUPA NOVA BETON d.o.o., Samobor, Vrbovec Samoborski 3, OIB: 47860351689, (list 7 do 14 spisa), te je ovosudnim rješenjem poslovni broj Tt-18/39556 od 15. studenog 2018. dužnik brisan iz sudskog registra (list 15 do 19 spisa),</w:t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 xml:space="preserve"> odlučeno je kao u izreci kada je odbačen prijedlog za provođenje stečajnog postupka.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5D1271" w:rsidP="005D1271" w:rsidR="005D12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22B21">
        <w:rPr>
          <w:rFonts w:eastAsia="Times New Roman" w:hAnsi="Times New Roman" w:ascii="Times New Roman"/>
          <w:sz w:val="24"/>
          <w:szCs w:val="24"/>
          <w:lang w:eastAsia="hr-HR"/>
        </w:rPr>
        <w:t>28. veljače 2019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B360D" w:rsidP="001D6498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700BFE" w:rsidR="00700BF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700BFE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700BFE" w:rsidP="005615BB" w:rsidR="00700BF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Draženka Prpić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700BFE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Protiv ovog rješenja podnositelj zahtjeva ima pravo na žalbu Visokom trgovačkom sudu RH, a koja se podnosi u roku od 8 dana</w:t>
      </w:r>
      <w:r w:rsidR="00700BFE">
        <w:rPr>
          <w:rFonts w:eastAsia="Times New Roman" w:hAnsi="Times New Roman" w:ascii="Times New Roman"/>
          <w:sz w:val="24"/>
          <w:szCs w:val="24"/>
          <w:lang w:eastAsia="hr-HR"/>
        </w:rPr>
        <w:t xml:space="preserve"> od dana dostave ovog rješenja,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ovome sudu u 3 primjerka. 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700BFE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="00AB360D">
        <w:rPr>
          <w:rFonts w:eastAsia="Times New Roman" w:hAnsi="Times New Roman" w:ascii="Times New Roman"/>
          <w:sz w:val="24"/>
          <w:szCs w:val="24"/>
          <w:lang w:eastAsia="hr-HR"/>
        </w:rPr>
        <w:t>na:</w:t>
      </w:r>
    </w:p>
    <w:p w:rsidRDefault="00AB360D" w:rsidP="00AB360D" w:rsidR="00AB36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Mrežna stranica e-Oglasne ploče</w:t>
      </w:r>
    </w:p>
    <w:p w:rsidRDefault="00AB360D" w:rsidP="00AB360D" w:rsidR="00AB36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Podnositelj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prijedloga</w:t>
      </w:r>
    </w:p>
    <w:p w:rsidRDefault="00AB360D" w:rsidP="00AB360D" w:rsidR="00AB360D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AB360D" w:rsidP="00AB360D" w:rsidR="00AB360D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F13" w:rsidP="00B670F6" w:rsidR="00852F13">
      <w:pPr>
        <w:spacing w:lineRule="auto" w:line="240" w:after="0"/>
      </w:pPr>
      <w:r>
        <w:separator/>
      </w:r>
    </w:p>
  </w:endnote>
  <w:endnote w:id="0" w:type="continuationSeparator">
    <w:p w:rsidRDefault="00852F13" w:rsidP="00B670F6" w:rsidR="00852F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F13" w:rsidP="00B670F6" w:rsidR="00852F13">
      <w:pPr>
        <w:spacing w:lineRule="auto" w:line="240" w:after="0"/>
      </w:pPr>
      <w:r>
        <w:separator/>
      </w:r>
    </w:p>
  </w:footnote>
  <w:footnote w:id="0" w:type="continuationSeparator">
    <w:p w:rsidRDefault="00852F13" w:rsidP="00B670F6" w:rsidR="00852F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045854"/>
      <w:docPartObj>
        <w:docPartGallery w:val="Page Numbers (Top of Page)"/>
        <w:docPartUnique/>
      </w:docPartObj>
    </w:sdtPr>
    <w:sdtEndPr/>
    <w:sdtContent>
      <w:p w:rsidRDefault="00B670F6" w:rsidR="00B670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BFE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67C7F"/>
    <w:multiLevelType w:val="hybridMultilevel"/>
    <w:tmpl w:val="338E2C9C"/>
    <w:lvl w:tplc="D53286F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0C34F2"/>
    <w:rsid w:val="00195EA0"/>
    <w:rsid w:val="001D6498"/>
    <w:rsid w:val="00226DBF"/>
    <w:rsid w:val="00330A2A"/>
    <w:rsid w:val="005615BB"/>
    <w:rsid w:val="005D1271"/>
    <w:rsid w:val="006349B4"/>
    <w:rsid w:val="00700BFE"/>
    <w:rsid w:val="00750327"/>
    <w:rsid w:val="00852F13"/>
    <w:rsid w:val="00946536"/>
    <w:rsid w:val="00990B51"/>
    <w:rsid w:val="009968AF"/>
    <w:rsid w:val="009E6241"/>
    <w:rsid w:val="00A17534"/>
    <w:rsid w:val="00A22B21"/>
    <w:rsid w:val="00AB33F4"/>
    <w:rsid w:val="00AB360D"/>
    <w:rsid w:val="00AD6430"/>
    <w:rsid w:val="00B670F6"/>
    <w:rsid w:val="00B87526"/>
    <w:rsid w:val="00CA04E1"/>
    <w:rsid w:val="00CA62C6"/>
    <w:rsid w:val="00D2070C"/>
    <w:rsid w:val="00D9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70F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70F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00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BF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0BFE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0BF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0BF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70F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70F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00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BF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0BFE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0BF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0BF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St-1420/2017</izvorni_sadrzaj>
    <derivirana_varijabla naziv="DomainObject.Predmet.OznakaBroj_1">St-1420/2017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NOVA BETON d.o.o.</izvorni_sadrzaj>
    <derivirana_varijabla naziv="DomainObject.Predmet.ProtustrankaFormated_1">  GRUPA NOVA BETON d.o.o.</derivirana_varijabla>
  </DomainObject.Predmet.ProtustrankaFormated>
  <DomainObject.Predmet.ProtustrankaFormatedOIB>
    <izvorni_sadrzaj>  GRUPA NOVA BETON d.o.o., OIB 47860351689</izvorni_sadrzaj>
    <derivirana_varijabla naziv="DomainObject.Predmet.ProtustrankaFormatedOIB_1">  GRUPA NOVA BETON d.o.o., OIB 47860351689</derivirana_varijabla>
  </DomainObject.Predmet.ProtustrankaFormatedOIB>
  <DomainObject.Predmet.ProtustrankaFormatedWithAdress>
    <izvorni_sadrzaj> GRUPA NOVA BETON d.o.o., Vrbovec samoborski 3, 10430 Samobor</izvorni_sadrzaj>
    <derivirana_varijabla naziv="DomainObject.Predmet.ProtustrankaFormatedWithAdress_1"> GRUPA NOVA BETON d.o.o., Vrbovec samoborski 3, 10430 Samobor</derivirana_varijabla>
  </DomainObject.Predmet.ProtustrankaFormatedWithAdress>
  <DomainObject.Predmet.ProtustrankaFormatedWithAdressOIB>
    <izvorni_sadrzaj> GRUPA NOVA BETON d.o.o., OIB 47860351689, Vrbovec samoborski 3, 10430 Samobor</izvorni_sadrzaj>
    <derivirana_varijabla naziv="DomainObject.Predmet.ProtustrankaFormatedWithAdressOIB_1"> GRUPA NOVA BETON d.o.o., OIB 47860351689, Vrbovec samoborski 3, 10430 Samobor</derivirana_varijabla>
  </DomainObject.Predmet.ProtustrankaFormatedWithAdressOIB>
  <DomainObject.Predmet.ProtustrankaWithAdress>
    <izvorni_sadrzaj>GRUPA NOVA BETON d.o.o. Vrbovec samoborski 3, 10430 Samobor</izvorni_sadrzaj>
    <derivirana_varijabla naziv="DomainObject.Predmet.ProtustrankaWithAdress_1">GRUPA NOVA BETON d.o.o. Vrbovec samoborski 3, 10430 Samobor</derivirana_varijabla>
  </DomainObject.Predmet.ProtustrankaWithAdress>
  <DomainObject.Predmet.ProtustrankaWithAdressOIB>
    <izvorni_sadrzaj>GRUPA NOVA BETON d.o.o., OIB 47860351689, Vrbovec samoborski 3, 10430 Samobor</izvorni_sadrzaj>
    <derivirana_varijabla naziv="DomainObject.Predmet.ProtustrankaWithAdressOIB_1">GRUPA NOVA BETON d.o.o., OIB 47860351689, Vrbovec samoborski 3, 10430 Samobor</derivirana_varijabla>
  </DomainObject.Predmet.ProtustrankaWithAdressOIB>
  <DomainObject.Predmet.ProtustrankaNazivFormated>
    <izvorni_sadrzaj>GRUPA NOVA BETON d.o.o.</izvorni_sadrzaj>
    <derivirana_varijabla naziv="DomainObject.Predmet.ProtustrankaNazivFormated_1">GRUPA NOVA BETON d.o.o.</derivirana_varijabla>
  </DomainObject.Predmet.ProtustrankaNazivFormated>
  <DomainObject.Predmet.ProtustrankaNazivFormatedOIB>
    <izvorni_sadrzaj>GRUPA NOVA BETON d.o.o., OIB 47860351689</izvorni_sadrzaj>
    <derivirana_varijabla naziv="DomainObject.Predmet.ProtustrankaNazivFormatedOIB_1">GRUPA NOVA BETON d.o.o., OIB 47860351689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Crevar</izvorni_sadrzaj>
    <derivirana_varijabla naziv="DomainObject.Predmet.StrankaFormated_1">  Marko Crevar</derivirana_varijabla>
  </DomainObject.Predmet.StrankaFormated>
  <DomainObject.Predmet.StrankaFormatedOIB>
    <izvorni_sadrzaj>  Marko Crevar, OIB 76253425287</izvorni_sadrzaj>
    <derivirana_varijabla naziv="DomainObject.Predmet.StrankaFormatedOIB_1">  Marko Crevar, OIB 76253425287</derivirana_varijabla>
  </DomainObject.Predmet.StrankaFormatedOIB>
  <DomainObject.Predmet.StrankaFormatedWithAdress>
    <izvorni_sadrzaj> Marko Crevar, Kranjčevićeva 48, 10000 Zagreb</izvorni_sadrzaj>
    <derivirana_varijabla naziv="DomainObject.Predmet.StrankaFormatedWithAdress_1"> Marko Crevar, Kranjčevićeva 48, 10000 Zagreb</derivirana_varijabla>
  </DomainObject.Predmet.StrankaFormatedWithAdress>
  <DomainObject.Predmet.StrankaFormatedWithAdressOIB>
    <izvorni_sadrzaj> Marko Crevar, OIB 76253425287, Kranjčevićeva 48, 10000 Zagreb</izvorni_sadrzaj>
    <derivirana_varijabla naziv="DomainObject.Predmet.StrankaFormatedWithAdressOIB_1"> Marko Crevar, OIB 76253425287, Kranjčevićeva 48, 10000 Zagreb</derivirana_varijabla>
  </DomainObject.Predmet.StrankaFormatedWithAdressOIB>
  <DomainObject.Predmet.StrankaWithAdress>
    <izvorni_sadrzaj>Marko Crevar Kranjčevićeva 48,10000 Zagreb</izvorni_sadrzaj>
    <derivirana_varijabla naziv="DomainObject.Predmet.StrankaWithAdress_1">Marko Crevar Kranjčevićeva 48,10000 Zagreb</derivirana_varijabla>
  </DomainObject.Predmet.StrankaWithAdress>
  <DomainObject.Predmet.StrankaWithAdressOIB>
    <izvorni_sadrzaj>Marko Crevar, OIB 76253425287, Kranjčevićeva 48,10000 Zagreb</izvorni_sadrzaj>
    <derivirana_varijabla naziv="DomainObject.Predmet.StrankaWithAdressOIB_1">Marko Crevar, OIB 76253425287, Kranjčevićeva 48,10000 Zagreb</derivirana_varijabla>
  </DomainObject.Predmet.StrankaWithAdressOIB>
  <DomainObject.Predmet.StrankaNazivFormated>
    <izvorni_sadrzaj>Marko Crevar</izvorni_sadrzaj>
    <derivirana_varijabla naziv="DomainObject.Predmet.StrankaNazivFormated_1">Marko Crevar</derivirana_varijabla>
  </DomainObject.Predmet.StrankaNazivFormated>
  <DomainObject.Predmet.StrankaNazivFormatedOIB>
    <izvorni_sadrzaj>Marko Crevar, OIB 76253425287</izvorni_sadrzaj>
    <derivirana_varijabla naziv="DomainObject.Predmet.StrankaNazivFormatedOIB_1">Marko Crevar, OIB 76253425287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Marko Crevar</item>
    </izvorni_sadrzaj>
    <derivirana_varijabla naziv="DomainObject.Predmet.StrankaListFormated_1">
      <item>Marko Crevar</item>
    </derivirana_varijabla>
  </DomainObject.Predmet.StrankaListFormated>
  <DomainObject.Predmet.StrankaListFormatedOIB>
    <izvorni_sadrzaj>
      <item>Marko Crevar, OIB 76253425287</item>
    </izvorni_sadrzaj>
    <derivirana_varijabla naziv="DomainObject.Predmet.StrankaListFormatedOIB_1">
      <item>Marko Crevar, OIB 76253425287</item>
    </derivirana_varijabla>
  </DomainObject.Predmet.StrankaListFormatedOIB>
  <DomainObject.Predmet.StrankaListFormatedWithAdress>
    <izvorni_sadrzaj>
      <item>Marko Crevar, Kranjčevićeva 48, 10000 Zagreb</item>
    </izvorni_sadrzaj>
    <derivirana_varijabla naziv="DomainObject.Predmet.StrankaListFormatedWithAdress_1">
      <item>Marko Crevar, Kranjčevićeva 48, 10000 Zagreb</item>
    </derivirana_varijabla>
  </DomainObject.Predmet.StrankaListFormatedWithAdress>
  <DomainObject.Predmet.StrankaListFormatedWithAdressOIB>
    <izvorni_sadrzaj>
      <item>Marko Crevar, OIB 76253425287, Kranjčevićeva 48, 10000 Zagreb</item>
    </izvorni_sadrzaj>
    <derivirana_varijabla naziv="DomainObject.Predmet.StrankaListFormatedWithAdressOIB_1">
      <item>Marko Crevar, OIB 76253425287, Kranjčevićeva 48, 10000 Zagreb</item>
    </derivirana_varijabla>
  </DomainObject.Predmet.StrankaListFormatedWithAdressOIB>
  <DomainObject.Predmet.StrankaListNazivFormated>
    <izvorni_sadrzaj>
      <item>Marko Crevar</item>
    </izvorni_sadrzaj>
    <derivirana_varijabla naziv="DomainObject.Predmet.StrankaListNazivFormated_1">
      <item>Marko Crevar</item>
    </derivirana_varijabla>
  </DomainObject.Predmet.StrankaListNazivFormated>
  <DomainObject.Predmet.StrankaListNazivFormatedOIB>
    <izvorni_sadrzaj>
      <item>Marko Crevar, OIB 76253425287</item>
    </izvorni_sadrzaj>
    <derivirana_varijabla naziv="DomainObject.Predmet.StrankaListNazivFormatedOIB_1">
      <item>Marko Crevar, OIB 76253425287</item>
    </derivirana_varijabla>
  </DomainObject.Predmet.StrankaListNazivFormatedOIB>
  <DomainObject.Predmet.ProtuStrankaListFormated>
    <izvorni_sadrzaj>
      <item>GRUPA NOVA BETON d.o.o.</item>
    </izvorni_sadrzaj>
    <derivirana_varijabla naziv="DomainObject.Predmet.ProtuStrankaListFormated_1">
      <item>GRUPA NOVA BETON d.o.o.</item>
    </derivirana_varijabla>
  </DomainObject.Predmet.ProtuStrankaListFormated>
  <DomainObject.Predmet.ProtuStrankaListFormatedOIB>
    <izvorni_sadrzaj>
      <item>GRUPA NOVA BETON d.o.o., OIB 47860351689</item>
    </izvorni_sadrzaj>
    <derivirana_varijabla naziv="DomainObject.Predmet.ProtuStrankaListFormatedOIB_1">
      <item>GRUPA NOVA BETON d.o.o., OIB 47860351689</item>
    </derivirana_varijabla>
  </DomainObject.Predmet.ProtuStrankaListFormatedOIB>
  <DomainObject.Predmet.ProtuStrankaListFormatedWithAdress>
    <izvorni_sadrzaj>
      <item>GRUPA NOVA BETON d.o.o., Vrbovec samoborski 3, 10430 Samobor</item>
    </izvorni_sadrzaj>
    <derivirana_varijabla naziv="DomainObject.Predmet.ProtuStrankaListFormatedWithAdress_1">
      <item>GRUPA NOVA BETON d.o.o., Vrbovec samoborski 3, 10430 Samobor</item>
    </derivirana_varijabla>
  </DomainObject.Predmet.ProtuStrankaListFormatedWithAdress>
  <DomainObject.Predmet.ProtuStrankaListFormatedWithAdressOIB>
    <izvorni_sadrzaj>
      <item>GRUPA NOVA BETON d.o.o., OIB 47860351689, Vrbovec samoborski 3, 10430 Samobor</item>
    </izvorni_sadrzaj>
    <derivirana_varijabla naziv="DomainObject.Predmet.ProtuStrankaListFormatedWithAdressOIB_1">
      <item>GRUPA NOVA BETON d.o.o., OIB 47860351689, Vrbovec samoborski 3, 10430 Samobor</item>
    </derivirana_varijabla>
  </DomainObject.Predmet.ProtuStrankaListFormatedWithAdressOIB>
  <DomainObject.Predmet.ProtuStrankaListNazivFormated>
    <izvorni_sadrzaj>
      <item>GRUPA NOVA BETON d.o.o.</item>
    </izvorni_sadrzaj>
    <derivirana_varijabla naziv="DomainObject.Predmet.ProtuStrankaListNazivFormated_1">
      <item>GRUPA NOVA BETON d.o.o.</item>
    </derivirana_varijabla>
  </DomainObject.Predmet.ProtuStrankaListNazivFormated>
  <DomainObject.Predmet.ProtuStrankaListNazivFormatedOIB>
    <izvorni_sadrzaj>
      <item>GRUPA NOVA BETON d.o.o., OIB 47860351689</item>
    </izvorni_sadrzaj>
    <derivirana_varijabla naziv="DomainObject.Predmet.ProtuStrankaListNazivFormatedOIB_1">
      <item>GRUPA NOVA BETON d.o.o., OIB 47860351689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Crevar</izvorni_sadrzaj>
    <derivirana_varijabla naziv="DomainObject.Predmet.StrankaIDrugi_1">Marko Crevar</derivirana_varijabla>
  </DomainObject.Predmet.StrankaIDrugi>
  <DomainObject.Predmet.ProtustrankaIDrugi>
    <izvorni_sadrzaj>GRUPA NOVA BETON d.o.o.</izvorni_sadrzaj>
    <derivirana_varijabla naziv="DomainObject.Predmet.ProtustrankaIDrugi_1">GRUPA NOVA BETON d.o.o.</derivirana_varijabla>
  </DomainObject.Predmet.ProtustrankaIDrugi>
  <DomainObject.Predmet.StrankaIDrugiAdressOIB>
    <izvorni_sadrzaj>Marko Crevar, OIB 76253425287, Kranjčevićeva 48, 10000 Zagreb</izvorni_sadrzaj>
    <derivirana_varijabla naziv="DomainObject.Predmet.StrankaIDrugiAdressOIB_1">Marko Crevar, OIB 76253425287, Kranjčevićeva 48, 10000 Zagreb</derivirana_varijabla>
  </DomainObject.Predmet.StrankaIDrugiAdressOIB>
  <DomainObject.Predmet.ProtustrankaIDrugiAdressOIB>
    <izvorni_sadrzaj>GRUPA NOVA BETON d.o.o., OIB 47860351689, Vrbovec samoborski 3, 10430 Samobor</izvorni_sadrzaj>
    <derivirana_varijabla naziv="DomainObject.Predmet.ProtustrankaIDrugiAdressOIB_1">GRUPA NOVA BETON d.o.o., OIB 47860351689, Vrbovec samoborski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Crevar</item>
      <item>GRUPA NOVA BETON d.o.o.</item>
    </izvorni_sadrzaj>
    <derivirana_varijabla naziv="DomainObject.Predmet.SudioniciListNaziv_1">
      <item>Marko Crevar</item>
      <item>GRUPA NOVA BETON d.o.o.</item>
    </derivirana_varijabla>
  </DomainObject.Predmet.SudioniciListNaziv>
  <DomainObject.Predmet.SudioniciListAdressOIB>
    <izvorni_sadrzaj>
      <item>Marko Crevar, OIB 76253425287, Kranjčevićeva 48,10000 Zagreb</item>
      <item>GRUPA NOVA BETON d.o.o., OIB 47860351689, Vrbovec samoborski 3,10430 Samobor</item>
    </izvorni_sadrzaj>
    <derivirana_varijabla naziv="DomainObject.Predmet.SudioniciListAdressOIB_1">
      <item>Marko Crevar, OIB 76253425287, Kranjčevićeva 48,10000 Zagreb</item>
      <item>GRUPA NOVA BETON d.o.o., OIB 47860351689, Vrbovec samoborski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76253425287</item>
      <item>, OIB 47860351689</item>
    </izvorni_sadrzaj>
    <derivirana_varijabla naziv="DomainObject.Predmet.SudioniciListNazivOIB_1">
      <item>, OIB 76253425287</item>
      <item>, OIB 47860351689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1501</properties:Characters>
  <properties:Lines>55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2019-02-28T08:17:00Z</dcterms:created>
  <dc:creator>Draženka Prpić</dc:creator>
  <cp:lastModifiedBy>Draženka Prpić</cp:lastModifiedBy>
  <cp:lastPrinted>2019-02-28T09:01:00Z</cp:lastPrinted>
  <dcterms:modified xmlns:xsi="http://www.w3.org/2001/XMLSchema-instance" xsi:type="dcterms:W3CDTF">2019-02-28T09:01:00Z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PRIJEDLOGA-dužnik brisan iz sudskog registra-St-1420-17.docx)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