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afb2" w14:paraId="b1bafb2" w:rsidRDefault="003D0CC5" w:rsidP="003D0CC5" w:rsidR="003D0CC5">
      <w:pPr>
        <w15:collapsed w:val="false"/>
      </w:pPr>
      <w:bookmarkStart w:name="_GoBack" w:id="0"/>
      <w:bookmarkEnd w:id="0"/>
    </w:p>
    <w:p w:rsidRDefault="004450A8" w:rsidP="003D0CC5" w:rsidR="004450A8" w:rsidRPr="008F60AC"/>
    <w:p w:rsidRDefault="003D0CC5" w:rsidP="003D0CC5" w:rsidR="003D0CC5" w:rsidRPr="008F60AC">
      <w:r w:rsidRPr="008F60AC">
        <w:t>REPUBLIKA HRVATSKA</w:t>
      </w:r>
    </w:p>
    <w:p w:rsidRDefault="003D0CC5" w:rsidP="003D0CC5" w:rsidR="003D0CC5" w:rsidRPr="008F60AC">
      <w:r w:rsidRPr="008F60AC">
        <w:t>TRGOVAČKI SUD U ZAGREBU</w:t>
      </w:r>
    </w:p>
    <w:p w:rsidRDefault="003D0CC5" w:rsidP="003D0CC5" w:rsidR="003D0CC5" w:rsidRPr="008F60AC">
      <w:r w:rsidRPr="008F60AC">
        <w:t xml:space="preserve">Zagreb, </w:t>
      </w:r>
      <w:proofErr w:type="spellStart"/>
      <w:r w:rsidRPr="008F60AC">
        <w:t>Amruševa</w:t>
      </w:r>
      <w:proofErr w:type="spellEnd"/>
      <w:r w:rsidRPr="008F60AC">
        <w:t xml:space="preserve"> 2/II        </w:t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  <w:t>85. St-</w:t>
      </w:r>
      <w:r w:rsidR="002032D4">
        <w:t>1091</w:t>
      </w:r>
      <w:r w:rsidRPr="008F60AC">
        <w:t>/1</w:t>
      </w:r>
      <w:r w:rsidR="002032D4">
        <w:t>8</w:t>
      </w:r>
    </w:p>
    <w:p w:rsidRDefault="003D0CC5" w:rsidP="003D0CC5" w:rsidR="003D0CC5" w:rsidRPr="008F60AC"/>
    <w:p w:rsidRDefault="003D0CC5" w:rsidP="003D0CC5" w:rsidR="003D0CC5" w:rsidRPr="008F60AC"/>
    <w:p w:rsidRDefault="003D0CC5" w:rsidP="003D0CC5" w:rsidR="003D0CC5" w:rsidRPr="008F60AC">
      <w:pPr>
        <w:jc w:val="center"/>
      </w:pPr>
      <w:r w:rsidRPr="008F60AC">
        <w:t>Z A P I S N I K</w:t>
      </w:r>
    </w:p>
    <w:p w:rsidRDefault="003D0CC5" w:rsidP="003D0CC5" w:rsidR="003D0CC5" w:rsidRPr="008F60AC">
      <w:pPr>
        <w:jc w:val="center"/>
      </w:pPr>
      <w:r w:rsidRPr="008F60AC">
        <w:t xml:space="preserve">s ročišta radi </w:t>
      </w:r>
      <w:r w:rsidR="009011DF" w:rsidRPr="008F60AC">
        <w:t>rasprave o pretpostavkama</w:t>
      </w:r>
      <w:r w:rsidRPr="008F60AC">
        <w:t xml:space="preserve"> za otvaranje stečajnog postupka</w:t>
      </w:r>
    </w:p>
    <w:p w:rsidRDefault="003D0CC5" w:rsidP="003D0CC5" w:rsidR="003D0CC5" w:rsidRPr="00F3230E"/>
    <w:p w:rsidRDefault="003D0CC5" w:rsidP="002032D4" w:rsidR="002032D4" w:rsidRPr="00F3230E">
      <w:pPr>
        <w:jc w:val="both"/>
      </w:pPr>
      <w:r w:rsidRPr="00F3230E">
        <w:t xml:space="preserve">sastavljen pri Trgovačkom sudu u Zagrebu </w:t>
      </w:r>
      <w:r w:rsidR="00A2728C">
        <w:t>12. prosinca</w:t>
      </w:r>
      <w:r w:rsidR="00134F3E" w:rsidRPr="00F3230E">
        <w:t xml:space="preserve"> 2018</w:t>
      </w:r>
      <w:r w:rsidRPr="00F3230E">
        <w:t xml:space="preserve">. u stečajnom postupku nad dužnikom </w:t>
      </w:r>
      <w:r w:rsidR="002032D4" w:rsidRPr="00F3230E">
        <w:rPr>
          <w:lang w:val="pt-BR"/>
        </w:rPr>
        <w:t xml:space="preserve">KOREN SERVICES d.o.o., Zagreb, Hribarov prilaz 4, OIB: </w:t>
      </w:r>
      <w:r w:rsidR="002032D4" w:rsidRPr="00F3230E">
        <w:t>25931944446</w:t>
      </w:r>
      <w:r w:rsidR="002032D4" w:rsidRPr="00F3230E">
        <w:rPr>
          <w:lang w:val="pt-BR"/>
        </w:rPr>
        <w:t>,</w:t>
      </w:r>
    </w:p>
    <w:p w:rsidRDefault="003D0CC5" w:rsidP="003D0CC5" w:rsidR="003D0CC5" w:rsidRPr="00F3230E"/>
    <w:p w:rsidRDefault="003D0CC5" w:rsidP="003D0CC5" w:rsidR="003D0CC5" w:rsidRPr="008F60AC">
      <w:r w:rsidRPr="008F60AC">
        <w:t>NAZOČNI OD SUDA:</w:t>
      </w:r>
    </w:p>
    <w:p w:rsidRDefault="003D0CC5" w:rsidP="003D0CC5" w:rsidR="003D0CC5" w:rsidRPr="008F60AC">
      <w:r w:rsidRPr="008F60AC">
        <w:t>SUDAC: Ivana Koštarić Fegeš</w:t>
      </w:r>
    </w:p>
    <w:p w:rsidRDefault="003D0CC5" w:rsidP="003D0CC5" w:rsidR="003D0CC5" w:rsidRPr="008F60AC">
      <w:r w:rsidRPr="008F60AC">
        <w:t>ZAPISNIČAR:</w:t>
      </w:r>
      <w:r w:rsidRPr="008F60AC">
        <w:rPr>
          <w:color w:val="FF0000"/>
        </w:rPr>
        <w:t xml:space="preserve"> </w:t>
      </w:r>
      <w:r w:rsidR="004450A8">
        <w:t>Katarina Drndelić</w:t>
      </w:r>
    </w:p>
    <w:p w:rsidRDefault="003D0CC5" w:rsidP="003D0CC5" w:rsidR="003D0CC5" w:rsidRPr="008F60AC">
      <w:pPr>
        <w:jc w:val="both"/>
      </w:pPr>
    </w:p>
    <w:p w:rsidRDefault="00A2728C" w:rsidP="003D0CC5" w:rsidR="003D0CC5" w:rsidRPr="008F60AC">
      <w:pPr>
        <w:jc w:val="both"/>
      </w:pPr>
      <w:r>
        <w:t>Sudac otvara ročište u 11</w:t>
      </w:r>
      <w:r w:rsidR="003D0CC5" w:rsidRPr="008F60AC">
        <w:t>:</w:t>
      </w:r>
      <w:r>
        <w:t>15</w:t>
      </w:r>
      <w:r w:rsidR="003D0CC5" w:rsidRPr="008F60AC">
        <w:t xml:space="preserve"> sati, ro</w:t>
      </w:r>
      <w:r w:rsidR="009434CF">
        <w:t>čište je javno i utvrđuje da su</w:t>
      </w:r>
      <w:r w:rsidR="003D0CC5" w:rsidRPr="008F60AC">
        <w:t xml:space="preserve"> pristupili:</w:t>
      </w:r>
    </w:p>
    <w:p w:rsidRDefault="003D0CC5" w:rsidP="003D0CC5" w:rsidR="003D0CC5" w:rsidRPr="008F60AC"/>
    <w:p w:rsidRDefault="003D0CC5" w:rsidP="003D0CC5" w:rsidR="003D0CC5" w:rsidRPr="008F60AC">
      <w:r w:rsidRPr="008F60AC">
        <w:t xml:space="preserve">Predlagatelj: </w:t>
      </w:r>
      <w:r w:rsidR="002032D4">
        <w:t>nitko, dostava poziva uredno iskazana</w:t>
      </w:r>
    </w:p>
    <w:p w:rsidRDefault="003D0CC5" w:rsidP="003D0CC5" w:rsidR="003D0CC5" w:rsidRPr="008F60AC">
      <w:r w:rsidRPr="008F60AC">
        <w:t xml:space="preserve">Dužnik: </w:t>
      </w:r>
      <w:r w:rsidR="00A16B4C">
        <w:t>nitko, dostava poziva uredno iskazana</w:t>
      </w:r>
    </w:p>
    <w:p w:rsidRDefault="003D0CC5" w:rsidP="003D0CC5" w:rsidR="003D0CC5">
      <w:r w:rsidRPr="008F60AC">
        <w:t xml:space="preserve">Zastupnik po zakonu dužnika: </w:t>
      </w:r>
      <w:r w:rsidR="00A16B4C">
        <w:t>nitko, dostava poziva uredno iskazana</w:t>
      </w:r>
    </w:p>
    <w:p w:rsidRDefault="0046370E" w:rsidP="003D0CC5" w:rsidR="00142B1F" w:rsidRPr="008F60AC">
      <w:r>
        <w:t>Privremena stečajna</w:t>
      </w:r>
      <w:r w:rsidR="00142B1F">
        <w:t xml:space="preserve"> upravitelj</w:t>
      </w:r>
      <w:r>
        <w:t>ica</w:t>
      </w:r>
      <w:r w:rsidR="00142B1F">
        <w:t>:</w:t>
      </w:r>
      <w:r w:rsidR="002032D4">
        <w:t xml:space="preserve"> Gordana Štifter Draš</w:t>
      </w:r>
      <w:r w:rsidR="004E23A0">
        <w:t>čić</w:t>
      </w:r>
    </w:p>
    <w:p w:rsidRDefault="009011DF" w:rsidP="003D0CC5" w:rsidR="009011DF" w:rsidRPr="008F60AC">
      <w:pPr>
        <w:rPr>
          <w:color w:val="FF0000"/>
        </w:rPr>
      </w:pPr>
    </w:p>
    <w:p w:rsidRDefault="002032D4" w:rsidP="00244B5B" w:rsidR="002032D4" w:rsidRPr="004E23A0">
      <w:pPr>
        <w:ind w:firstLine="708"/>
        <w:jc w:val="both"/>
      </w:pPr>
      <w:r w:rsidRPr="004E23A0">
        <w:t xml:space="preserve">Utvrđuje se da je u spis dostavljen podnesak FINA-e od </w:t>
      </w:r>
      <w:r w:rsidR="00A2728C">
        <w:t>20. rujna</w:t>
      </w:r>
      <w:r w:rsidRPr="004E23A0">
        <w:t xml:space="preserve"> 2018. kojim ispričava nedolazak na današnje ročište i u cijelosti ostaje kod navoda iz prijedloga za otvaranje stečajnog postupka (list </w:t>
      </w:r>
      <w:r w:rsidR="00A2728C">
        <w:t>34</w:t>
      </w:r>
      <w:r w:rsidR="001C4CC4">
        <w:t xml:space="preserve"> </w:t>
      </w:r>
      <w:r w:rsidRPr="004E23A0">
        <w:t>spisa).</w:t>
      </w:r>
    </w:p>
    <w:p w:rsidRDefault="008870CD" w:rsidP="00F3230E" w:rsidR="008870C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</w:p>
    <w:p w:rsidRDefault="00A96EDD" w:rsidP="00A96EDD" w:rsidR="00A96EDD">
      <w:pPr>
        <w:ind w:firstLine="708"/>
        <w:jc w:val="both"/>
      </w:pPr>
      <w:r>
        <w:t xml:space="preserve">Utvrđuje se da je 12. prosinca 2018. u 10.45 osoba ovlaštena za zastupanje dužnika </w:t>
      </w:r>
      <w:proofErr w:type="spellStart"/>
      <w:r>
        <w:t>Beti</w:t>
      </w:r>
      <w:proofErr w:type="spellEnd"/>
      <w:r>
        <w:t xml:space="preserve"> Koren telefonski kontaktirala sud te ispričala nedolazak na današnje ročište. Osim toga navela je kako je dužnikov račun deblokiran i kako će tokom današnjeg dana dobiti potvrdu od FINA-e koju će dostaviti u spis. </w:t>
      </w:r>
    </w:p>
    <w:p w:rsidRDefault="00D95F67" w:rsidP="00A96EDD" w:rsidR="00D95F67">
      <w:pPr>
        <w:ind w:firstLine="708"/>
        <w:jc w:val="both"/>
      </w:pPr>
    </w:p>
    <w:p w:rsidRDefault="00D95F67" w:rsidP="00A96EDD" w:rsidR="00D95F67">
      <w:pPr>
        <w:ind w:firstLine="708"/>
        <w:jc w:val="both"/>
      </w:pPr>
      <w:r>
        <w:t xml:space="preserve">Utvrđuje se da je osoba ovlaštena za zastupanje dužnika </w:t>
      </w:r>
      <w:proofErr w:type="spellStart"/>
      <w:r>
        <w:t>Beti</w:t>
      </w:r>
      <w:proofErr w:type="spellEnd"/>
      <w:r>
        <w:t xml:space="preserve"> Koren putem e-</w:t>
      </w:r>
      <w:proofErr w:type="spellStart"/>
      <w:r>
        <w:t>maila</w:t>
      </w:r>
      <w:proofErr w:type="spellEnd"/>
      <w:r>
        <w:t xml:space="preserve"> dostavila zahtjev za izdavanje potvrde </w:t>
      </w:r>
      <w:r w:rsidR="0056128B">
        <w:t>o blokadi računa</w:t>
      </w:r>
      <w:r w:rsidR="0052214D">
        <w:t xml:space="preserve"> upućen FINA-i. </w:t>
      </w:r>
    </w:p>
    <w:p w:rsidRDefault="008870CD" w:rsidP="00244B5B" w:rsidR="008870C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3D0CC5" w:rsidP="003D0CC5" w:rsidR="003D0CC5" w:rsidRPr="008F60AC">
      <w:r w:rsidRPr="008F60AC">
        <w:t>Sud donosi</w:t>
      </w:r>
    </w:p>
    <w:p w:rsidRDefault="00D909BA" w:rsidP="003D0CC5" w:rsidR="003D0CC5">
      <w:pPr>
        <w:jc w:val="center"/>
      </w:pPr>
      <w:r>
        <w:t>Z a k l j u č a k</w:t>
      </w:r>
    </w:p>
    <w:p w:rsidRDefault="0052214D" w:rsidP="003D0CC5" w:rsidR="0052214D">
      <w:pPr>
        <w:jc w:val="center"/>
      </w:pPr>
    </w:p>
    <w:p w:rsidRDefault="0052214D" w:rsidP="0052214D" w:rsidR="0052214D">
      <w:pPr>
        <w:ind w:firstLine="708"/>
        <w:jc w:val="both"/>
      </w:pPr>
      <w:r>
        <w:t xml:space="preserve">Nalaže se Financijskoj agenciji u roku 3 dana dostaviti podatke iz Očevidnika redoslijeda osnova za plaćanje, odnosno potvrdu iz čl. 6. st. 4. u vezi s čl. 6. st. 2. Stečajnog zakona za dužnika </w:t>
      </w:r>
      <w:r>
        <w:rPr>
          <w:lang w:val="pt-BR"/>
        </w:rPr>
        <w:t>KOREN SERVICES d.o.o., Zagreb, Hribarov prilaz 4, OIB: 25931944446</w:t>
      </w:r>
      <w:r>
        <w:t>.</w:t>
      </w:r>
    </w:p>
    <w:p w:rsidRDefault="0052214D" w:rsidP="0052214D" w:rsidR="0052214D" w:rsidRPr="008F60AC"/>
    <w:p w:rsidRDefault="0052214D" w:rsidP="003D0CC5" w:rsidR="003D0CC5" w:rsidRPr="008F60AC">
      <w:pPr>
        <w:jc w:val="center"/>
      </w:pPr>
      <w:r>
        <w:t>Dovršeno 11</w:t>
      </w:r>
      <w:r w:rsidR="003D0CC5" w:rsidRPr="008F60AC">
        <w:t>:</w:t>
      </w:r>
      <w:r>
        <w:t>28</w:t>
      </w:r>
      <w:r w:rsidR="003D0CC5" w:rsidRPr="008F60AC">
        <w:t xml:space="preserve"> sati.</w:t>
      </w:r>
    </w:p>
    <w:p w:rsidRDefault="003D0CC5" w:rsidP="003D0CC5" w:rsidR="003D0CC5" w:rsidRPr="008F60AC"/>
    <w:p w:rsidRDefault="003D0CC5" w:rsidP="00551E69" w:rsidR="003D0CC5" w:rsidRPr="008F60AC">
      <w:pPr>
        <w:jc w:val="center"/>
      </w:pPr>
      <w:r w:rsidRPr="008F60AC">
        <w:t>SUDAC</w:t>
      </w:r>
    </w:p>
    <w:p w:rsidRDefault="00F23459" w:rsidP="003D0CC5" w:rsidR="00F23459"/>
    <w:p w:rsidRDefault="003D0CC5" w:rsidP="003D0CC5" w:rsidR="003D0CC5" w:rsidRPr="008F60AC">
      <w:r w:rsidRPr="008F60AC">
        <w:t xml:space="preserve">ZAPISNIČAR       </w:t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  <w:t>PREDLAGATELJ</w:t>
      </w:r>
    </w:p>
    <w:p w:rsidRDefault="003D0CC5" w:rsidP="003D0CC5" w:rsidR="003D0CC5" w:rsidRPr="008F60AC"/>
    <w:p w:rsidRDefault="003D0CC5" w:rsidP="006C5F71" w:rsidR="003D0CC5" w:rsidRPr="008F60AC">
      <w:pPr>
        <w:ind w:left="4956"/>
      </w:pPr>
      <w:r w:rsidRPr="008F60AC">
        <w:t>ZASTUPNIK PO ZAKONU DUŽNIKA</w:t>
      </w:r>
    </w:p>
    <w:p w:rsidRDefault="006C5F71" w:rsidP="006C5F71" w:rsidR="006C5F71" w:rsidRPr="008F60AC">
      <w:pPr>
        <w:ind w:left="4956"/>
      </w:pPr>
    </w:p>
    <w:p w:rsidRDefault="003D0CC5" w:rsidP="006C5F71" w:rsidR="001218BE" w:rsidRPr="008F60AC">
      <w:pPr>
        <w:ind w:firstLine="708" w:left="4956"/>
      </w:pPr>
      <w:r w:rsidRPr="008F60AC">
        <w:t>DUŽNIK</w:t>
      </w:r>
    </w:p>
    <w:p w:rsidRDefault="005A6645" w:rsidP="006C5F71" w:rsidR="005A6645" w:rsidRPr="008F60AC">
      <w:pPr>
        <w:ind w:firstLine="708" w:left="4956"/>
      </w:pPr>
    </w:p>
    <w:p w:rsidRDefault="005A6645" w:rsidP="005A6645" w:rsidR="005A6645" w:rsidRPr="008F60AC">
      <w:pPr>
        <w:jc w:val="right"/>
      </w:pPr>
      <w:r w:rsidRPr="008F60AC">
        <w:t>PRIVREMENI STEČAJNI UPRAVITELJ</w:t>
      </w:r>
    </w:p>
    <w:sectPr w:rsidSect="00F23459" w:rsidR="005A6645" w:rsidRPr="008F60AC">
      <w:headerReference w:type="default" r:id="rId8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459" w:rsidP="00F23459" w:rsidR="00F23459">
      <w:r>
        <w:separator/>
      </w:r>
    </w:p>
  </w:endnote>
  <w:endnote w:id="0" w:type="continuationSeparator">
    <w:p w:rsidRDefault="00F23459" w:rsidP="00F23459" w:rsidR="00F2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459" w:rsidP="00F23459" w:rsidR="00F23459">
      <w:r>
        <w:separator/>
      </w:r>
    </w:p>
  </w:footnote>
  <w:footnote w:id="0" w:type="continuationSeparator">
    <w:p w:rsidRDefault="00F23459" w:rsidP="00F23459" w:rsidR="00F23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0764976"/>
      <w:docPartObj>
        <w:docPartGallery w:val="Page Numbers (Top of Page)"/>
        <w:docPartUnique/>
      </w:docPartObj>
    </w:sdtPr>
    <w:sdtEndPr/>
    <w:sdtContent>
      <w:p w:rsidRDefault="00F23459" w:rsidR="00F23459">
        <w:pPr>
          <w:pStyle w:val="Zaglavlje"/>
          <w:jc w:val="center"/>
        </w:pPr>
        <w:r>
          <w:t xml:space="preserve">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95F67">
          <w:rPr>
            <w:noProof/>
          </w:rPr>
          <w:t>2</w:t>
        </w:r>
        <w:r>
          <w:fldChar w:fldCharType="end"/>
        </w:r>
        <w:r>
          <w:t xml:space="preserve">                                     85. St-1091/18</w:t>
        </w:r>
      </w:p>
    </w:sdtContent>
  </w:sdt>
  <w:p w:rsidRDefault="00F23459" w:rsidR="00F2345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45086"/>
    <w:rsid w:val="0009380B"/>
    <w:rsid w:val="000E317C"/>
    <w:rsid w:val="000F6046"/>
    <w:rsid w:val="001218BE"/>
    <w:rsid w:val="00134F3E"/>
    <w:rsid w:val="00142B1F"/>
    <w:rsid w:val="00187481"/>
    <w:rsid w:val="00193AB4"/>
    <w:rsid w:val="001C4CC4"/>
    <w:rsid w:val="002032D4"/>
    <w:rsid w:val="00244B5B"/>
    <w:rsid w:val="0025689B"/>
    <w:rsid w:val="00263DFE"/>
    <w:rsid w:val="002A4505"/>
    <w:rsid w:val="00334755"/>
    <w:rsid w:val="003400D9"/>
    <w:rsid w:val="003639FD"/>
    <w:rsid w:val="003D0CC5"/>
    <w:rsid w:val="003E1B66"/>
    <w:rsid w:val="004450A8"/>
    <w:rsid w:val="004526E8"/>
    <w:rsid w:val="0046370E"/>
    <w:rsid w:val="004A72A1"/>
    <w:rsid w:val="004D02EE"/>
    <w:rsid w:val="004E23A0"/>
    <w:rsid w:val="0051439A"/>
    <w:rsid w:val="0052214D"/>
    <w:rsid w:val="005506D9"/>
    <w:rsid w:val="00551E69"/>
    <w:rsid w:val="0056128B"/>
    <w:rsid w:val="005816FD"/>
    <w:rsid w:val="00597204"/>
    <w:rsid w:val="005A4D8A"/>
    <w:rsid w:val="005A6645"/>
    <w:rsid w:val="006460F7"/>
    <w:rsid w:val="006C5F71"/>
    <w:rsid w:val="006D4B5C"/>
    <w:rsid w:val="00707B7C"/>
    <w:rsid w:val="00726792"/>
    <w:rsid w:val="007B4BBF"/>
    <w:rsid w:val="007E0F76"/>
    <w:rsid w:val="007F7E4D"/>
    <w:rsid w:val="00831CB4"/>
    <w:rsid w:val="00867D3B"/>
    <w:rsid w:val="008870CD"/>
    <w:rsid w:val="00895DED"/>
    <w:rsid w:val="008B601A"/>
    <w:rsid w:val="008D0E15"/>
    <w:rsid w:val="008D1EC9"/>
    <w:rsid w:val="008F60AC"/>
    <w:rsid w:val="009011DF"/>
    <w:rsid w:val="0091489B"/>
    <w:rsid w:val="009434CF"/>
    <w:rsid w:val="00A16B4C"/>
    <w:rsid w:val="00A2728C"/>
    <w:rsid w:val="00A6384C"/>
    <w:rsid w:val="00A96EDD"/>
    <w:rsid w:val="00AE431B"/>
    <w:rsid w:val="00B6522C"/>
    <w:rsid w:val="00BE7778"/>
    <w:rsid w:val="00C63492"/>
    <w:rsid w:val="00C83FB3"/>
    <w:rsid w:val="00C96653"/>
    <w:rsid w:val="00D909BA"/>
    <w:rsid w:val="00D95F67"/>
    <w:rsid w:val="00DE3C58"/>
    <w:rsid w:val="00EE3C48"/>
    <w:rsid w:val="00EE6767"/>
    <w:rsid w:val="00F23459"/>
    <w:rsid w:val="00F3230E"/>
    <w:rsid w:val="00F43F93"/>
    <w:rsid w:val="00FA32A3"/>
    <w:rsid w:val="00FC130A"/>
    <w:rsid w:val="00FD08ED"/>
    <w:rsid w:val="00FE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3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345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3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34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3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345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3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34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2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48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91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9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48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807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28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St-1091/2018</izvorni_sadrzaj>
    <derivirana_varijabla naziv="DomainObject.Predmet.OznakaBroj_1">St-1091/2018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KOREN SERVICES d.o.o.</izvorni_sadrzaj>
    <derivirana_varijabla naziv="DomainObject.Predmet.ProtustrankaFormated_1">  KOREN SERVICES d.o.o.</derivirana_varijabla>
  </DomainObject.Predmet.ProtustrankaFormated>
  <DomainObject.Predmet.ProtustrankaFormatedOIB>
    <izvorni_sadrzaj>  KOREN SERVICES d.o.o., OIB 25931944446</izvorni_sadrzaj>
    <derivirana_varijabla naziv="DomainObject.Predmet.ProtustrankaFormatedOIB_1">  KOREN SERVICES d.o.o., OIB 25931944446</derivirana_varijabla>
  </DomainObject.Predmet.ProtustrankaFormatedOIB>
  <DomainObject.Predmet.ProtustrankaFormatedWithAdress>
    <izvorni_sadrzaj> KOREN SERVICES d.o.o., Hribarov prilaz 4, 10000 Zagreb</izvorni_sadrzaj>
    <derivirana_varijabla naziv="DomainObject.Predmet.ProtustrankaFormatedWithAdress_1"> KOREN SERVICES d.o.o., Hribarov prilaz 4, 10000 Zagreb</derivirana_varijabla>
  </DomainObject.Predmet.ProtustrankaFormatedWithAdress>
  <DomainObject.Predmet.ProtustrankaFormatedWithAdressOIB>
    <izvorni_sadrzaj> KOREN SERVICES d.o.o., OIB 25931944446, Hribarov prilaz 4, 10000 Zagreb</izvorni_sadrzaj>
    <derivirana_varijabla naziv="DomainObject.Predmet.ProtustrankaFormatedWithAdressOIB_1"> KOREN SERVICES d.o.o., OIB 25931944446, Hribarov prilaz 4, 10000 Zagreb</derivirana_varijabla>
  </DomainObject.Predmet.ProtustrankaFormatedWithAdressOIB>
  <DomainObject.Predmet.ProtustrankaWithAdress>
    <izvorni_sadrzaj>KOREN SERVICES d.o.o. Hribarov prilaz 4, 10000 Zagreb</izvorni_sadrzaj>
    <derivirana_varijabla naziv="DomainObject.Predmet.ProtustrankaWithAdress_1">KOREN SERVICES d.o.o. Hribarov prilaz 4, 10000 Zagreb</derivirana_varijabla>
  </DomainObject.Predmet.ProtustrankaWithAdress>
  <DomainObject.Predmet.ProtustrankaWithAdressOIB>
    <izvorni_sadrzaj>KOREN SERVICES d.o.o., OIB 25931944446, Hribarov prilaz 4, 10000 Zagreb</izvorni_sadrzaj>
    <derivirana_varijabla naziv="DomainObject.Predmet.ProtustrankaWithAdressOIB_1">KOREN SERVICES d.o.o., OIB 25931944446, Hribarov prilaz 4, 10000 Zagreb</derivirana_varijabla>
  </DomainObject.Predmet.ProtustrankaWithAdressOIB>
  <DomainObject.Predmet.ProtustrankaNazivFormated>
    <izvorni_sadrzaj>KOREN SERVICES d.o.o.</izvorni_sadrzaj>
    <derivirana_varijabla naziv="DomainObject.Predmet.ProtustrankaNazivFormated_1">KOREN SERVICES d.o.o.</derivirana_varijabla>
  </DomainObject.Predmet.ProtustrankaNazivFormated>
  <DomainObject.Predmet.ProtustrankaNazivFormatedOIB>
    <izvorni_sadrzaj>KOREN SERVICES d.o.o., OIB 25931944446</izvorni_sadrzaj>
    <derivirana_varijabla naziv="DomainObject.Predmet.ProtustrankaNazivFormatedOIB_1">KOREN SERVICES d.o.o., OIB 25931944446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KOREN SERVICES d.o.o.</item>
    </izvorni_sadrzaj>
    <derivirana_varijabla naziv="DomainObject.Predmet.ProtuStrankaListFormated_1">
      <item>KOREN SERVICES d.o.o.</item>
    </derivirana_varijabla>
  </DomainObject.Predmet.ProtuStrankaListFormated>
  <DomainObject.Predmet.ProtuStrankaListFormatedOIB>
    <izvorni_sadrzaj>
      <item>KOREN SERVICES d.o.o., OIB 25931944446</item>
    </izvorni_sadrzaj>
    <derivirana_varijabla naziv="DomainObject.Predmet.ProtuStrankaListFormatedOIB_1">
      <item>KOREN SERVICES d.o.o., OIB 25931944446</item>
    </derivirana_varijabla>
  </DomainObject.Predmet.ProtuStrankaListFormatedOIB>
  <DomainObject.Predmet.ProtuStrankaListFormatedWithAdress>
    <izvorni_sadrzaj>
      <item>KOREN SERVICES d.o.o., Hribarov prilaz 4, 10000 Zagreb</item>
    </izvorni_sadrzaj>
    <derivirana_varijabla naziv="DomainObject.Predmet.ProtuStrankaListFormatedWithAdress_1">
      <item>KOREN SERVICES d.o.o., Hribarov prilaz 4, 10000 Zagreb</item>
    </derivirana_varijabla>
  </DomainObject.Predmet.ProtuStrankaListFormatedWithAdress>
  <DomainObject.Predmet.ProtuStrankaListFormatedWithAdressOIB>
    <izvorni_sadrzaj>
      <item>KOREN SERVICES d.o.o., OIB 25931944446, Hribarov prilaz 4, 10000 Zagreb</item>
    </izvorni_sadrzaj>
    <derivirana_varijabla naziv="DomainObject.Predmet.ProtuStrankaListFormatedWithAdressOIB_1">
      <item>KOREN SERVICES d.o.o., OIB 25931944446, Hribarov prilaz 4, 10000 Zagreb</item>
    </derivirana_varijabla>
  </DomainObject.Predmet.ProtuStrankaListFormatedWithAdressOIB>
  <DomainObject.Predmet.ProtuStrankaListNazivFormated>
    <izvorni_sadrzaj>
      <item>KOREN SERVICES d.o.o.</item>
    </izvorni_sadrzaj>
    <derivirana_varijabla naziv="DomainObject.Predmet.ProtuStrankaListNazivFormated_1">
      <item>KOREN SERVICES d.o.o.</item>
    </derivirana_varijabla>
  </DomainObject.Predmet.ProtuStrankaListNazivFormated>
  <DomainObject.Predmet.ProtuStrankaListNazivFormatedOIB>
    <izvorni_sadrzaj>
      <item>KOREN SERVICES d.o.o., OIB 25931944446</item>
    </izvorni_sadrzaj>
    <derivirana_varijabla naziv="DomainObject.Predmet.ProtuStrankaListNazivFormatedOIB_1">
      <item>KOREN SERVICES d.o.o., OIB 25931944446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Beti Koren</item>
    </izvorni_sadrzaj>
    <derivirana_varijabla naziv="DomainObject.Predmet.OstaliListFormated_1">
      <item>ZAGREBAČKA BANKA DIONIČKO DRUŠTVO</item>
      <item>ERSTE&amp;STEIERMÄRKISCHE BANKA dioničko društvo</item>
      <item>Beti Koren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Beti Koren, OIB 13505502986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Beti Koren, OIB 13505502986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Beti Koren, Ulica Tome Bakača 20, 33000 Virovitica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Beti Koren, Ulica Tome Bakača 20, 33000 Virovitica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Beti Koren, OIB 13505502986, Ulica Tome Bakača 20, 33000 Virovitica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Beti Koren, OIB 13505502986, Ulica Tome Bakača 20, 33000 Virovitica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Beti Koren</item>
    </izvorni_sadrzaj>
    <derivirana_varijabla naziv="DomainObject.Predmet.OstaliListNazivFormated_1">
      <item>ZAGREBAČKA BANKA DIONIČKO DRUŠTVO</item>
      <item>ERSTE&amp;STEIERMÄRKISCHE BANKA dioničko društvo</item>
      <item>Beti Koren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Beti Koren, OIB 13505502986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Beti Koren, OIB 13505502986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KOREN SERVICES d.o.o.</izvorni_sadrzaj>
    <derivirana_varijabla naziv="DomainObject.Predmet.ProtustrankaIDrugi_1">KOREN SERVICES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KOREN SERVICES d.o.o., OIB 25931944446, Hribarov prilaz 4, 10000 Zagreb</izvorni_sadrzaj>
    <derivirana_varijabla naziv="DomainObject.Predmet.ProtustrankaIDrugiAdressOIB_1">KOREN SERVICES d.o.o., OIB 25931944446, Hribarov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KOREN SERVICES d.o.o.</item>
      <item>FINA Regionalni centar Zagreb</item>
      <item>ZAGREBAČKA BANKA DIONIČKO DRUŠTVO</item>
      <item>ERSTE&amp;STEIERMÄRKISCHE BANKA dioničko društvo</item>
      <item>Beti Koren</item>
    </izvorni_sadrzaj>
    <derivirana_varijabla naziv="DomainObject.Predmet.SudioniciListNaziv_1">
      <item>KOREN SERVICES d.o.o.</item>
      <item>FINA Regionalni centar Zagreb</item>
      <item>ZAGREBAČKA BANKA DIONIČKO DRUŠTVO</item>
      <item>ERSTE&amp;STEIERMÄRKISCHE BANKA dioničko društvo</item>
      <item>Beti Koren</item>
    </derivirana_varijabla>
  </DomainObject.Predmet.SudioniciListNaziv>
  <DomainObject.Predmet.SudioniciListAdressOIB>
    <izvorni_sadrzaj>
      <item>KOREN SERVICES d.o.o., OIB 25931944446, Hribarov prilaz 4,10000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Beti Koren, OIB 13505502986, Ulica Tome Bakača 20,33000 Virovitica</item>
    </izvorni_sadrzaj>
    <derivirana_varijabla naziv="DomainObject.Predmet.SudioniciListAdressOIB_1">
      <item>KOREN SERVICES d.o.o., OIB 25931944446, Hribarov prilaz 4,10000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Beti Koren, OIB 13505502986, Ulica Tome Bakača 20,33000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25931944446</item>
      <item>, OIB 85821130368</item>
      <item>, OIB 92963223473</item>
      <item>, OIB 23057039320</item>
      <item>, OIB 13505502986</item>
    </izvorni_sadrzaj>
    <derivirana_varijabla naziv="DomainObject.Predmet.SudioniciListNazivOIB_1">
      <item>, OIB 25931944446</item>
      <item>, OIB 85821130368</item>
      <item>, OIB 92963223473</item>
      <item>, OIB 23057039320</item>
      <item>, OIB 13505502986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1508</properties:Characters>
  <properties:Lines>54</properties:Lines>
  <properties:Paragraphs>26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2018-12-10T12:42:00Z</dcterms:created>
  <dc:creator>Petra Čiček</dc:creator>
  <cp:lastModifiedBy>Katarina Drndelić</cp:lastModifiedBy>
  <cp:lastPrinted>2018-12-12T10:28:00Z</cp:lastPrinted>
  <dcterms:modified xmlns:xsi="http://www.w3.org/2001/XMLSchema-instance" xsi:type="dcterms:W3CDTF">2018-12-12T10:31:00Z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(1091-18 rasprava privrem.steč.uprav..docx)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