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1526" w14:paraId="6f31526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C404A3">
        <w:t>848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C404A3">
        <w:t>KORA-VEM</w:t>
      </w:r>
      <w:r w:rsidR="00643CD2" w:rsidRPr="00643CD2">
        <w:t xml:space="preserve"> d.o.o. za </w:t>
      </w:r>
      <w:r w:rsidR="00C404A3">
        <w:t>graditeljstvo i usluge</w:t>
      </w:r>
      <w:r w:rsidR="00643CD2" w:rsidRPr="00643CD2">
        <w:t xml:space="preserve">, Zagreb, </w:t>
      </w:r>
      <w:r w:rsidR="00C404A3">
        <w:t>I. osječki zavoj 24 B</w:t>
      </w:r>
      <w:r w:rsidR="00643CD2" w:rsidRPr="00643CD2">
        <w:t>, MBS: 080</w:t>
      </w:r>
      <w:r w:rsidR="00C404A3">
        <w:t>558589</w:t>
      </w:r>
      <w:r w:rsidR="00643CD2" w:rsidRPr="00643CD2">
        <w:t xml:space="preserve">, OIB: </w:t>
      </w:r>
      <w:r w:rsidR="00C404A3">
        <w:t>84697533615</w:t>
      </w:r>
      <w:r>
        <w:t xml:space="preserve">, dana </w:t>
      </w:r>
      <w:r w:rsidR="00902821">
        <w:t>2</w:t>
      </w:r>
      <w:r w:rsidR="007016AA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C404A3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C404A3" w:rsidRPr="00C404A3">
        <w:t>KORA-VEM d.o.o. za graditeljstvo i usluge, Zagreb, I. osječki zavoj 24 B, MBS: 080558589, OIB: 84697533615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07068C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07068C" w:rsidRPr="0007068C">
        <w:t>Ana-Maria Bogović, Slavonski Brod, Naselje Lutvinka 2/9, OIB: 36495483478</w:t>
      </w:r>
      <w:r w:rsidR="00B97E50">
        <w:t xml:space="preserve"> 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C404A3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404A3" w:rsidRPr="00C404A3">
        <w:t>KORA-VEM d.o.o. za graditeljstvo i usluge, Zagreb, I. osječki zavoj 24 B, MBS: 080558589, OIB: 84697533615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87D0F">
        <w:rPr>
          <w:bCs/>
        </w:rPr>
        <w:t>1</w:t>
      </w:r>
      <w:r w:rsidR="00C404A3">
        <w:rPr>
          <w:bCs/>
        </w:rPr>
        <w:t>741</w:t>
      </w:r>
      <w:r w:rsidRPr="00F877AB">
        <w:rPr>
          <w:bCs/>
        </w:rPr>
        <w:t xml:space="preserve"> od </w:t>
      </w:r>
      <w:r w:rsidR="00B97E50">
        <w:rPr>
          <w:bCs/>
        </w:rPr>
        <w:t>2</w:t>
      </w:r>
      <w:r w:rsidR="00D94D7D">
        <w:rPr>
          <w:bCs/>
        </w:rPr>
        <w:t>7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C404A3" w:rsidRPr="00C404A3">
        <w:rPr>
          <w:bCs/>
        </w:rPr>
        <w:t>KORA-VEM d.o.o. za graditeljstvo i usluge, Zagreb, I. osječki zavoj 24 B, MBS: 080558589, OIB: 84697533615</w:t>
      </w:r>
      <w:r w:rsidR="00B97E50">
        <w:rPr>
          <w:bCs/>
        </w:rPr>
        <w:t>.</w:t>
      </w:r>
    </w:p>
    <w:p w:rsidRDefault="00B97E50" w:rsidP="004D73A2" w:rsidR="00B97E50">
      <w:pPr>
        <w:pStyle w:val="Tijeloteksta"/>
        <w:jc w:val="right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4D73A2" w:rsidP="00622415" w:rsidR="004D73A2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97E50">
        <w:rPr>
          <w:bCs/>
        </w:rPr>
        <w:t>8</w:t>
      </w:r>
      <w:r w:rsidR="00BC2F44">
        <w:rPr>
          <w:bCs/>
        </w:rPr>
        <w:t>48</w:t>
      </w:r>
      <w:r w:rsidR="00B97E50">
        <w:rPr>
          <w:bCs/>
        </w:rPr>
        <w:t>/17-6</w:t>
      </w:r>
    </w:p>
    <w:p w:rsidRDefault="004D73A2" w:rsidP="004D73A2" w:rsidR="004D73A2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C404A3">
        <w:t>848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</w:t>
      </w:r>
      <w:r w:rsidR="00B55966">
        <w:t xml:space="preserve">eku, </w:t>
      </w:r>
      <w:r w:rsidR="00205A1F">
        <w:t>2</w:t>
      </w:r>
      <w:r w:rsidR="007016AA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817" w:rsidP="005C2CD1" w:rsidR="00DC1817">
      <w:r>
        <w:separator/>
      </w:r>
    </w:p>
  </w:endnote>
  <w:endnote w:id="0" w:type="continuationSeparator">
    <w:p w:rsidRDefault="00DC1817" w:rsidP="005C2CD1" w:rsidR="00DC1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817" w:rsidP="005C2CD1" w:rsidR="00DC1817">
      <w:r>
        <w:separator/>
      </w:r>
    </w:p>
  </w:footnote>
  <w:footnote w:id="0" w:type="continuationSeparator">
    <w:p w:rsidRDefault="00DC1817" w:rsidP="005C2CD1" w:rsidR="00DC1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AC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068C"/>
    <w:rsid w:val="00077C9D"/>
    <w:rsid w:val="00091AC2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D5FF2"/>
    <w:rsid w:val="001E375C"/>
    <w:rsid w:val="001F714B"/>
    <w:rsid w:val="00205A1F"/>
    <w:rsid w:val="002063E3"/>
    <w:rsid w:val="0023489A"/>
    <w:rsid w:val="002401A5"/>
    <w:rsid w:val="00241DB1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0826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D4CC0"/>
    <w:rsid w:val="004D5A26"/>
    <w:rsid w:val="004D73A2"/>
    <w:rsid w:val="004E42F9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22415"/>
    <w:rsid w:val="00632865"/>
    <w:rsid w:val="00633654"/>
    <w:rsid w:val="006372FF"/>
    <w:rsid w:val="00643CD2"/>
    <w:rsid w:val="0064709E"/>
    <w:rsid w:val="00652724"/>
    <w:rsid w:val="00656FF9"/>
    <w:rsid w:val="00666402"/>
    <w:rsid w:val="006704D6"/>
    <w:rsid w:val="006737C1"/>
    <w:rsid w:val="00685096"/>
    <w:rsid w:val="00692AFA"/>
    <w:rsid w:val="00692C44"/>
    <w:rsid w:val="0069656A"/>
    <w:rsid w:val="006A6EBE"/>
    <w:rsid w:val="006B29B9"/>
    <w:rsid w:val="006C36CE"/>
    <w:rsid w:val="006D4525"/>
    <w:rsid w:val="006D4862"/>
    <w:rsid w:val="007016AA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27B8F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5966"/>
    <w:rsid w:val="00B706CB"/>
    <w:rsid w:val="00B82540"/>
    <w:rsid w:val="00B95B20"/>
    <w:rsid w:val="00B97E50"/>
    <w:rsid w:val="00BC2F44"/>
    <w:rsid w:val="00BE0AFD"/>
    <w:rsid w:val="00BE33FF"/>
    <w:rsid w:val="00C047C6"/>
    <w:rsid w:val="00C2016D"/>
    <w:rsid w:val="00C25CCE"/>
    <w:rsid w:val="00C33593"/>
    <w:rsid w:val="00C33DA9"/>
    <w:rsid w:val="00C404A3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4D7D"/>
    <w:rsid w:val="00D97782"/>
    <w:rsid w:val="00DA4636"/>
    <w:rsid w:val="00DB278F"/>
    <w:rsid w:val="00DC1817"/>
    <w:rsid w:val="00DE5F69"/>
    <w:rsid w:val="00E06819"/>
    <w:rsid w:val="00E23AF8"/>
    <w:rsid w:val="00E329AE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C698F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A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A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St-848/2017</izvorni_sadrzaj>
    <derivirana_varijabla naziv="DomainObject.Predmet.OznakaBroj_1">St-848/2017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otustrankaFormated>
    <izvorni_sadrzaj>  KORA-VEM d.o.o.</izvorni_sadrzaj>
    <derivirana_varijabla naziv="DomainObject.Predmet.ProtustrankaFormated_1">  KORA-VEM d.o.o.</derivirana_varijabla>
  </DomainObject.Predmet.ProtustrankaFormated>
  <DomainObject.Predmet.ProtustrankaFormatedOIB>
    <izvorni_sadrzaj>  KORA-VEM d.o.o., OIB 84697533615</izvorni_sadrzaj>
    <derivirana_varijabla naziv="DomainObject.Predmet.ProtustrankaFormatedOIB_1">  KORA-VEM d.o.o., OIB 84697533615</derivirana_varijabla>
  </DomainObject.Predmet.ProtustrankaFormatedOIB>
  <DomainObject.Predmet.ProtustrankaFormatedWithAdress>
    <izvorni_sadrzaj> KORA-VEM d.o.o., I. osječki zavoj 24 B , 10000 Zagreb</izvorni_sadrzaj>
    <derivirana_varijabla naziv="DomainObject.Predmet.ProtustrankaFormatedWithAdress_1"> KORA-VEM d.o.o., I. osječki zavoj 24 B , 10000 Zagreb</derivirana_varijabla>
  </DomainObject.Predmet.ProtustrankaFormatedWithAdress>
  <DomainObject.Predmet.ProtustrankaFormatedWithAdressOIB>
    <izvorni_sadrzaj> KORA-VEM d.o.o., OIB 84697533615, I. osječki zavoj 24 B , 10000 Zagreb</izvorni_sadrzaj>
    <derivirana_varijabla naziv="DomainObject.Predmet.ProtustrankaFormatedWithAdressOIB_1"> KORA-VEM d.o.o., OIB 84697533615, I. osječki zavoj 24 B , 10000 Zagreb</derivirana_varijabla>
  </DomainObject.Predmet.ProtustrankaFormatedWithAdressOIB>
  <DomainObject.Predmet.ProtustrankaWithAdress>
    <izvorni_sadrzaj>KORA-VEM d.o.o. I. osječki zavoj 24 B , 10000 Zagreb</izvorni_sadrzaj>
    <derivirana_varijabla naziv="DomainObject.Predmet.ProtustrankaWithAdress_1">KORA-VEM d.o.o. I. osječki zavoj 24 B , 10000 Zagreb</derivirana_varijabla>
  </DomainObject.Predmet.ProtustrankaWithAdress>
  <DomainObject.Predmet.ProtustrankaWithAdressOIB>
    <izvorni_sadrzaj>KORA-VEM d.o.o., OIB 84697533615, I. osječki zavoj 24 B , 10000 Zagreb</izvorni_sadrzaj>
    <derivirana_varijabla naziv="DomainObject.Predmet.ProtustrankaWithAdressOIB_1">KORA-VEM d.o.o., OIB 84697533615, I. osječki zavoj 24 B , 10000 Zagreb</derivirana_varijabla>
  </DomainObject.Predmet.ProtustrankaWithAdressOIB>
  <DomainObject.Predmet.ProtustrankaNazivFormated>
    <izvorni_sadrzaj>KORA-VEM d.o.o.</izvorni_sadrzaj>
    <derivirana_varijabla naziv="DomainObject.Predmet.ProtustrankaNazivFormated_1">KORA-VEM d.o.o.</derivirana_varijabla>
  </DomainObject.Predmet.ProtustrankaNazivFormated>
  <DomainObject.Predmet.ProtustrankaNazivFormatedOIB>
    <izvorni_sadrzaj>KORA-VEM d.o.o., OIB 84697533615</izvorni_sadrzaj>
    <derivirana_varijabla naziv="DomainObject.Predmet.ProtustrankaNazivFormatedOIB_1">KORA-VEM d.o.o., OIB 84697533615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KORA-VEM d.o.o.</item>
    </izvorni_sadrzaj>
    <derivirana_varijabla naziv="DomainObject.Predmet.ProtuStrankaListFormated_1">
      <item>KORA-VEM d.o.o.</item>
    </derivirana_varijabla>
  </DomainObject.Predmet.ProtuStrankaListFormated>
  <DomainObject.Predmet.ProtuStrankaListFormatedOIB>
    <izvorni_sadrzaj>
      <item>KORA-VEM d.o.o., OIB 84697533615</item>
    </izvorni_sadrzaj>
    <derivirana_varijabla naziv="DomainObject.Predmet.ProtuStrankaListFormatedOIB_1">
      <item>KORA-VEM d.o.o., OIB 84697533615</item>
    </derivirana_varijabla>
  </DomainObject.Predmet.ProtuStrankaListFormatedOIB>
  <DomainObject.Predmet.ProtuStrankaListFormatedWithAdress>
    <izvorni_sadrzaj>
      <item>KORA-VEM d.o.o., I. osječki zavoj 24 B , 10000 Zagreb</item>
    </izvorni_sadrzaj>
    <derivirana_varijabla naziv="DomainObject.Predmet.ProtuStrankaListFormatedWithAdress_1">
      <item>KORA-VEM d.o.o., I. osječki zavoj 24 B , 10000 Zagreb</item>
    </derivirana_varijabla>
  </DomainObject.Predmet.ProtuStrankaListFormatedWithAdress>
  <DomainObject.Predmet.ProtuStrankaListFormatedWithAdressOIB>
    <izvorni_sadrzaj>
      <item>KORA-VEM d.o.o., OIB 84697533615, I. osječki zavoj 24 B , 10000 Zagreb</item>
    </izvorni_sadrzaj>
    <derivirana_varijabla naziv="DomainObject.Predmet.ProtuStrankaListFormatedWithAdressOIB_1">
      <item>KORA-VEM d.o.o., OIB 84697533615, I. osječki zavoj 24 B , 10000 Zagreb</item>
    </derivirana_varijabla>
  </DomainObject.Predmet.ProtuStrankaListFormatedWithAdressOIB>
  <DomainObject.Predmet.ProtuStrankaListNazivFormated>
    <izvorni_sadrzaj>
      <item>KORA-VEM d.o.o.</item>
    </izvorni_sadrzaj>
    <derivirana_varijabla naziv="DomainObject.Predmet.ProtuStrankaListNazivFormated_1">
      <item>KORA-VEM d.o.o.</item>
    </derivirana_varijabla>
  </DomainObject.Predmet.ProtuStrankaListNazivFormated>
  <DomainObject.Predmet.ProtuStrankaListNazivFormatedOIB>
    <izvorni_sadrzaj>
      <item>KORA-VEM d.o.o., OIB 84697533615</item>
    </izvorni_sadrzaj>
    <derivirana_varijabla naziv="DomainObject.Predmet.ProtuStrankaListNazivFormatedOIB_1">
      <item>KORA-VEM d.o.o., OIB 84697533615</item>
    </derivirana_varijabla>
  </DomainObject.Predmet.ProtuStrankaListNazivFormatedOIB>
  <DomainObject.Predmet.OstaliListFormated>
    <izvorni_sadrzaj>
      <item>Dejan Đuran</item>
    </izvorni_sadrzaj>
    <derivirana_varijabla naziv="DomainObject.Predmet.OstaliListFormated_1">
      <item>Dejan Đuran</item>
    </derivirana_varijabla>
  </DomainObject.Predmet.OstaliListFormated>
  <DomainObject.Predmet.OstaliListFormatedOIB>
    <izvorni_sadrzaj>
      <item>Dejan Đuran, OIB 70146001026</item>
    </izvorni_sadrzaj>
    <derivirana_varijabla naziv="DomainObject.Predmet.OstaliListFormatedOIB_1">
      <item>Dejan Đuran, OIB 70146001026</item>
    </derivirana_varijabla>
  </DomainObject.Predmet.OstaliListFormatedOIB>
  <DomainObject.Predmet.OstaliListFormatedWithAdress>
    <izvorni_sadrzaj>
      <item>Dejan Đuran, I.osječki Zavoj 24b, 10000 Zagreb</item>
    </izvorni_sadrzaj>
    <derivirana_varijabla naziv="DomainObject.Predmet.OstaliListFormatedWithAdress_1">
      <item>Dejan Đuran, I.osječki Zavoj 24b, 10000 Zagreb</item>
    </derivirana_varijabla>
  </DomainObject.Predmet.OstaliListFormatedWithAdress>
  <DomainObject.Predmet.OstaliListFormatedWithAdressOIB>
    <izvorni_sadrzaj>
      <item>Dejan Đuran, OIB 70146001026, I.osječki Zavoj 24b, 10000 Zagreb</item>
    </izvorni_sadrzaj>
    <derivirana_varijabla naziv="DomainObject.Predmet.OstaliListFormatedWithAdressOIB_1">
      <item>Dejan Đuran, OIB 70146001026, I.osječki Zavoj 24b, 10000 Zagreb</item>
    </derivirana_varijabla>
  </DomainObject.Predmet.OstaliListFormatedWithAdressOIB>
  <DomainObject.Predmet.OstaliListNazivFormated>
    <izvorni_sadrzaj>
      <item>Dejan Đuran</item>
    </izvorni_sadrzaj>
    <derivirana_varijabla naziv="DomainObject.Predmet.OstaliListNazivFormated_1">
      <item>Dejan Đuran</item>
    </derivirana_varijabla>
  </DomainObject.Predmet.OstaliListNazivFormated>
  <DomainObject.Predmet.OstaliListNazivFormatedOIB>
    <izvorni_sadrzaj>
      <item>Dejan Đuran, OIB 70146001026</item>
    </izvorni_sadrzaj>
    <derivirana_varijabla naziv="DomainObject.Predmet.OstaliListNazivFormatedOIB_1">
      <item>Dejan Đuran, OIB 70146001026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KORA-VEM d.o.o.</izvorni_sadrzaj>
    <derivirana_varijabla naziv="DomainObject.Predmet.ProtustrankaIDrugi_1">KORA-VEM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KORA-VEM d.o.o., OIB 84697533615, I. osječki zavoj 24 B , 10000 Zagreb</izvorni_sadrzaj>
    <derivirana_varijabla naziv="DomainObject.Predmet.ProtustrankaIDrugiAdressOIB_1">KORA-VEM d.o.o., OIB 84697533615, I. osječki zavoj 24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KORA-VEM d.o.o.</item>
      <item>FINA Regionalni centar Zagreb</item>
      <item>Dejan Đuran</item>
    </izvorni_sadrzaj>
    <derivirana_varijabla naziv="DomainObject.Predmet.SudioniciListNaziv_1">
      <item>KORA-VEM d.o.o.</item>
      <item>FINA Regionalni centar Zagreb</item>
      <item>Dejan Đuran</item>
    </derivirana_varijabla>
  </DomainObject.Predmet.SudioniciListNaziv>
  <DomainObject.Predmet.SudioniciListAdressOIB>
    <izvorni_sadrzaj>
      <item>KORA-VEM d.o.o., OIB 84697533615, I. osječki zavoj 24 B ,10000 Zagreb</item>
      <item>FINA Regionalni centar Zagreb, OIB 85821130368, Trg svibanjskih žrtava 1995. br. 1,10000 Zagreb</item>
      <item>Dejan Đuran, OIB 70146001026, I.osječki Zavoj 24b,10000 Zagreb</item>
    </izvorni_sadrzaj>
    <derivirana_varijabla naziv="DomainObject.Predmet.SudioniciListAdressOIB_1">
      <item>KORA-VEM d.o.o., OIB 84697533615, I. osječki zavoj 24 B ,10000 Zagreb</item>
      <item>FINA Regionalni centar Zagreb, OIB 85821130368, Trg svibanjskih žrtava 1995. br. 1,10000 Zagreb</item>
      <item>Dejan Đuran, OIB 70146001026, I.osječki Zavoj 24b,10000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84697533615</item>
      <item>, OIB 85821130368</item>
      <item>, OIB 70146001026</item>
    </izvorni_sadrzaj>
    <derivirana_varijabla naziv="DomainObject.Predmet.SudioniciListNazivOIB_1">
      <item>, OIB 84697533615</item>
      <item>, OIB 85821130368</item>
      <item>, OIB 70146001026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A6A6E-A33E-4385-904F-4AE765C01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3174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2017-09-27T12:15:00Z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2017-09-28T05:55:00Z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