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52cca" w14:paraId="0752cca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A3759" w:rsidP="009A3759" w:rsidR="009A3759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7- St-30/2015-22.</w:t>
      </w:r>
    </w:p>
    <w:p w:rsidRDefault="009A3759" w:rsidP="009A3759" w:rsidR="009A3759">
      <w:pPr>
        <w:jc w:val="right"/>
        <w:rPr>
          <w:rFonts w:hAnsi="Arial" w:ascii="Arial"/>
        </w:rPr>
      </w:pPr>
    </w:p>
    <w:p w:rsidRDefault="009A3759" w:rsidP="009A3759" w:rsidR="009A3759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 G L A S</w:t>
      </w:r>
    </w:p>
    <w:p w:rsidRDefault="009A3759" w:rsidP="009A3759" w:rsidR="009A3759">
      <w:pPr>
        <w:jc w:val="both"/>
        <w:rPr>
          <w:rFonts w:hAnsi="Arial" w:ascii="Arial"/>
        </w:rPr>
      </w:pPr>
    </w:p>
    <w:p w:rsidRDefault="009A3759" w:rsidP="009A3759" w:rsidR="009A375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u stečajnom postupku nad stečajnim dužnikom STRMOTA-PROMET d.o.o. u stečaju iz Đurđica 156, OIB 11211907800, sukladno čl.293.Stečajnog zakona, poziva sve vjerovnike stečajnog dužnika i stečajnog upravitelja da se u roku 8 dana od objave ovog oglasa na e-oglasnoj ploči Trgovačkog suda u Bjelovaru očituju na slijedeći:    </w:t>
      </w:r>
    </w:p>
    <w:p w:rsidRDefault="009A3759" w:rsidP="009A3759" w:rsidR="009A3759">
      <w:pPr>
        <w:jc w:val="both"/>
        <w:rPr>
          <w:rFonts w:hAnsi="Arial" w:ascii="Arial"/>
        </w:rPr>
      </w:pPr>
    </w:p>
    <w:p w:rsidRDefault="009A3759" w:rsidP="009A3759" w:rsidR="009A3759">
      <w:pPr>
        <w:jc w:val="both"/>
        <w:rPr>
          <w:b/>
        </w:rPr>
      </w:pPr>
      <w:r>
        <w:rPr>
          <w:b/>
        </w:rPr>
        <w:t>PRIJEDLOG ZA ZAKLJUČENJE STEČAJNOG POSTUPKA RADI NEDOSTATNOSTI MASE ZA NAMIRENJE TROŠKOVA STEČAJNOG POSTUPKA</w:t>
      </w:r>
    </w:p>
    <w:p w:rsidRDefault="009A3759" w:rsidP="009A3759" w:rsidR="009A3759">
      <w:pPr>
        <w:jc w:val="both"/>
      </w:pPr>
      <w:r>
        <w:t xml:space="preserve">            Sukladno članku 293. Stečajnog zakona (NN 71/15) stečajni upravitelj predlaže zaključenje i obustavu stečajnog postupka koji se vodi nad dužnikom </w:t>
      </w:r>
      <w:r>
        <w:rPr>
          <w:b/>
        </w:rPr>
        <w:t xml:space="preserve">STRMOTA-PROMET d.o.o. iz Đurđica 156, OIB 11211907800 </w:t>
      </w:r>
      <w:r>
        <w:t>zbog nedostatnosti stečajne mase, za namirenje troškova stečajnog postupka.</w:t>
      </w:r>
    </w:p>
    <w:p w:rsidRDefault="009A3759" w:rsidP="009A3759" w:rsidR="009A3759">
      <w:pPr>
        <w:rPr>
          <w:b/>
        </w:rPr>
      </w:pPr>
      <w:r>
        <w:rPr>
          <w:b/>
        </w:rPr>
        <w:t xml:space="preserve">                                                        O B R A Z L O Ž E N J  E</w:t>
      </w:r>
    </w:p>
    <w:p w:rsidRDefault="009A3759" w:rsidP="009A3759" w:rsidR="009A3759">
      <w:pPr>
        <w:jc w:val="both"/>
      </w:pPr>
      <w:r>
        <w:rPr>
          <w:b/>
        </w:rPr>
        <w:t xml:space="preserve">               </w:t>
      </w:r>
      <w:r>
        <w:t>Stečajni postupak nad dužnikom otvoren je dana 03. lipnja 2016. godine.</w:t>
      </w:r>
      <w:r>
        <w:rPr>
          <w:b/>
        </w:rPr>
        <w:t xml:space="preserve">           </w:t>
      </w:r>
    </w:p>
    <w:p w:rsidRDefault="009A3759" w:rsidP="009A3759" w:rsidR="009A3759">
      <w:pPr>
        <w:ind w:left="360"/>
        <w:jc w:val="both"/>
      </w:pPr>
      <w:r>
        <w:t xml:space="preserve">         Prema knjigovodstvenim podacima a i temeljem </w:t>
      </w:r>
      <w:proofErr w:type="spellStart"/>
      <w:r>
        <w:t>pljenidbenog</w:t>
      </w:r>
      <w:proofErr w:type="spellEnd"/>
      <w:r>
        <w:t xml:space="preserve"> popisa porezne uprave i uvida na licu mjesta utvrđeno je da dužnik posjeduje materijalnu pokretnu imovinu koja se sastoji od razne trgovačke robe (metalna i PVC galanterija,razni vijci i sl.) a sve po inventurnoj listi od 30.04.2015.(list 1-5) u ukupnoj vrijednosti od 39.213,45 kuna sa PDV-om.</w:t>
      </w:r>
    </w:p>
    <w:p w:rsidRDefault="009A3759" w:rsidP="009A3759" w:rsidR="009A3759">
      <w:pPr>
        <w:ind w:left="360"/>
        <w:jc w:val="both"/>
      </w:pPr>
      <w:r>
        <w:t xml:space="preserve">           Dužnik posjeduje traktorske tanjurače 24 diska čija prometna vrijednost se  može utvrditi u visini cijene otpadnog željeza.</w:t>
      </w:r>
    </w:p>
    <w:p w:rsidRDefault="009A3759" w:rsidP="009A3759" w:rsidR="009A3759">
      <w:pPr>
        <w:ind w:left="360"/>
        <w:jc w:val="both"/>
      </w:pPr>
      <w:r>
        <w:t xml:space="preserve">             Sva imovina se nalazi na otvorenom prostoru dvorišta privatne stambene zgrade u kojoj je bio iznajmljen poslovni prostor.</w:t>
      </w:r>
    </w:p>
    <w:p w:rsidRDefault="009A3759" w:rsidP="009A3759" w:rsidR="009A3759">
      <w:pPr>
        <w:ind w:left="360"/>
        <w:jc w:val="both"/>
      </w:pPr>
      <w:r>
        <w:t xml:space="preserve">             Na ispitnom i izvještajnom ročištu dana 03.kolovoza skupština vjerovnika donijela je odluku da se sva pokretna imovina proda putem besplatne web stranice sudačka mreža po početnoj cijeni od 39.213,45 kuna sa PDV-om a koja je utvrđena prema založnom popisu Porezne uprave i to smanjenjem cijene za 20 % svakih 14 dana nakon održane javne dražbe.</w:t>
      </w:r>
    </w:p>
    <w:p w:rsidRDefault="009A3759" w:rsidP="009A3759" w:rsidR="009A3759">
      <w:pPr>
        <w:ind w:left="360"/>
        <w:jc w:val="both"/>
      </w:pPr>
      <w:r>
        <w:lastRenderedPageBreak/>
        <w:t xml:space="preserve">              U razdoblju od 11.kolovoza 2016.godine do 11. travnja 2017.godine stečajni upravitelj, na besplatnoj web stranici sudačka mreža, objavio je trinaest javnih prodaja pokretnina stečajnog dužnika.</w:t>
      </w:r>
    </w:p>
    <w:p w:rsidRDefault="009A3759" w:rsidP="009A3759" w:rsidR="009A3759">
      <w:pPr>
        <w:ind w:left="360"/>
      </w:pPr>
      <w:r>
        <w:t xml:space="preserve">              Na desetoj javnoj dražbi izvršena je uplata jamčevine za pokretnine stečajnog dužnika ali u zadanom roku nije uplaćena </w:t>
      </w:r>
      <w:proofErr w:type="spellStart"/>
      <w:r>
        <w:t>kupovnina</w:t>
      </w:r>
      <w:proofErr w:type="spellEnd"/>
      <w:r>
        <w:t xml:space="preserve"> te je dražba nastavljena.</w:t>
      </w:r>
    </w:p>
    <w:p w:rsidRDefault="009A3759" w:rsidP="009A3759" w:rsidR="009A3759">
      <w:pPr>
        <w:ind w:left="360"/>
      </w:pPr>
      <w:r>
        <w:t xml:space="preserve">               Na trinaestoj javnoj dražbi ponuđač tvrtka </w:t>
      </w:r>
      <w:proofErr w:type="spellStart"/>
      <w:r>
        <w:t>Agro</w:t>
      </w:r>
      <w:proofErr w:type="spellEnd"/>
      <w:r>
        <w:t xml:space="preserve">-Dar iz </w:t>
      </w:r>
      <w:proofErr w:type="spellStart"/>
      <w:r>
        <w:t>Ivanske</w:t>
      </w:r>
      <w:proofErr w:type="spellEnd"/>
      <w:r>
        <w:t>, Ivana Mažuranića 14 ponudio je za robu iznos od 2.850,00 kuna sa PDV-om te uplatio jamčevinu.</w:t>
      </w:r>
    </w:p>
    <w:p w:rsidRDefault="009A3759" w:rsidP="009A3759" w:rsidR="009A3759">
      <w:pPr>
        <w:ind w:left="360"/>
      </w:pPr>
      <w:r>
        <w:t xml:space="preserve">               Ista ponuda je nakon otvaranja i prihvaćena o čemu postoji zapisnik te je kupac nakon toga uplato i </w:t>
      </w:r>
      <w:proofErr w:type="spellStart"/>
      <w:r>
        <w:t>kupovninu</w:t>
      </w:r>
      <w:proofErr w:type="spellEnd"/>
      <w:r>
        <w:t>.</w:t>
      </w:r>
    </w:p>
    <w:p w:rsidRDefault="009A3759" w:rsidP="009A3759" w:rsidR="009A3759">
      <w:pPr>
        <w:ind w:left="360"/>
      </w:pPr>
      <w:r>
        <w:t xml:space="preserve">               Tijekom otvaranja i vođenja postupka nastali su  troškovi koji iznose kako slijedi:</w:t>
      </w:r>
    </w:p>
    <w:p w:rsidRDefault="009A3759" w:rsidP="009A3759" w:rsidR="009A3759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</w:pPr>
      <w:r>
        <w:t>Izrada pečata.......................................................................................100,00 kuna</w:t>
      </w:r>
    </w:p>
    <w:p w:rsidRDefault="009A3759" w:rsidP="009A3759" w:rsidR="009A3759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</w:pPr>
      <w:r>
        <w:t>Troškovi otvaranja, održavanja i zatvaranja žiro računa.....................100,00 kuna</w:t>
      </w:r>
    </w:p>
    <w:p w:rsidRDefault="009A3759" w:rsidP="009A3759" w:rsidR="009A3759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</w:pPr>
      <w:r>
        <w:t xml:space="preserve">Nagrada stečajnom upravitelju u prethodnom postupku............5.000,00 kuna </w:t>
      </w:r>
      <w:proofErr w:type="spellStart"/>
      <w:r>
        <w:t>brutto</w:t>
      </w:r>
      <w:proofErr w:type="spellEnd"/>
    </w:p>
    <w:p w:rsidRDefault="009A3759" w:rsidP="009A3759" w:rsidR="009A3759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</w:pPr>
      <w:r>
        <w:t>Troškovi vođenja stečajnog knjigovodstva.......500,00 kuna mjesečno x 12 mjeseci...................................................................................................6.000,00 kuna</w:t>
      </w:r>
    </w:p>
    <w:p w:rsidRDefault="009A3759" w:rsidP="009A3759" w:rsidR="009A3759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</w:pPr>
      <w:r>
        <w:t>Putni troškovi stečajnog upravitelja prema putnim nalozima.................480,00 kuna</w:t>
      </w:r>
    </w:p>
    <w:p w:rsidRDefault="009A3759" w:rsidP="009A3759" w:rsidR="009A3759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</w:pPr>
      <w:r>
        <w:t>Porezi i doprinosi na troškove putnih naloga...........................................274,38 kuna</w:t>
      </w:r>
    </w:p>
    <w:p w:rsidRDefault="009A3759" w:rsidP="009A3759" w:rsidR="009A3759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</w:pPr>
      <w:r>
        <w:t xml:space="preserve">Troškovi mobitela i </w:t>
      </w:r>
      <w:proofErr w:type="spellStart"/>
      <w:r>
        <w:t>interneta</w:t>
      </w:r>
      <w:proofErr w:type="spellEnd"/>
      <w:r>
        <w:t xml:space="preserve"> (paušalno).................................................400,00 kuna</w:t>
      </w:r>
    </w:p>
    <w:p w:rsidRDefault="009A3759" w:rsidP="009A3759" w:rsidR="009A3759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</w:pPr>
      <w:r>
        <w:t>Troškovi PDV-a za prodanu robu...............................................................712,50 kuna</w:t>
      </w:r>
    </w:p>
    <w:p w:rsidRDefault="009A3759" w:rsidP="009A3759" w:rsidR="009A3759">
      <w:pPr>
        <w:pStyle w:val="Odlomakpopisa"/>
        <w:ind w:left="765"/>
      </w:pPr>
    </w:p>
    <w:p w:rsidRDefault="009A3759" w:rsidP="009A3759" w:rsidR="009A3759">
      <w:pPr>
        <w:pStyle w:val="Odlomakpopisa"/>
        <w:ind w:left="765"/>
      </w:pPr>
      <w:r>
        <w:t>Ukupni troškovi iznose.......................</w:t>
      </w:r>
      <w:r>
        <w:rPr>
          <w:b/>
        </w:rPr>
        <w:t>12.966,88</w:t>
      </w:r>
      <w:r>
        <w:t xml:space="preserve"> kuna</w:t>
      </w:r>
    </w:p>
    <w:p w:rsidRDefault="009A3759" w:rsidP="009A3759" w:rsidR="009A3759">
      <w:pPr>
        <w:jc w:val="both"/>
        <w:rPr>
          <w:rFonts w:hAnsi="Arial" w:ascii="Arial"/>
          <w:szCs w:val="20"/>
        </w:rPr>
      </w:pPr>
      <w:r>
        <w:t xml:space="preserve">          Budući da je trenutno stanje na žiro računu dužnika </w:t>
      </w:r>
      <w:r>
        <w:rPr>
          <w:b/>
        </w:rPr>
        <w:t xml:space="preserve">3.337,71 </w:t>
      </w:r>
      <w:r>
        <w:t xml:space="preserve">kuna a dosadašnji nastali troškovi nisu podmireni, predlažem sudu da zbog nedostatnosti stečajne mase za namirenje troškova stečajnog postupka zaključi i obustavi stečajni postupak nad dužnikom </w:t>
      </w:r>
      <w:r>
        <w:rPr>
          <w:b/>
        </w:rPr>
        <w:t>STRMOTA-PROMET d.o.o. iz Đurđica 156, OIB 11211907800</w:t>
      </w:r>
      <w:r>
        <w:t>.</w:t>
      </w:r>
    </w:p>
    <w:p w:rsidRDefault="009A3759" w:rsidP="009A3759" w:rsidR="009A3759">
      <w:pPr>
        <w:ind w:firstLine="720"/>
        <w:rPr>
          <w:rFonts w:hAnsi="Arial" w:ascii="Arial"/>
        </w:rPr>
      </w:pPr>
      <w:r>
        <w:rPr>
          <w:rFonts w:hAnsi="Arial" w:ascii="Arial"/>
        </w:rPr>
        <w:t xml:space="preserve">                           U Bjelovaru, 19. svibnja 2017. godine</w:t>
      </w:r>
      <w:bookmarkStart w:name="_GoBack" w:id="0"/>
      <w:bookmarkEnd w:id="0"/>
    </w:p>
    <w:p w:rsidRDefault="009A3759" w:rsidP="009A3759" w:rsidR="009A375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 SUDAC</w:t>
      </w:r>
    </w:p>
    <w:p w:rsidRDefault="009A3759" w:rsidP="009A3759" w:rsidR="009A375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9A3759" w:rsidP="009A3759" w:rsidR="009A3759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9A3759" w:rsidP="009A3759" w:rsidR="009A3759">
      <w:pPr>
        <w:jc w:val="both"/>
        <w:rPr>
          <w:rFonts w:hAnsi="Arial" w:ascii="Arial"/>
        </w:rPr>
      </w:pPr>
      <w:r>
        <w:rPr>
          <w:rFonts w:hAnsi="Arial" w:ascii="Arial"/>
        </w:rPr>
        <w:t>Dna:stečajnom upravitelju putem e-oglasne ploče suda</w:t>
      </w:r>
    </w:p>
    <w:p w:rsidRDefault="009A3759" w:rsidP="009A3759" w:rsidR="009A375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svim vjerovnicima putem e-oglasne ploče suda</w:t>
      </w:r>
    </w:p>
    <w:p w:rsidRDefault="009A3759" w:rsidP="009A3759" w:rsidR="009A3759">
      <w:pPr>
        <w:jc w:val="both"/>
        <w:rPr>
          <w:rFonts w:hAnsi="Arial" w:ascii="Arial"/>
        </w:rPr>
      </w:pPr>
      <w:r>
        <w:rPr>
          <w:rFonts w:hAnsi="Arial" w:ascii="Arial"/>
        </w:rPr>
        <w:t>Kal. 15 dana</w:t>
      </w:r>
    </w:p>
    <w:p w:rsidRDefault="009A3759" w:rsidP="009A3759" w:rsidR="009A3759">
      <w:pPr>
        <w:jc w:val="both"/>
        <w:rPr>
          <w:rFonts w:hAnsi="Arial" w:ascii="Arial"/>
        </w:rPr>
      </w:pPr>
      <w:r>
        <w:rPr>
          <w:rFonts w:hAnsi="Arial" w:ascii="Arial"/>
        </w:rPr>
        <w:t>U Bj.19.05.2017.g.</w:t>
      </w:r>
    </w:p>
    <w:p w:rsidRDefault="009A3759" w:rsidP="009A3759" w:rsidR="009A3759">
      <w:pPr>
        <w:rPr>
          <w:rFonts w:hAnsi="Arial" w:ascii="Arial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1ECD64B2"/>
    <w:multiLevelType w:val="hybridMultilevel"/>
    <w:tmpl w:val="0FB042F6"/>
    <w:lvl w:tplc="C522374E" w:ilvl="0">
      <w:start w:val="1"/>
      <w:numFmt w:val="decimal"/>
      <w:lvlText w:val="%1."/>
      <w:lvlJc w:val="left"/>
      <w:pPr>
        <w:ind w:hanging="360" w:left="765"/>
      </w:pPr>
    </w:lvl>
    <w:lvl w:tplc="041A0019" w:ilvl="1">
      <w:start w:val="1"/>
      <w:numFmt w:val="lowerLetter"/>
      <w:lvlText w:val="%2."/>
      <w:lvlJc w:val="left"/>
      <w:pPr>
        <w:ind w:hanging="360" w:left="1485"/>
      </w:pPr>
    </w:lvl>
    <w:lvl w:tplc="041A001B" w:ilvl="2">
      <w:start w:val="1"/>
      <w:numFmt w:val="lowerRoman"/>
      <w:lvlText w:val="%3."/>
      <w:lvlJc w:val="right"/>
      <w:pPr>
        <w:ind w:hanging="180" w:left="2205"/>
      </w:pPr>
    </w:lvl>
    <w:lvl w:tplc="041A000F" w:ilvl="3">
      <w:start w:val="1"/>
      <w:numFmt w:val="decimal"/>
      <w:lvlText w:val="%4."/>
      <w:lvlJc w:val="left"/>
      <w:pPr>
        <w:ind w:hanging="360" w:left="2925"/>
      </w:pPr>
    </w:lvl>
    <w:lvl w:tplc="041A0019" w:ilvl="4">
      <w:start w:val="1"/>
      <w:numFmt w:val="lowerLetter"/>
      <w:lvlText w:val="%5."/>
      <w:lvlJc w:val="left"/>
      <w:pPr>
        <w:ind w:hanging="360" w:left="3645"/>
      </w:pPr>
    </w:lvl>
    <w:lvl w:tplc="041A001B" w:ilvl="5">
      <w:start w:val="1"/>
      <w:numFmt w:val="lowerRoman"/>
      <w:lvlText w:val="%6."/>
      <w:lvlJc w:val="right"/>
      <w:pPr>
        <w:ind w:hanging="180" w:left="4365"/>
      </w:pPr>
    </w:lvl>
    <w:lvl w:tplc="041A000F" w:ilvl="6">
      <w:start w:val="1"/>
      <w:numFmt w:val="decimal"/>
      <w:lvlText w:val="%7."/>
      <w:lvlJc w:val="left"/>
      <w:pPr>
        <w:ind w:hanging="360" w:left="5085"/>
      </w:pPr>
    </w:lvl>
    <w:lvl w:tplc="041A0019" w:ilvl="7">
      <w:start w:val="1"/>
      <w:numFmt w:val="lowerLetter"/>
      <w:lvlText w:val="%8."/>
      <w:lvlJc w:val="left"/>
      <w:pPr>
        <w:ind w:hanging="360" w:left="5805"/>
      </w:pPr>
    </w:lvl>
    <w:lvl w:tplc="041A001B" w:ilvl="8">
      <w:start w:val="1"/>
      <w:numFmt w:val="lowerRoman"/>
      <w:lvlText w:val="%9."/>
      <w:lvlJc w:val="right"/>
      <w:pPr>
        <w:ind w:hanging="180" w:left="6525"/>
      </w:p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759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1809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St-30/2015-22</izvorni_sadrzaj>
    <derivirana_varijabla naziv="DomainObject.Oznaka_1">St-30/2015-22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2015.</izvorni_sadrzaj>
    <derivirana_varijabla naziv="DomainObject.Predmet.DatumOsnivanja_1">5.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St-30/2015</izvorni_sadrzaj>
    <derivirana_varijabla naziv="DomainObject.Predmet.OznakaBroj_1">St-30/2015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STRMOTA - PROMET društvo s ograničenom odgovornošću za proizvodnju, trgovinu i usluge ĐURĐIC zastupanog po punomoćniku ŽELJKA STRMOTA</izvorni_sadrzaj>
    <derivirana_varijabla naziv="DomainObject.Predmet.ProtustrankaFormated_1">  STRMOTA - PROMET društvo s ograničenom odgovornošću za proizvodnju, trgovinu i usluge ĐURĐIC zastupanog po punomoćniku ŽELJKA STRMOTA</derivirana_varijabla>
  </DomainObject.Predmet.ProtustrankaFormated>
  <DomainObject.Predmet.ProtustrankaFormatedOIB>
    <izvorni_sadrzaj>  STRMOTA - PROMET društvo s ograničenom odgovornošću za proizvodnju, trgovinu i usluge ĐURĐIC, OIB 11211907800 zastupanog po punomoćniku ŽELJKA STRMOTA</izvorni_sadrzaj>
    <derivirana_varijabla naziv="DomainObject.Predmet.ProtustrankaFormatedOIB_1">  STRMOTA - PROMET društvo s ograničenom odgovornošću za proizvodnju, trgovinu i usluge ĐURĐIC, OIB 11211907800 zastupanog po punomoćniku ŽELJKA STRMOTA</derivirana_varijabla>
  </DomainObject.Predmet.ProtustrankaFormatedOIB>
  <DomainObject.Predmet.ProtustrankaFormatedWithAdress>
    <izvorni_sadrzaj> STRMOTA - PROMET društvo s ograničenom odgovornošću za proizvodnju, trgovinu i usluge ĐURĐIC, Đurđic 156, 43231 Đurđic zastupanog po punomoćniku ŽELJKA STRMOTA</izvorni_sadrzaj>
    <derivirana_varijabla naziv="DomainObject.Predmet.ProtustrankaFormatedWithAdress_1"> STRMOTA - PROMET društvo s ograničenom odgovornošću za proizvodnju, trgovinu i usluge ĐURĐIC, Đurđic 156, 43231 Đurđic zastupanog po punomoćniku ŽELJKA STRMOTA</derivirana_varijabla>
  </DomainObject.Predmet.ProtustrankaFormatedWithAdress>
  <DomainObject.Predmet.ProtustrankaFormatedWithAdressOIB>
    <izvorni_sadrzaj> STRMOTA - PROMET društvo s ograničenom odgovornošću za proizvodnju, trgovinu i usluge ĐURĐIC, OIB 11211907800, Đurđic 156, 43231 Đurđic zastupanog po punomoćniku ŽELJKA STRMOTA</izvorni_sadrzaj>
    <derivirana_varijabla naziv="DomainObject.Predmet.ProtustrankaFormatedWithAdressOIB_1"> STRMOTA - PROMET društvo s ograničenom odgovornošću za proizvodnju, trgovinu i usluge ĐURĐIC, OIB 11211907800, Đurđic 156, 43231 Đurđic zastupanog po punomoćniku ŽELJKA STRMOTA</derivirana_varijabla>
  </DomainObject.Predmet.ProtustrankaFormatedWithAdressOIB>
  <DomainObject.Predmet.ProtustrankaWithAdress>
    <izvorni_sadrzaj>STRMOTA - PROMET društvo s ograničenom odgovornošću za proizvodnju, trgovinu i usluge ĐURĐIC Đurđic 156, 43231 Đurđic</izvorni_sadrzaj>
    <derivirana_varijabla naziv="DomainObject.Predmet.ProtustrankaWithAdress_1">STRMOTA - PROMET društvo s ograničenom odgovornošću za proizvodnju, trgovinu i usluge ĐURĐIC Đurđic 156, 43231 Đurđic</derivirana_varijabla>
  </DomainObject.Predmet.ProtustrankaWithAdress>
  <DomainObject.Predmet.ProtustrankaWithAdressOIB>
    <izvorni_sadrzaj>STRMOTA - PROMET društvo s ograničenom odgovornošću za proizvodnju, trgovinu i usluge ĐURĐIC, OIB 11211907800, Đurđic 156, 43231 Đurđic</izvorni_sadrzaj>
    <derivirana_varijabla naziv="DomainObject.Predmet.ProtustrankaWithAdressOIB_1">STRMOTA - PROMET društvo s ograničenom odgovornošću za proizvodnju, trgovinu i usluge ĐURĐIC, OIB 11211907800, Đurđic 156, 43231 Đurđic</derivirana_varijabla>
  </DomainObject.Predmet.ProtustrankaWithAdressOIB>
  <DomainObject.Predmet.ProtustrankaNazivFormated>
    <izvorni_sadrzaj>STRMOTA - PROMET društvo s ograničenom odgovornošću za proizvodnju, trgovinu i usluge ĐURĐIC</izvorni_sadrzaj>
    <derivirana_varijabla naziv="DomainObject.Predmet.ProtustrankaNazivFormated_1">STRMOTA - PROMET društvo s ograničenom odgovornošću za proizvodnju, trgovinu i usluge ĐURĐIC</derivirana_varijabla>
  </DomainObject.Predmet.ProtustrankaNazivFormated>
  <DomainObject.Predmet.ProtustrankaNazivFormatedOIB>
    <izvorni_sadrzaj>STRMOTA - PROMET društvo s ograničenom odgovornošću za proizvodnju, trgovinu i usluge ĐURĐIC, OIB 11211907800</izvorni_sadrzaj>
    <derivirana_varijabla naziv="DomainObject.Predmet.ProtustrankaNazivFormatedOIB_1">STRMOTA - PROMET društvo s ograničenom odgovornošću za proizvodnju, trgovinu i usluge ĐURĐIC, OIB 11211907800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DARIO STRMOTA, radnik zastupanog po punomoćniku Zoran Vukelić</izvorni_sadrzaj>
    <derivirana_varijabla naziv="DomainObject.Predmet.StrankaFormated_1">  DARIO STRMOTA, radnik zastupanog po punomoćniku Zoran Vukelić</derivirana_varijabla>
  </DomainObject.Predmet.StrankaFormated>
  <DomainObject.Predmet.StrankaFormatedOIB>
    <izvorni_sadrzaj>  DARIO STRMOTA, radnik, OIB 98633803619 zastupanog po punomoćniku Zoran Vukelić</izvorni_sadrzaj>
    <derivirana_varijabla naziv="DomainObject.Predmet.StrankaFormatedOIB_1">  DARIO STRMOTA, radnik, OIB 98633803619 zastupanog po punomoćniku Zoran Vukelić</derivirana_varijabla>
  </DomainObject.Predmet.StrankaFormatedOIB>
  <DomainObject.Predmet.StrankaFormatedWithAdress>
    <izvorni_sadrzaj> DARIO STRMOTA, radnik, Đurđic 156, 43231 Ivanska zastupanog po punomoćniku Zoran Vukelić</izvorni_sadrzaj>
    <derivirana_varijabla naziv="DomainObject.Predmet.StrankaFormatedWithAdress_1"> DARIO STRMOTA, radnik, Đurđic 156, 43231 Ivanska zastupanog po punomoćniku Zoran Vukelić</derivirana_varijabla>
  </DomainObject.Predmet.StrankaFormatedWithAdress>
  <DomainObject.Predmet.StrankaFormatedWithAdressOIB>
    <izvorni_sadrzaj> DARIO STRMOTA, radnik, OIB 98633803619, Đurđic 156, 43231 Ivanska zastupanog po punomoćniku Zoran Vukelić</izvorni_sadrzaj>
    <derivirana_varijabla naziv="DomainObject.Predmet.StrankaFormatedWithAdressOIB_1"> DARIO STRMOTA, radnik, OIB 98633803619, Đurđic 156, 43231 Ivanska zastupanog po punomoćniku Zoran Vukelić</derivirana_varijabla>
  </DomainObject.Predmet.StrankaFormatedWithAdressOIB>
  <DomainObject.Predmet.StrankaWithAdress>
    <izvorni_sadrzaj>DARIO STRMOTA, radnik Đurđic 156,43231 Ivanska</izvorni_sadrzaj>
    <derivirana_varijabla naziv="DomainObject.Predmet.StrankaWithAdress_1">DARIO STRMOTA, radnik Đurđic 156,43231 Ivanska</derivirana_varijabla>
  </DomainObject.Predmet.StrankaWithAdress>
  <DomainObject.Predmet.StrankaWithAdressOIB>
    <izvorni_sadrzaj>DARIO STRMOTA, radnik, OIB 98633803619, Đurđic 156,43231 Ivanska</izvorni_sadrzaj>
    <derivirana_varijabla naziv="DomainObject.Predmet.StrankaWithAdressOIB_1">DARIO STRMOTA, radnik, OIB 98633803619, Đurđic 156,43231 Ivanska</derivirana_varijabla>
  </DomainObject.Predmet.StrankaWithAdressOIB>
  <DomainObject.Predmet.StrankaNazivFormated>
    <izvorni_sadrzaj>DARIO STRMOTA, radnik</izvorni_sadrzaj>
    <derivirana_varijabla naziv="DomainObject.Predmet.StrankaNazivFormated_1">DARIO STRMOTA, radnik</derivirana_varijabla>
  </DomainObject.Predmet.StrankaNazivFormated>
  <DomainObject.Predmet.StrankaNazivFormatedOIB>
    <izvorni_sadrzaj>DARIO STRMOTA, radnik, OIB 98633803619</izvorni_sadrzaj>
    <derivirana_varijabla naziv="DomainObject.Predmet.StrankaNazivFormatedOIB_1">DARIO STRMOTA, radnik, OIB 98633803619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DARIO STRMOTA, radnik zastupanog po punomoćniku Zoran Vukelić</item>
    </izvorni_sadrzaj>
    <derivirana_varijabla naziv="DomainObject.Predmet.StrankaListFormated_1">
      <item>DARIO STRMOTA, radnik zastupanog po punomoćniku Zoran Vukelić</item>
    </derivirana_varijabla>
  </DomainObject.Predmet.StrankaListFormated>
  <DomainObject.Predmet.StrankaListFormatedOIB>
    <izvorni_sadrzaj>
      <item>DARIO STRMOTA, radnik, OIB 98633803619 zastupanog po punomoćniku Zoran Vukelić</item>
    </izvorni_sadrzaj>
    <derivirana_varijabla naziv="DomainObject.Predmet.StrankaListFormatedOIB_1">
      <item>DARIO STRMOTA, radnik, OIB 98633803619 zastupanog po punomoćniku Zoran Vukelić</item>
    </derivirana_varijabla>
  </DomainObject.Predmet.StrankaListFormatedOIB>
  <DomainObject.Predmet.StrankaListFormatedWithAdress>
    <izvorni_sadrzaj>
      <item>DARIO STRMOTA, radnik, Đurđic 156, 43231 Ivanska zastupanog po punomoćniku Zoran Vukelić</item>
    </izvorni_sadrzaj>
    <derivirana_varijabla naziv="DomainObject.Predmet.StrankaListFormatedWithAdress_1">
      <item>DARIO STRMOTA, radnik, Đurđic 156, 43231 Ivanska zastupanog po punomoćniku Zoran Vukelić</item>
    </derivirana_varijabla>
  </DomainObject.Predmet.StrankaListFormatedWithAdress>
  <DomainObject.Predmet.StrankaListFormatedWithAdressOIB>
    <izvorni_sadrzaj>
      <item>DARIO STRMOTA, radnik, OIB 98633803619, Đurđic 156, 43231 Ivanska zastupanog po punomoćniku Zoran Vukelić</item>
    </izvorni_sadrzaj>
    <derivirana_varijabla naziv="DomainObject.Predmet.StrankaListFormatedWithAdressOIB_1">
      <item>DARIO STRMOTA, radnik, OIB 98633803619, Đurđic 156, 43231 Ivanska zastupanog po punomoćniku Zoran Vukelić</item>
    </derivirana_varijabla>
  </DomainObject.Predmet.StrankaListFormatedWithAdressOIB>
  <DomainObject.Predmet.StrankaListNazivFormated>
    <izvorni_sadrzaj>
      <item>DARIO STRMOTA, radnik</item>
    </izvorni_sadrzaj>
    <derivirana_varijabla naziv="DomainObject.Predmet.StrankaListNazivFormated_1">
      <item>DARIO STRMOTA, radnik</item>
    </derivirana_varijabla>
  </DomainObject.Predmet.StrankaListNazivFormated>
  <DomainObject.Predmet.StrankaListNazivFormatedOIB>
    <izvorni_sadrzaj>
      <item>DARIO STRMOTA, radnik, OIB 98633803619</item>
    </izvorni_sadrzaj>
    <derivirana_varijabla naziv="DomainObject.Predmet.StrankaListNazivFormatedOIB_1">
      <item>DARIO STRMOTA, radnik, OIB 98633803619</item>
    </derivirana_varijabla>
  </DomainObject.Predmet.StrankaListNazivFormatedOIB>
  <DomainObject.Predmet.ProtuStrankaListFormated>
    <izvorni_sadrzaj>
      <item>STRMOTA - PROMET društvo s ograničenom odgovornošću za proizvodnju, trgovinu i usluge ĐURĐIC zastupanog po punomoćniku ŽELJKA STRMOTA</item>
    </izvorni_sadrzaj>
    <derivirana_varijabla naziv="DomainObject.Predmet.ProtuStrankaListFormated_1">
      <item>STRMOTA - PROMET društvo s ograničenom odgovornošću za proizvodnju, trgovinu i usluge ĐURĐIC zastupanog po punomoćniku ŽELJKA STRMOTA</item>
    </derivirana_varijabla>
  </DomainObject.Predmet.ProtuStrankaListFormated>
  <DomainObject.Predmet.ProtuStrankaListFormatedOIB>
    <izvorni_sadrzaj>
      <item>STRMOTA - PROMET društvo s ograničenom odgovornošću za proizvodnju, trgovinu i usluge ĐURĐIC, OIB 11211907800 zastupanog po punomoćniku ŽELJKA STRMOTA</item>
    </izvorni_sadrzaj>
    <derivirana_varijabla naziv="DomainObject.Predmet.ProtuStrankaListFormatedOIB_1">
      <item>STRMOTA - PROMET društvo s ograničenom odgovornošću za proizvodnju, trgovinu i usluge ĐURĐIC, OIB 11211907800 zastupanog po punomoćniku ŽELJKA STRMOTA</item>
    </derivirana_varijabla>
  </DomainObject.Predmet.ProtuStrankaListFormatedOIB>
  <DomainObject.Predmet.ProtuStrankaListFormatedWithAdress>
    <izvorni_sadrzaj>
      <item>STRMOTA - PROMET društvo s ograničenom odgovornošću za proizvodnju, trgovinu i usluge ĐURĐIC, Đurđic 156, 43231 Đurđic zastupanog po punomoćniku ŽELJKA STRMOTA</item>
    </izvorni_sadrzaj>
    <derivirana_varijabla naziv="DomainObject.Predmet.ProtuStrankaListFormatedWithAdress_1">
      <item>STRMOTA - PROMET društvo s ograničenom odgovornošću za proizvodnju, trgovinu i usluge ĐURĐIC, Đurđic 156, 43231 Đurđic zastupanog po punomoćniku ŽELJKA STRMOTA</item>
    </derivirana_varijabla>
  </DomainObject.Predmet.ProtuStrankaListFormatedWithAdress>
  <DomainObject.Predmet.ProtuStrankaListFormatedWithAdressOIB>
    <izvorni_sadrzaj>
      <item>STRMOTA - PROMET društvo s ograničenom odgovornošću za proizvodnju, trgovinu i usluge ĐURĐIC, OIB 11211907800, Đurđic 156, 43231 Đurđic zastupanog po punomoćniku ŽELJKA STRMOTA</item>
    </izvorni_sadrzaj>
    <derivirana_varijabla naziv="DomainObject.Predmet.ProtuStrankaListFormatedWithAdressOIB_1">
      <item>STRMOTA - PROMET društvo s ograničenom odgovornošću za proizvodnju, trgovinu i usluge ĐURĐIC, OIB 11211907800, Đurđic 156, 43231 Đurđic zastupanog po punomoćniku ŽELJKA STRMOTA</item>
    </derivirana_varijabla>
  </DomainObject.Predmet.ProtuStrankaListFormatedWithAdressOIB>
  <DomainObject.Predmet.ProtuStrankaListNazivFormated>
    <izvorni_sadrzaj>
      <item>STRMOTA - PROMET društvo s ograničenom odgovornošću za proizvodnju, trgovinu i usluge ĐURĐIC</item>
    </izvorni_sadrzaj>
    <derivirana_varijabla naziv="DomainObject.Predmet.ProtuStrankaListNazivFormated_1">
      <item>STRMOTA - PROMET društvo s ograničenom odgovornošću za proizvodnju, trgovinu i usluge ĐURĐIC</item>
    </derivirana_varijabla>
  </DomainObject.Predmet.ProtuStrankaListNazivFormated>
  <DomainObject.Predmet.ProtuStrankaListNazivFormatedOIB>
    <izvorni_sadrzaj>
      <item>STRMOTA - PROMET društvo s ograničenom odgovornošću za proizvodnju, trgovinu i usluge ĐURĐIC, OIB 11211907800</item>
    </izvorni_sadrzaj>
    <derivirana_varijabla naziv="DomainObject.Predmet.ProtuStrankaListNazivFormatedOIB_1">
      <item>STRMOTA - PROMET društvo s ograničenom odgovornošću za proizvodnju, trgovinu i usluge ĐURĐIC, OIB 11211907800</item>
    </derivirana_varijabla>
  </DomainObject.Predmet.ProtuStrankaListNazivFormatedOIB>
  <DomainObject.Predmet.OstaliListFormated>
    <izvorni_sadrzaj>
      <item>Zoran Vukelić punomoćnik sudionika u postupku DARIO STRMOTA, radnik</item>
      <item>ŽELJKA STRMOTA punomoćnik sudionika u postupku STRMOTA - PROMET društvo s ograničenom odgovornošću za proizvodnju, trgovinu i usluge ĐURĐIC</item>
    </izvorni_sadrzaj>
    <derivirana_varijabla naziv="DomainObject.Predmet.OstaliListFormated_1">
      <item>Zoran Vukelić punomoćnik sudionika u postupku DARIO STRMOTA, radnik</item>
      <item>ŽELJKA STRMOTA punomoćnik sudionika u postupku STRMOTA - PROMET društvo s ograničenom odgovornošću za proizvodnju, trgovinu i usluge ĐURĐIC</item>
    </derivirana_varijabla>
  </DomainObject.Predmet.OstaliListFormated>
  <DomainObject.Predmet.OstaliListFormatedOIB>
    <izvorni_sadrzaj>
      <item>Zoran Vukelić, OIB 13377919062 punomoćnik sudionika u postupku DARIO STRMOTA, radnik</item>
      <item>ŽELJKA STRMOTA, OIB 87701870526 punomoćnik sudionika u postupku STRMOTA - PROMET društvo s ograničenom odgovornošću za proizvodnju, trgovinu i usluge ĐURĐIC</item>
    </izvorni_sadrzaj>
    <derivirana_varijabla naziv="DomainObject.Predmet.OstaliListFormatedOIB_1">
      <item>Zoran Vukelić, OIB 13377919062 punomoćnik sudionika u postupku DARIO STRMOTA, radnik</item>
      <item>ŽELJKA STRMOTA, OIB 87701870526 punomoćnik sudionika u postupku STRMOTA - PROMET društvo s ograničenom odgovornošću za proizvodnju, trgovinu i usluge ĐURĐIC</item>
    </derivirana_varijabla>
  </DomainObject.Predmet.OstaliListFormatedOIB>
  <DomainObject.Predmet.OstaliListFormatedWithAdress>
    <izvorni_sadrzaj>
      <item>Zoran Vukelić, Mihanovićeva 8b, 43000 Bjelovar punomoćnik sudionika u postupku DARIO STRMOTA, radnik</item>
      <item>ŽELJKA STRMOTA, Đurđic 156., 43231 Đurđic punomoćnik sudionika u postupku STRMOTA - PROMET društvo s ograničenom odgovornošću za proizvodnju, trgovinu i usluge ĐURĐIC</item>
    </izvorni_sadrzaj>
    <derivirana_varijabla naziv="DomainObject.Predmet.OstaliListFormatedWithAdress_1">
      <item>Zoran Vukelić, Mihanovićeva 8b, 43000 Bjelovar punomoćnik sudionika u postupku DARIO STRMOTA, radnik</item>
      <item>ŽELJKA STRMOTA, Đurđic 156., 43231 Đurđic punomoćnik sudionika u postupku STRMOTA - PROMET društvo s ograničenom odgovornošću za proizvodnju, trgovinu i usluge ĐURĐIC</item>
    </derivirana_varijabla>
  </DomainObject.Predmet.OstaliListFormatedWithAdress>
  <DomainObject.Predmet.OstaliListFormatedWithAdressOIB>
    <izvorni_sadrzaj>
      <item>Zoran Vukelić, OIB 13377919062, Mihanovićeva 8b, 43000 Bjelovar punomoćnik sudionika u postupku DARIO STRMOTA, radnik</item>
      <item>ŽELJKA STRMOTA, OIB 87701870526, Đurđic 156., 43231 Đurđic punomoćnik sudionika u postupku STRMOTA - PROMET društvo s ograničenom odgovornošću za proizvodnju, trgovinu i usluge ĐURĐIC</item>
    </izvorni_sadrzaj>
    <derivirana_varijabla naziv="DomainObject.Predmet.OstaliListFormatedWithAdressOIB_1">
      <item>Zoran Vukelić, OIB 13377919062, Mihanovićeva 8b, 43000 Bjelovar punomoćnik sudionika u postupku DARIO STRMOTA, radnik</item>
      <item>ŽELJKA STRMOTA, OIB 87701870526, Đurđic 156., 43231 Đurđic punomoćnik sudionika u postupku STRMOTA - PROMET društvo s ograničenom odgovornošću za proizvodnju, trgovinu i usluge ĐURĐIC</item>
    </derivirana_varijabla>
  </DomainObject.Predmet.OstaliListFormatedWithAdressOIB>
  <DomainObject.Predmet.OstaliListNazivFormated>
    <izvorni_sadrzaj>
      <item>Zoran Vukelić</item>
      <item>ŽELJKA STRMOTA</item>
    </izvorni_sadrzaj>
    <derivirana_varijabla naziv="DomainObject.Predmet.OstaliListNazivFormated_1">
      <item>Zoran Vukelić</item>
      <item>ŽELJKA STRMOTA</item>
    </derivirana_varijabla>
  </DomainObject.Predmet.OstaliListNazivFormated>
  <DomainObject.Predmet.OstaliListNazivFormatedOIB>
    <izvorni_sadrzaj>
      <item>Zoran Vukelić, OIB 13377919062</item>
      <item>ŽELJKA STRMOTA, OIB 87701870526</item>
    </izvorni_sadrzaj>
    <derivirana_varijabla naziv="DomainObject.Predmet.OstaliListNazivFormatedOIB_1">
      <item>Zoran Vukelić, OIB 13377919062</item>
      <item>ŽELJKA STRMOTA, OIB 87701870526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>St-30/2015-22</izvorni_sadrzaj>
    <derivirana_varijabla naziv="DomainObject.PoslovniBrojDokumenta_1">St-30/2015-22</derivirana_varijabla>
  </DomainObject.PoslovniBrojDokumenta>
  <DomainObject.Predmet.StrankaIDrugi>
    <izvorni_sadrzaj>DARIO STRMOTA, radnik</izvorni_sadrzaj>
    <derivirana_varijabla naziv="DomainObject.Predmet.StrankaIDrugi_1">DARIO STRMOTA, radnik</derivirana_varijabla>
  </DomainObject.Predmet.StrankaIDrugi>
  <DomainObject.Predmet.ProtustrankaIDrugi>
    <izvorni_sadrzaj>STRMOTA - PROMET društvo s ograničenom odgovornošću za proizvodnju, trgovinu i usluge ĐURĐIC</izvorni_sadrzaj>
    <derivirana_varijabla naziv="DomainObject.Predmet.ProtustrankaIDrugi_1">STRMOTA - PROMET društvo s ograničenom odgovornošću za proizvodnju, trgovinu i usluge ĐURĐIC</derivirana_varijabla>
  </DomainObject.Predmet.ProtustrankaIDrugi>
  <DomainObject.Predmet.StrankaIDrugiAdressOIB>
    <izvorni_sadrzaj>DARIO STRMOTA, radnik, OIB 98633803619, Đurđic 156, 43231 Ivanska</izvorni_sadrzaj>
    <derivirana_varijabla naziv="DomainObject.Predmet.StrankaIDrugiAdressOIB_1">DARIO STRMOTA, radnik, OIB 98633803619, Đurđic 156, 43231 Ivanska</derivirana_varijabla>
  </DomainObject.Predmet.StrankaIDrugiAdressOIB>
  <DomainObject.Predmet.ProtustrankaIDrugiAdressOIB>
    <izvorni_sadrzaj>STRMOTA - PROMET društvo s ograničenom odgovornošću za proizvodnju, trgovinu i usluge ĐURĐIC, OIB 11211907800, Đurđic 156, 43231 Đurđic</izvorni_sadrzaj>
    <derivirana_varijabla naziv="DomainObject.Predmet.ProtustrankaIDrugiAdressOIB_1">STRMOTA - PROMET društvo s ograničenom odgovornošću za proizvodnju, trgovinu i usluge ĐURĐIC, OIB 11211907800, Đurđic 156, 43231 Đurđic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DARIO STRMOTA, radnik</item>
      <item>STRMOTA - PROMET društvo s ograničenom odgovornošću za proizvodnju, trgovinu i usluge ĐURĐIC</item>
      <item>Zoran Vukelić</item>
      <item>ŽELJKA STRMOTA</item>
    </izvorni_sadrzaj>
    <derivirana_varijabla naziv="DomainObject.Predmet.SudioniciListNaziv_1">
      <item>DARIO STRMOTA, radnik</item>
      <item>STRMOTA - PROMET društvo s ograničenom odgovornošću za proizvodnju, trgovinu i usluge ĐURĐIC</item>
      <item>Zoran Vukelić</item>
      <item>ŽELJKA STRMOTA</item>
    </derivirana_varijabla>
  </DomainObject.Predmet.SudioniciListNaziv>
  <DomainObject.Predmet.SudioniciListAdressOIB>
    <izvorni_sadrzaj>
      <item>DARIO STRMOTA, radnik, OIB 98633803619, Đurđic 156,43231 Ivanska</item>
      <item>STRMOTA - PROMET društvo s ograničenom odgovornošću za proizvodnju, trgovinu i usluge ĐURĐIC, OIB 11211907800, Đurđic 156,43231 Đurđic</item>
      <item>Zoran Vukelić, OIB 13377919062, Mihanovićeva 8b,43000 Bjelovar</item>
      <item>ŽELJKA STRMOTA, OIB 87701870526, Đurđic 156.,43231 Đurđic</item>
    </izvorni_sadrzaj>
    <derivirana_varijabla naziv="DomainObject.Predmet.SudioniciListAdressOIB_1">
      <item>DARIO STRMOTA, radnik, OIB 98633803619, Đurđic 156,43231 Ivanska</item>
      <item>STRMOTA - PROMET društvo s ograničenom odgovornošću za proizvodnju, trgovinu i usluge ĐURĐIC, OIB 11211907800, Đurđic 156,43231 Đurđic</item>
      <item>Zoran Vukelić, OIB 13377919062, Mihanovićeva 8b,43000 Bjelovar</item>
      <item>ŽELJKA STRMOTA, OIB 87701870526, Đurđic 156.,43231 Đurđic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9B36CE-0413-4390-8C01-90027B1DF2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515</properties:Words>
  <properties:Characters>3443</properties:Characters>
  <properties:Lines>70</properties:Lines>
  <properties:Paragraphs>34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2017-05-19T08:22:00Z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St-30/2015-22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