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3376" w14:paraId="32a3376" w:rsidRDefault="00AE649C" w:rsidP="00EC3B07" w:rsidR="00AE649C" w:rsidRPr="00B76F3C">
      <w:pPr>
        <w:pStyle w:val="Naslov3"/>
        <w:spacing w:after="0"/>
        <w15:collapsed w:val="false"/>
      </w:pPr>
      <w:bookmarkStart w:name="_GoBack" w:id="0"/>
      <w:bookmarkEnd w:id="0"/>
    </w:p>
    <w:p w:rsidRDefault="00EC3B07" w:rsidP="00EC3B07"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EC3B07" w:rsidP="00EC3B07" w:rsidR="00EC3B07" w:rsidRPr="00B76F3C">
      <w:pPr>
        <w:pStyle w:val="SudNaziv"/>
      </w:pPr>
      <w:r>
        <w:t>TRGOVAČKI SUD U VARAŽDINU</w:t>
      </w:r>
    </w:p>
    <w:p w:rsidRDefault="00EC3B07" w:rsidP="00EC3B07" w:rsidR="00EC3B07">
      <w:pPr>
        <w:spacing w:after="0"/>
        <w:jc w:val="both"/>
      </w:pPr>
      <w:r>
        <w:tab/>
      </w:r>
      <w:r>
        <w:tab/>
      </w:r>
      <w:r>
        <w:tab/>
      </w:r>
      <w:r>
        <w:tab/>
      </w:r>
      <w:r>
        <w:tab/>
      </w:r>
      <w:r>
        <w:tab/>
      </w:r>
    </w:p>
    <w:p w:rsidRDefault="00EC3B07" w:rsidP="00EC3B07" w:rsidR="00EC3B07">
      <w:pPr>
        <w:spacing w:after="0"/>
        <w:jc w:val="both"/>
      </w:pPr>
    </w:p>
    <w:p w:rsidRDefault="00EC3B07" w:rsidP="00EC3B07" w:rsidR="00EC3B07">
      <w:pPr>
        <w:spacing w:after="0"/>
        <w:jc w:val="center"/>
      </w:pPr>
      <w:r>
        <w:t>U   I M E   R E P U B L I K E   H R V A T S K E</w:t>
      </w:r>
    </w:p>
    <w:p w:rsidRDefault="00EC3B07" w:rsidP="00EC3B07" w:rsidR="00EC3B07">
      <w:pPr>
        <w:spacing w:after="0"/>
        <w:jc w:val="center"/>
      </w:pPr>
    </w:p>
    <w:p w:rsidRDefault="00EC3B07" w:rsidP="00EC3B07" w:rsidR="00EC3B07">
      <w:pPr>
        <w:spacing w:after="0"/>
        <w:jc w:val="center"/>
      </w:pPr>
      <w:r>
        <w:t>R J E Š E NJ E</w:t>
      </w:r>
    </w:p>
    <w:p w:rsidRDefault="00EC3B07" w:rsidP="00EC3B07" w:rsidR="00EC3B07">
      <w:pPr>
        <w:spacing w:after="0"/>
      </w:pPr>
    </w:p>
    <w:p w:rsidRDefault="00EC3B07" w:rsidP="00EC3B07" w:rsidR="00EC3B07">
      <w:pPr>
        <w:spacing w:after="0"/>
      </w:pPr>
    </w:p>
    <w:p w:rsidRDefault="00EC3B07" w:rsidP="00EC3B07" w:rsidR="00EC3B07">
      <w:pPr>
        <w:spacing w:after="0"/>
        <w:ind w:hanging="705"/>
        <w:jc w:val="both"/>
      </w:pPr>
      <w:r>
        <w:rPr>
          <w:b/>
        </w:rPr>
        <w:tab/>
      </w:r>
      <w:r>
        <w:rPr>
          <w:b/>
        </w:rPr>
        <w:tab/>
      </w:r>
      <w:r>
        <w:t>Trgovački sud u Varaždinu, u ime Republike Hrvatske, po sucu toga suda Mariji Levanić-Škerbić, kao stečajnom sucu, u stečajnom postupku nad stečajnim dužnikom TOMA INSTALACIJE d.o.o. Vučetinec 154/G, Vučetinec, MBS: 070075899, OIB: 96321688341, nakon 25. studenoga 2015. održane skupštine vjerovnika - završnog ročišta, dana 17. prosinca 2015. godine,</w:t>
      </w:r>
    </w:p>
    <w:p w:rsidRDefault="00EC3B07" w:rsidP="00EC3B07" w:rsidR="00EC3B07">
      <w:pPr>
        <w:spacing w:after="0"/>
        <w:ind w:hanging="705"/>
        <w:jc w:val="both"/>
      </w:pPr>
      <w:r>
        <w:t xml:space="preserve"> </w:t>
      </w:r>
    </w:p>
    <w:p w:rsidRDefault="00EC3B07" w:rsidP="00EC3B07" w:rsidR="00EC3B07">
      <w:pPr>
        <w:spacing w:after="0"/>
        <w:jc w:val="center"/>
      </w:pPr>
      <w:r>
        <w:t>r i j e š i o    j e</w:t>
      </w:r>
    </w:p>
    <w:p w:rsidRDefault="00EC3B07" w:rsidP="00EC3B07" w:rsidR="00EC3B07">
      <w:pPr>
        <w:spacing w:after="0"/>
        <w:jc w:val="both"/>
      </w:pPr>
    </w:p>
    <w:p w:rsidRDefault="00EC3B07" w:rsidP="00EC3B07" w:rsidR="00EC3B07">
      <w:pPr>
        <w:spacing w:after="0"/>
        <w:ind w:hanging="705" w:left="705"/>
        <w:jc w:val="both"/>
      </w:pPr>
      <w:r>
        <w:t>I</w:t>
      </w:r>
      <w:r>
        <w:tab/>
        <w:t xml:space="preserve">Zaključuje se stečajni postupak nad stečajnim dužnikom TOMA INSTALACIJE d.o.o. Vučetinec 154/G, Vučetinec, MBS: 070075899, OIB: 96321688341,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EC3B07" w:rsidP="00EC3B07" w:rsidR="00EC3B07">
      <w:pPr>
        <w:spacing w:after="0"/>
        <w:jc w:val="both"/>
      </w:pPr>
    </w:p>
    <w:p w:rsidRDefault="00EC3B07" w:rsidP="00EC3B07" w:rsidR="00EC3B07">
      <w:pPr>
        <w:spacing w:after="0"/>
        <w:ind w:hanging="705" w:left="705"/>
        <w:jc w:val="both"/>
      </w:pPr>
      <w:r>
        <w:t>II</w:t>
      </w:r>
      <w:r>
        <w:tab/>
        <w:t>Ovo rješenje i osnova zaključenja ovog stečajnog postupka objavit će se na mrežnoj stranici e-Oglasna ploča ovoga suda.</w:t>
      </w:r>
    </w:p>
    <w:p w:rsidRDefault="00EC3B07" w:rsidP="00EC3B07" w:rsidR="00EC3B07">
      <w:pPr>
        <w:spacing w:after="0"/>
        <w:ind w:hanging="705" w:left="705"/>
        <w:jc w:val="both"/>
      </w:pPr>
    </w:p>
    <w:p w:rsidRDefault="00EC3B07" w:rsidP="00EC3B07" w:rsidR="00EC3B07">
      <w:pPr>
        <w:spacing w:after="0"/>
        <w:ind w:hanging="705" w:left="705"/>
        <w:jc w:val="both"/>
      </w:pPr>
      <w:r>
        <w:t>III</w:t>
      </w:r>
      <w:r>
        <w:tab/>
        <w:t>Nakon pravomoćnosti ovog rješenja, provesti će se brisanje stečajnog dužnika iz sudskog registra.</w:t>
      </w:r>
    </w:p>
    <w:p w:rsidRDefault="00EC3B07" w:rsidP="00EC3B07" w:rsidR="00EC3B07">
      <w:pPr>
        <w:spacing w:after="0"/>
        <w:ind w:hanging="705" w:left="705"/>
        <w:jc w:val="both"/>
      </w:pPr>
    </w:p>
    <w:p w:rsidRDefault="00EC3B07" w:rsidP="00EC3B07" w:rsidR="00EC3B07">
      <w:pPr>
        <w:spacing w:after="0"/>
        <w:ind w:hanging="705" w:left="705"/>
        <w:jc w:val="both"/>
      </w:pPr>
      <w:r>
        <w:t>IV</w:t>
      </w:r>
      <w:r>
        <w:tab/>
        <w:t xml:space="preserve">Stečajni upravitelj Jelena Stankus Tkalec iz Jalkovca, Braće Radića 20,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toč. 13., u vezi sa čl. </w:t>
      </w:r>
      <w:smartTag w:element="metricconverter" w:uri="urn:schemas-microsoft-com:office:smarttags">
        <w:smartTagPr>
          <w:attr w:val="199. st" w:name="ProductID"/>
        </w:smartTagPr>
        <w:r>
          <w:t>199. st</w:t>
        </w:r>
      </w:smartTag>
      <w:r>
        <w:t>. 4. Stečajnog zakona.</w:t>
      </w:r>
    </w:p>
    <w:p w:rsidRDefault="00EC3B07" w:rsidP="00EC3B07" w:rsidR="00EC3B07">
      <w:pPr>
        <w:spacing w:after="0"/>
        <w:jc w:val="both"/>
      </w:pPr>
    </w:p>
    <w:p w:rsidRDefault="00EC3B07" w:rsidP="00EC3B07" w:rsidR="00EC3B07">
      <w:pPr>
        <w:spacing w:after="0"/>
        <w:ind w:hanging="705" w:left="705"/>
        <w:jc w:val="center"/>
      </w:pPr>
      <w:r>
        <w:t>Obrazloženje</w:t>
      </w:r>
    </w:p>
    <w:p w:rsidRDefault="00EC3B07" w:rsidP="00EC3B07" w:rsidR="00EC3B07">
      <w:pPr>
        <w:spacing w:after="0"/>
        <w:ind w:hanging="705" w:left="705"/>
        <w:jc w:val="both"/>
      </w:pPr>
    </w:p>
    <w:p w:rsidRDefault="00EC3B07" w:rsidP="00EC3B07" w:rsidR="00EC3B07">
      <w:pPr>
        <w:spacing w:after="0"/>
        <w:ind w:firstLine="705"/>
        <w:jc w:val="both"/>
      </w:pPr>
      <w:r>
        <w:t>Rješenjem od 30.04.2014. otvoren je stečajni postupak nad dužnikom TOMA INSTALACIJE d.o.o. Vučetinec, te je za stečajnog upravitelja imenovana Jelena Stankus Tkalec iz Jalkovca, Braće Radića 20.</w:t>
      </w:r>
    </w:p>
    <w:p w:rsidRDefault="00EC3B07" w:rsidP="00EC3B07" w:rsidR="00EC3B07">
      <w:pPr>
        <w:spacing w:after="0"/>
        <w:ind w:firstLine="705"/>
        <w:jc w:val="both"/>
      </w:pPr>
    </w:p>
    <w:p w:rsidRDefault="00EC3B07" w:rsidP="00EC3B07" w:rsidR="00EC3B07">
      <w:pPr>
        <w:spacing w:after="0"/>
        <w:ind w:firstLine="705"/>
        <w:jc w:val="both"/>
        <w:rPr>
          <w:i/>
        </w:rPr>
      </w:pPr>
      <w:r>
        <w:t xml:space="preserve">Nakon provedenog postupka, stečajna upraviteljica je podnijela stečajnom sucu završno izvješće od 14.08.2015. s prikazom priljeva i odljeva, te s prijedlogom završne diobe i prijedlogom zaključenja stečajnog postupka (listovi 228-235 spisa). </w:t>
      </w:r>
    </w:p>
    <w:p w:rsidRDefault="00EC3B07" w:rsidP="00EC3B07" w:rsidR="00EC3B07">
      <w:pPr>
        <w:spacing w:after="0"/>
        <w:jc w:val="both"/>
      </w:pPr>
    </w:p>
    <w:p w:rsidRDefault="00EC3B07" w:rsidP="00EC3B07" w:rsidR="00EC3B07">
      <w:pPr>
        <w:spacing w:after="0"/>
        <w:ind w:firstLine="705"/>
        <w:jc w:val="both"/>
      </w:pPr>
      <w:r>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25.11.2015. </w:t>
      </w:r>
    </w:p>
    <w:p w:rsidRDefault="00EC3B07" w:rsidP="00EC3B07" w:rsidR="00EC3B07">
      <w:pPr>
        <w:spacing w:after="0"/>
        <w:ind w:firstLine="705"/>
        <w:jc w:val="both"/>
      </w:pPr>
    </w:p>
    <w:p w:rsidRDefault="00EC3B07" w:rsidP="00EC3B07" w:rsidR="00EC3B07">
      <w:pPr>
        <w:spacing w:after="0"/>
        <w:ind w:firstLine="705"/>
        <w:jc w:val="both"/>
      </w:pPr>
      <w:r>
        <w:lastRenderedPageBreak/>
        <w:t>Stečajna upraviteljica je 27.10.2015. dostavila u spis završni račun s prijedlogom završne diobe (listovi 245-251 spisa).</w:t>
      </w:r>
    </w:p>
    <w:p w:rsidRDefault="00EC3B07" w:rsidP="00EC3B07" w:rsidR="00EC3B07">
      <w:pPr>
        <w:spacing w:after="0"/>
        <w:jc w:val="both"/>
      </w:pPr>
    </w:p>
    <w:p w:rsidRDefault="00EC3B07" w:rsidP="00EC3B07" w:rsidR="00EC3B07">
      <w:pPr>
        <w:spacing w:after="0"/>
        <w:ind w:firstLine="705"/>
        <w:jc w:val="both"/>
      </w:pPr>
      <w:r>
        <w:t>Stečajni sudac je ispitao završni račun stečajne upraviteljice, te je sukladno čl. 31. SZ-a na istome to i potvrdio dana 29.10.2015., te stavio na uvid vjerovnicima u stečajnoj pisarnici suda.</w:t>
      </w:r>
    </w:p>
    <w:p w:rsidRDefault="00EC3B07" w:rsidP="00EC3B07" w:rsidR="00EC3B07">
      <w:pPr>
        <w:spacing w:after="0"/>
        <w:jc w:val="both"/>
      </w:pPr>
    </w:p>
    <w:p w:rsidRDefault="00EC3B07" w:rsidP="00EC3B07" w:rsidR="00EC3B07">
      <w:pPr>
        <w:spacing w:after="0"/>
        <w:ind w:firstLine="705"/>
        <w:jc w:val="both"/>
      </w:pPr>
      <w:r>
        <w:t>Iz završnog izvješća stečajnog upravitelja i završnog računa proizlazi da su ukupno ostvareni priljevi na račun stečajnog dužnika u razdoblju od otvaranja stečaja do 27.10.2015. iznosili 174.296,72 kn (i to: od prodaje pokretnina i robe iznos od 76.392,29 kn, od naplaćenih potraživanja iznos od 83.794,90 kn, od povrata preplaćenog PDV-a iznos od 9.347,92 kn, od kamata iznos od 131,90 kn, od naplaćenih sudskih troškova iznos od 4.329,71 kn, od povrata sudskih pristojbi iznos od 300,00 kn), dok su odljevi iznosili 111.552,13 kn (od čega iznos od 72.645,35 kn na ime troškova stečajnog postupka, iznos od 12.261,18 kn trošak PDV-a i iznos od 26.645,60 kn za namirenje razlučnog vjerovnika RH, Ministarstvo financija) Na dan 27.10.2015. na računu stečajnog dužnika je 62.744,59 kn, s kojim je stečajna upraviteljica predložila namiriti (kroz završnu diobu) dio tražbina vjerovnika I. višeg isplatnog reda (prema završnom diobnom popisu – list 249-250 spisa) na način da sa iznosom od 36.058,58 kn bude namiren postotak od 11,86% dijela tražbine stečajnih vjerovnika RH i Tome Krešimira, te preostalih troškova u iznosu od 25.159,99 kn (koji se odnose na trošak i nagradu stečajnom upravitelju). Time bi na računu stečajnog dužnika preostao iznos od 1.526,02 kn na ime rezervacije sredstava za troškove zaključenja stečajnog postupka.</w:t>
      </w:r>
    </w:p>
    <w:p w:rsidRDefault="00EC3B07" w:rsidP="00EC3B07" w:rsidR="00EC3B07">
      <w:pPr>
        <w:spacing w:after="0"/>
        <w:ind w:firstLine="705"/>
        <w:jc w:val="both"/>
      </w:pPr>
      <w:r>
        <w:t>Navela je da su još uvijek u tijeku neki sudski postupci radi naplata potraživanja stečajnog dužnika (od trgovačkog društva TEAM d.d. u iznosu od  3.708,86 kn, te Kvantum d.o.o. u iznosu od 65.622,01 kn), te je predložila da nastavi vođenje postupaka u ime i za račun stečajne mase.</w:t>
      </w:r>
    </w:p>
    <w:p w:rsidRDefault="00EC3B07" w:rsidP="00EC3B07" w:rsidR="00EC3B07">
      <w:pPr>
        <w:spacing w:after="0"/>
        <w:jc w:val="both"/>
      </w:pPr>
    </w:p>
    <w:p w:rsidRDefault="00EC3B07" w:rsidP="00EC3B07" w:rsidR="00EC3B07">
      <w:pPr>
        <w:spacing w:after="0"/>
        <w:ind w:firstLine="705"/>
        <w:jc w:val="both"/>
      </w:pPr>
      <w:r>
        <w:t xml:space="preserve">Na završno ročište 27.11.2015. pristupili su stečajna upraviteljica, te stečajni vjerovnik RH Ministarstvo financija, dok ostali vjerovnici nisu pristupili. Na navedenom ročištu je stečajna upraviteljica iznijela sve relevantne činjenice iz završnog računa i završnog popisa, detaljno je obrazložila završni račun i završnu diobu kao što je prethodno navedeno.  </w:t>
      </w:r>
    </w:p>
    <w:p w:rsidRDefault="00EC3B07" w:rsidP="00EC3B07" w:rsidR="00EC3B07">
      <w:pPr>
        <w:spacing w:after="0"/>
        <w:jc w:val="both"/>
      </w:pPr>
    </w:p>
    <w:p w:rsidRDefault="00EC3B07" w:rsidP="00EC3B07" w:rsidR="00EC3B07">
      <w:pPr>
        <w:spacing w:after="0"/>
        <w:ind w:firstLine="705"/>
        <w:jc w:val="both"/>
      </w:pPr>
      <w:r>
        <w:t>Prisutni stečajni vjerovnik prihvatio je izvješće stečajnog upravitelja i završni račun.</w:t>
      </w:r>
    </w:p>
    <w:p w:rsidRDefault="00EC3B07" w:rsidP="00EC3B07" w:rsidR="00EC3B07">
      <w:pPr>
        <w:spacing w:after="0"/>
        <w:ind w:firstLine="705"/>
        <w:jc w:val="both"/>
      </w:pPr>
      <w:r>
        <w:t xml:space="preserve">Nije bilo prigovora na završni popis.  </w:t>
      </w:r>
    </w:p>
    <w:p w:rsidRDefault="00EC3B07" w:rsidP="00EC3B07" w:rsidR="00EC3B07">
      <w:pPr>
        <w:spacing w:after="0"/>
        <w:ind w:firstLine="705"/>
        <w:jc w:val="both"/>
      </w:pPr>
    </w:p>
    <w:p w:rsidRDefault="00EC3B07" w:rsidP="00EC3B07" w:rsidR="00EC3B07">
      <w:pPr>
        <w:spacing w:after="0"/>
        <w:ind w:firstLine="705"/>
        <w:jc w:val="both"/>
      </w:pPr>
      <w:r>
        <w:t xml:space="preserve">O nagradi stečajnog upravitelja riješeno je u posebnom rješenju od 17.12.2015., primjenom čl. 29. st. 2. SZ-a, na način da je stečajnoj upraviteljici određena nagrada u zatraženom iznosu od 24.717,49 kn bruto, budući da je obračunata sukladno čl. </w:t>
      </w:r>
      <w:smartTag w:element="metricconverter" w:uri="urn:schemas-microsoft-com:office:smarttags">
        <w:smartTagPr>
          <w:attr w:val="4. st" w:name="ProductID"/>
        </w:smartTagPr>
        <w:r>
          <w:t>4. st</w:t>
        </w:r>
      </w:smartTag>
      <w:r>
        <w:t>. 1. Uredbe o kriterijima i načinu obračuna i plaćanja nagrada stečajnim upraviteljima, NN 189/03, po stopi od 10% u odnosu na ukupnu unovčenu neopterećenu imovinu (prodaje zaliha i naplate potraživanja) u iznosu od 110.734,25 kn.</w:t>
      </w:r>
    </w:p>
    <w:p w:rsidRDefault="00EC3B07" w:rsidP="00EC3B07" w:rsidR="00EC3B07">
      <w:pPr>
        <w:spacing w:after="0"/>
        <w:jc w:val="both"/>
      </w:pPr>
    </w:p>
    <w:p w:rsidRDefault="00EC3B07" w:rsidP="00EC3B07" w:rsidR="00EC3B07">
      <w:pPr>
        <w:spacing w:after="0"/>
        <w:ind w:firstLine="705"/>
        <w:jc w:val="both"/>
      </w:pPr>
      <w:r>
        <w:t xml:space="preserve">Prema svemu navedenom, kako je razvidno da je sva imovina stečajnog dužnika unovčena, da nema neunovčivih predmeta stečajne mase, te da su iz prikupljenih sredstava namireni troškovi stečajnog postupka, djelomično je namiren razlučni vjerovnik RH, Ministarstvo financija, zatim kroz završnu diobu djelomično stečajni vjerovnici I. višeg isplatnog reda,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EC3B07" w:rsidP="00EC3B07" w:rsidR="00EC3B07">
      <w:pPr>
        <w:spacing w:after="0"/>
        <w:ind w:firstLine="705"/>
        <w:jc w:val="both"/>
      </w:pPr>
    </w:p>
    <w:p w:rsidRDefault="00EC3B07" w:rsidP="00EC3B07" w:rsidR="00EC3B07">
      <w:pPr>
        <w:spacing w:after="0"/>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EC3B07" w:rsidP="00EC3B07" w:rsidR="00EC3B07">
      <w:pPr>
        <w:spacing w:after="0"/>
        <w:ind w:firstLine="705"/>
        <w:jc w:val="both"/>
      </w:pPr>
    </w:p>
    <w:p w:rsidRDefault="00EC3B07" w:rsidP="00EC3B07" w:rsidR="00EC3B07">
      <w:pPr>
        <w:spacing w:after="0"/>
        <w:ind w:firstLine="705"/>
        <w:jc w:val="both"/>
      </w:pPr>
      <w:r>
        <w:t>Budući da je stečajna upraviteljica navela da je u tijeku nekoliko postupaka radi naplate tražbina stečajnog dužnika, pod točkom IV izreke riješeno je temeljem čl. 25. st. 1. toč. 13. u svezi s čl. 199. st. 4. SZ-a, prema kojim odredbama je stečajni upravitelj ovlašten na vođenje postupaka u ime i za račun stečajne mase (točka IV izreke), kao i na podnošenje prijedloga za naknadnu diobu ukoliko se za to stvore uvjeti iz čl. 199. st. 1. SZ-a.</w:t>
      </w:r>
    </w:p>
    <w:p w:rsidRDefault="00EC3B07" w:rsidP="00EC3B07" w:rsidR="00EC3B07">
      <w:pPr>
        <w:spacing w:after="0"/>
        <w:jc w:val="both"/>
      </w:pPr>
    </w:p>
    <w:p w:rsidRDefault="00EC3B07" w:rsidP="00EC3B07" w:rsidR="00EC3B07">
      <w:pPr>
        <w:spacing w:after="0"/>
        <w:ind w:firstLine="705"/>
        <w:jc w:val="both"/>
      </w:pPr>
      <w:r>
        <w:tab/>
      </w:r>
      <w:r>
        <w:tab/>
      </w:r>
      <w:r>
        <w:tab/>
      </w:r>
      <w:r>
        <w:tab/>
        <w:t>U Varaždinu, 17. prosinca 2015. godine</w:t>
      </w:r>
    </w:p>
    <w:p w:rsidRDefault="00EC3B07" w:rsidP="00EC3B07" w:rsidR="00EC3B07">
      <w:pPr>
        <w:spacing w:after="0"/>
        <w:ind w:firstLine="705"/>
        <w:jc w:val="both"/>
      </w:pPr>
    </w:p>
    <w:p w:rsidRDefault="00EC3B07" w:rsidP="00EC3B07" w:rsidR="00EC3B07">
      <w:pPr>
        <w:spacing w:after="0"/>
        <w:ind w:firstLine="705"/>
        <w:jc w:val="both"/>
      </w:pPr>
      <w:r>
        <w:tab/>
      </w:r>
      <w:r>
        <w:tab/>
      </w:r>
      <w:r>
        <w:tab/>
      </w:r>
      <w:r>
        <w:tab/>
      </w:r>
      <w:r>
        <w:tab/>
      </w:r>
      <w:r>
        <w:tab/>
      </w:r>
      <w:r>
        <w:tab/>
      </w:r>
      <w:r>
        <w:tab/>
      </w:r>
    </w:p>
    <w:p w:rsidRDefault="00EC3B07" w:rsidP="00EC3B07" w:rsidR="00EC3B07">
      <w:pPr>
        <w:spacing w:after="0"/>
        <w:ind w:firstLine="708" w:left="4956"/>
        <w:jc w:val="both"/>
      </w:pPr>
      <w:r>
        <w:t>STEČAJNI SUDAC:</w:t>
      </w:r>
      <w:r>
        <w:tab/>
      </w:r>
      <w:r>
        <w:tab/>
        <w:t xml:space="preserve">        </w:t>
      </w:r>
    </w:p>
    <w:p w:rsidRDefault="00EC3B07" w:rsidP="00EC3B07" w:rsidR="00EC3B07">
      <w:pPr>
        <w:spacing w:after="0"/>
        <w:ind w:left="4956"/>
        <w:jc w:val="both"/>
      </w:pPr>
      <w:r>
        <w:t xml:space="preserve">          Marija Levanić-Škerbić,v.r.</w:t>
      </w:r>
    </w:p>
    <w:p w:rsidRDefault="00EC3B07" w:rsidP="00EC3B07" w:rsidR="00EC3B07">
      <w:pPr>
        <w:spacing w:after="0"/>
        <w:ind w:left="4956"/>
        <w:jc w:val="both"/>
      </w:pPr>
    </w:p>
    <w:p w:rsidRDefault="00EC3B07" w:rsidP="00EC3B07" w:rsidR="00EC3B07">
      <w:pPr>
        <w:spacing w:after="0"/>
        <w:ind w:left="4956"/>
        <w:jc w:val="both"/>
      </w:pPr>
      <w:r>
        <w:t>Za točnost otpravka-ovlašteni službenik:</w:t>
      </w:r>
    </w:p>
    <w:p w:rsidRDefault="00EC3B07" w:rsidP="00EC3B07" w:rsidR="00EC3B07">
      <w:pPr>
        <w:spacing w:after="0"/>
        <w:ind w:firstLine="705"/>
        <w:jc w:val="both"/>
      </w:pPr>
    </w:p>
    <w:p w:rsidRDefault="00EC3B07" w:rsidP="00EC3B07" w:rsidR="00EC3B07">
      <w:pPr>
        <w:spacing w:after="0"/>
        <w:ind w:firstLine="705"/>
        <w:jc w:val="both"/>
      </w:pPr>
      <w:r>
        <w:tab/>
      </w:r>
      <w:r>
        <w:tab/>
      </w:r>
      <w:r>
        <w:tab/>
      </w:r>
      <w:r>
        <w:tab/>
      </w:r>
      <w:r>
        <w:tab/>
      </w:r>
      <w:r>
        <w:tab/>
      </w:r>
      <w:r>
        <w:tab/>
      </w:r>
    </w:p>
    <w:p w:rsidRDefault="00EC3B07" w:rsidP="00EC3B07" w:rsidR="00EC3B07">
      <w:pPr>
        <w:spacing w:after="0"/>
        <w:ind w:firstLine="705"/>
        <w:jc w:val="both"/>
      </w:pPr>
      <w:r>
        <w:tab/>
      </w:r>
      <w:r>
        <w:tab/>
      </w:r>
      <w:r>
        <w:tab/>
      </w:r>
      <w:r>
        <w:tab/>
      </w:r>
      <w:r>
        <w:tab/>
      </w:r>
      <w:r>
        <w:tab/>
      </w:r>
    </w:p>
    <w:p w:rsidRDefault="00EC3B07" w:rsidP="00EC3B07" w:rsidR="00EC3B07">
      <w:pPr>
        <w:spacing w:after="0"/>
      </w:pPr>
      <w:r>
        <w:t>Pouka o pravnom lijeku:</w:t>
      </w:r>
    </w:p>
    <w:p w:rsidRDefault="00EC3B07" w:rsidP="00EC3B07" w:rsidR="00EC3B07">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EC3B07" w:rsidP="00EC3B07" w:rsidR="00EC3B07">
      <w:pPr>
        <w:spacing w:after="0"/>
        <w:jc w:val="both"/>
      </w:pPr>
    </w:p>
    <w:p w:rsidRDefault="00EC3B07" w:rsidP="00EC3B07" w:rsidR="00EC3B07">
      <w:pPr>
        <w:spacing w:after="0"/>
        <w:jc w:val="both"/>
      </w:pPr>
      <w:r>
        <w:t xml:space="preserve">DNA: 1. Stečajni upravitelj –  Jelena Stankus Tkalec, putem e-mail-a        </w:t>
      </w:r>
    </w:p>
    <w:p w:rsidRDefault="00EC3B07" w:rsidP="00EC3B07" w:rsidR="00EC3B07">
      <w:pPr>
        <w:spacing w:after="0"/>
        <w:jc w:val="both"/>
      </w:pPr>
      <w:r>
        <w:t xml:space="preserve">           2. ŽDO VARAŽDIN, Građansko-upravni odjel</w:t>
      </w:r>
    </w:p>
    <w:p w:rsidRDefault="00EC3B07" w:rsidP="00EC3B07" w:rsidR="00EC3B07">
      <w:pPr>
        <w:spacing w:after="0"/>
        <w:jc w:val="both"/>
      </w:pPr>
      <w:r>
        <w:t xml:space="preserve">           3. FINA VARAŽDIN</w:t>
      </w:r>
    </w:p>
    <w:p w:rsidRDefault="00EC3B07" w:rsidP="00EC3B07" w:rsidR="00EC3B07">
      <w:pPr>
        <w:spacing w:after="0"/>
        <w:jc w:val="both"/>
      </w:pPr>
      <w:r>
        <w:t xml:space="preserve">           4. e-Oglasna ploča </w:t>
      </w:r>
    </w:p>
    <w:p w:rsidRDefault="00EC3B07" w:rsidP="00EC3B07" w:rsidR="00EC3B07">
      <w:pPr>
        <w:spacing w:after="0"/>
        <w:ind w:hanging="900" w:left="900"/>
        <w:jc w:val="both"/>
      </w:pPr>
      <w:r>
        <w:t xml:space="preserve">           5. Sudski registar- radi zabilježbe odmah, a nakon pravomoćnosti -radi brisanja dužnika iz sudskog registra.</w:t>
      </w:r>
    </w:p>
    <w:p w:rsidRDefault="00EA1C6D" w:rsidP="00EC3B07" w:rsidR="00AE649C" w:rsidRPr="00B76F3C">
      <w:pPr>
        <w:pStyle w:val="SudSjedite"/>
      </w:pPr>
      <w:r>
        <w:tab/>
      </w:r>
    </w:p>
    <w:p w:rsidRDefault="00CB0EA4" w:rsidP="00EC3B07" w:rsidR="00CB0EA4">
      <w:pPr>
        <w:pStyle w:val="Naslovdokumenta"/>
        <w:spacing w:after="0"/>
      </w:pPr>
    </w:p>
    <w:p w:rsidRDefault="0071688E" w:rsidP="00EC3B07" w:rsidR="0071688E">
      <w:pPr>
        <w:pStyle w:val="Poetniodjeljak"/>
        <w:spacing w:after="0"/>
      </w:pPr>
    </w:p>
    <w:sectPr w:rsidSect="00EB0D4C" w:rsidR="0071688E">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B07" w:rsidR="008333A9">
    <w:pPr>
      <w:pStyle w:val="Zaglavlje"/>
    </w:pPr>
    <w:r>
      <w:rPr>
        <w:rStyle w:val="PozadinaSvijetloCrvena"/>
        <w:shd w:fill="auto" w:color="auto" w:val="clear"/>
      </w:rPr>
      <w:t>Poslovni broj. 7 St-402/13-57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3B07"/>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7549847">
      <w:bodyDiv w:val="true"/>
      <w:marLeft w:val="0"/>
      <w:marRight w:val="0"/>
      <w:marTop w:val="0"/>
      <w:marBottom w:val="0"/>
      <w:divBdr>
        <w:top w:space="0" w:sz="0" w:color="auto" w:val="none"/>
        <w:left w:space="0" w:sz="0" w:color="auto" w:val="none"/>
        <w:bottom w:space="0" w:sz="0" w:color="auto" w:val="none"/>
        <w:right w:space="0" w:sz="0" w:color="auto" w:val="none"/>
      </w:divBdr>
    </w:div>
    <w:div w:id="12914750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St-402/2013-57</izvorni_sadrzaj>
    <derivirana_varijabla naziv="DomainObject.Oznaka_1">St-402/2013-57</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2013.</izvorni_sadrzaj>
    <derivirana_varijabla naziv="DomainObject.Predmet.DatumOsnivanja_1">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St-402/2013</izvorni_sadrzaj>
    <derivirana_varijabla naziv="DomainObject.Predmet.OznakaBroj_1">St-402/2013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 INSTALACIJE društvo s ograničenom odgovornošću za instalacije</izvorni_sadrzaj>
    <derivirana_varijabla naziv="DomainObject.Predmet.ProtustrankaFormated_1">  TOMA INSTALACIJE društvo s ograničenom odgovornošću za instalacije</derivirana_varijabla>
  </DomainObject.Predmet.ProtustrankaFormated>
  <DomainObject.Predmet.ProtustrankaFormatedOIB>
    <izvorni_sadrzaj>  TOMA INSTALACIJE društvo s ograničenom odgovornošću za instalacije, OIB 96321688341</izvorni_sadrzaj>
    <derivirana_varijabla naziv="DomainObject.Predmet.ProtustrankaFormatedOIB_1">  TOMA INSTALACIJE društvo s ograničenom odgovornošću za instalacije, OIB 96321688341</derivirana_varijabla>
  </DomainObject.Predmet.ProtustrankaFormatedOIB>
  <DomainObject.Predmet.ProtustrankaFormatedWithAdress>
    <izvorni_sadrzaj> TOMA INSTALACIJE društvo s ograničenom odgovornošću za instalacije,  154/G, Vučetinec</izvorni_sadrzaj>
    <derivirana_varijabla naziv="DomainObject.Predmet.ProtustrankaFormatedWithAdress_1"> TOMA INSTALACIJE društvo s ograničenom odgovornošću za instalacije,  154/G, Vučetinec</derivirana_varijabla>
  </DomainObject.Predmet.ProtustrankaFormatedWithAdress>
  <DomainObject.Predmet.ProtustrankaFormatedWithAdressOIB>
    <izvorni_sadrzaj> TOMA INSTALACIJE društvo s ograničenom odgovornošću za instalacije, OIB 96321688341,  154/G, Vučetinec</izvorni_sadrzaj>
    <derivirana_varijabla naziv="DomainObject.Predmet.ProtustrankaFormatedWithAdressOIB_1"> TOMA INSTALACIJE društvo s ograničenom odgovornošću za instalacije, OIB 96321688341,  154/G, Vučetinec</derivirana_varijabla>
  </DomainObject.Predmet.ProtustrankaFormatedWithAdressOIB>
  <DomainObject.Predmet.ProtustrankaWithAdress>
    <izvorni_sadrzaj>TOMA INSTALACIJE društvo s ograničenom odgovornošću za instalacije  154/G, Vučetinec</izvorni_sadrzaj>
    <derivirana_varijabla naziv="DomainObject.Predmet.ProtustrankaWithAdress_1">TOMA INSTALACIJE društvo s ograničenom odgovornošću za instalacije  154/G, Vučetinec</derivirana_varijabla>
  </DomainObject.Predmet.ProtustrankaWithAdress>
  <DomainObject.Predmet.ProtustrankaWithAdressOIB>
    <izvorni_sadrzaj>TOMA INSTALACIJE društvo s ograničenom odgovornošću za instalacije, OIB 96321688341,  154/G, Vučetinec</izvorni_sadrzaj>
    <derivirana_varijabla naziv="DomainObject.Predmet.ProtustrankaWithAdressOIB_1">TOMA INSTALACIJE društvo s ograničenom odgovornošću za instalacije, OIB 96321688341,  154/G, Vučetinec</derivirana_varijabla>
  </DomainObject.Predmet.ProtustrankaWithAdressOIB>
  <DomainObject.Predmet.ProtustrankaNazivFormated>
    <izvorni_sadrzaj>TOMA INSTALACIJE društvo s ograničenom odgovornošću za instalacije</izvorni_sadrzaj>
    <derivirana_varijabla naziv="DomainObject.Predmet.ProtustrankaNazivFormated_1">TOMA INSTALACIJE društvo s ograničenom odgovornošću za instalacije</derivirana_varijabla>
  </DomainObject.Predmet.ProtustrankaNazivFormated>
  <DomainObject.Predmet.ProtustrankaNazivFormatedOIB>
    <izvorni_sadrzaj>TOMA INSTALACIJE društvo s ograničenom odgovornošću za instalacije, OIB 96321688341</izvorni_sadrzaj>
    <derivirana_varijabla naziv="DomainObject.Predmet.ProtustrankaNazivFormatedOIB_1">TOMA INSTALACIJE društvo s ograničenom odgovornošću za instalacije, OIB 96321688341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Ilica 307, 10000 Zagreb</izvorni_sadrzaj>
    <derivirana_varijabla naziv="DomainObject.Predmet.StrankaFormatedWithAdress_1"> FINANCIJSKA AGENCIJA / REGIONALNI CENTAR ZAGREB Nagodbeno vijeće, Ilica 307, 10000 Zagreb</derivirana_varijabla>
  </DomainObject.Predmet.StrankaFormatedWithAdress>
  <DomainObject.Predmet.StrankaFormatedWithAdressOIB>
    <izvorni_sadrzaj> FINANCIJSKA AGENCIJA / REGIONALNI CENTAR ZAGREB Nagodbeno vijeće, Ilica 307, 10000 Zagreb</izvorni_sadrzaj>
    <derivirana_varijabla naziv="DomainObject.Predmet.StrankaFormatedWithAdressOIB_1"> FINANCIJSKA AGENCIJA / REGIONALNI CENTAR ZAGREB Nagodbeno vijeće, Ilica 307, 10000 Zagreb</derivirana_varijabla>
  </DomainObject.Predmet.StrankaFormatedWithAdressOIB>
  <DomainObject.Predmet.StrankaWithAdress>
    <izvorni_sadrzaj>FINANCIJSKA AGENCIJA / REGIONALNI CENTAR ZAGREB Nagodbeno vijeće Ilica 307,10000 Zagreb</izvorni_sadrzaj>
    <derivirana_varijabla naziv="DomainObject.Predmet.StrankaWithAdress_1">FINANCIJSKA AGENCIJA / REGIONALNI CENTAR ZAGREB Nagodbeno vijeće Ilica 307,10000 Zagreb</derivirana_varijabla>
  </DomainObject.Predmet.StrankaWithAdress>
  <DomainObject.Predmet.StrankaWithAdressOIB>
    <izvorni_sadrzaj>FINANCIJSKA AGENCIJA / REGIONALNI CENTAR ZAGREB Nagodbeno vijeće, Ilica 307,10000 Zagreb</izvorni_sadrzaj>
    <derivirana_varijabla naziv="DomainObject.Predmet.StrankaWithAdressOIB_1">FINANCIJSKA AGENCIJA / REGIONALNI CENTAR ZAGREB Nagodbeno vijeće, Ilica 307,10000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Ilica 307, 10000 Zagreb</item>
    </izvorni_sadrzaj>
    <derivirana_varijabla naziv="DomainObject.Predmet.StrankaListFormatedWithAdress_1">
      <item>FINANCIJSKA AGENCIJA / REGIONALNI CENTAR ZAGREB Nagodbeno vijeće, Ilica 307, 10000 Zagreb</item>
    </derivirana_varijabla>
  </DomainObject.Predmet.StrankaListFormatedWithAdress>
  <DomainObject.Predmet.StrankaListFormatedWithAdressOIB>
    <izvorni_sadrzaj>
      <item>FINANCIJSKA AGENCIJA / REGIONALNI CENTAR ZAGREB Nagodbeno vijeće, Ilica 307, 10000 Zagreb</item>
    </izvorni_sadrzaj>
    <derivirana_varijabla naziv="DomainObject.Predmet.StrankaListFormatedWithAdressOIB_1">
      <item>FINANCIJSKA AGENCIJA / REGIONALNI CENTAR ZAGREB Nagodbeno vijeće, Ilica 307,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TOMA INSTALACIJE društvo s ograničenom odgovornošću za instalacije</item>
    </izvorni_sadrzaj>
    <derivirana_varijabla naziv="DomainObject.Predmet.ProtuStrankaListFormated_1">
      <item>TOMA INSTALACIJE društvo s ograničenom odgovornošću za instalacije</item>
    </derivirana_varijabla>
  </DomainObject.Predmet.ProtuStrankaListFormated>
  <DomainObject.Predmet.ProtuStrankaListFormatedOIB>
    <izvorni_sadrzaj>
      <item>TOMA INSTALACIJE društvo s ograničenom odgovornošću za instalacije, OIB 96321688341</item>
    </izvorni_sadrzaj>
    <derivirana_varijabla naziv="DomainObject.Predmet.ProtuStrankaListFormatedOIB_1">
      <item>TOMA INSTALACIJE društvo s ograničenom odgovornošću za instalacije, OIB 96321688341</item>
    </derivirana_varijabla>
  </DomainObject.Predmet.ProtuStrankaListFormatedOIB>
  <DomainObject.Predmet.ProtuStrankaListFormatedWithAdress>
    <izvorni_sadrzaj>
      <item>TOMA INSTALACIJE društvo s ograničenom odgovornošću za instalacije,  154/G, Vučetinec</item>
    </izvorni_sadrzaj>
    <derivirana_varijabla naziv="DomainObject.Predmet.ProtuStrankaListFormatedWithAdress_1">
      <item>TOMA INSTALACIJE društvo s ograničenom odgovornošću za instalacije,  154/G, Vučetinec</item>
    </derivirana_varijabla>
  </DomainObject.Predmet.ProtuStrankaListFormatedWithAdress>
  <DomainObject.Predmet.ProtuStrankaListFormatedWithAdressOIB>
    <izvorni_sadrzaj>
      <item>TOMA INSTALACIJE društvo s ograničenom odgovornošću za instalacije, OIB 96321688341,  154/G, Vučetinec</item>
    </izvorni_sadrzaj>
    <derivirana_varijabla naziv="DomainObject.Predmet.ProtuStrankaListFormatedWithAdressOIB_1">
      <item>TOMA INSTALACIJE društvo s ograničenom odgovornošću za instalacije, OIB 96321688341,  154/G, Vučetinec</item>
    </derivirana_varijabla>
  </DomainObject.Predmet.ProtuStrankaListFormatedWithAdressOIB>
  <DomainObject.Predmet.ProtuStrankaListNazivFormated>
    <izvorni_sadrzaj>
      <item>TOMA INSTALACIJE društvo s ograničenom odgovornošću za instalacije</item>
    </izvorni_sadrzaj>
    <derivirana_varijabla naziv="DomainObject.Predmet.ProtuStrankaListNazivFormated_1">
      <item>TOMA INSTALACIJE društvo s ograničenom odgovornošću za instalacije</item>
    </derivirana_varijabla>
  </DomainObject.Predmet.ProtuStrankaListNazivFormated>
  <DomainObject.Predmet.ProtuStrankaListNazivFormatedOIB>
    <izvorni_sadrzaj>
      <item>TOMA INSTALACIJE društvo s ograničenom odgovornošću za instalacije, OIB 96321688341</item>
    </izvorni_sadrzaj>
    <derivirana_varijabla naziv="DomainObject.Predmet.ProtuStrankaListNazivFormatedOIB_1">
      <item>TOMA INSTALACIJE društvo s ograničenom odgovornošću za instalacije, OIB 96321688341</item>
    </derivirana_varijabla>
  </DomainObject.Predmet.ProtuStrankaListNazivFormatedOIB>
  <DomainObject.Predmet.OstaliListFormated>
    <izvorni_sadrzaj>
      <item>ŽDO VARAŽDIN, Građansko-upravni odjel</item>
      <item>Krešimir Toma</item>
      <item>JELENA STANKUS-TKALEC</item>
      <item>Zoran Brica, odvjetnik iz Čakova</item>
      <item>KVANTUM d.o.o. Prelog</item>
    </izvorni_sadrzaj>
    <derivirana_varijabla naziv="DomainObject.Predmet.OstaliListFormated_1">
      <item>ŽDO VARAŽDIN, Građansko-upravni odjel</item>
      <item>Krešimir Toma</item>
      <item>JELENA STANKUS-TKALEC</item>
      <item>Zoran Brica, odvjetnik iz Čakova</item>
      <item>KVANTUM d.o.o. Prelog</item>
    </derivirana_varijabla>
  </DomainObject.Predmet.OstaliListFormated>
  <DomainObject.Predmet.OstaliListFormatedOIB>
    <izvorni_sadrzaj>
      <item>ŽDO VARAŽDIN, Građansko-upravni odjel</item>
      <item>Krešimir Toma, OIB 13311961328</item>
      <item>JELENA STANKUS-TKALEC, OIB 91858660271</item>
      <item>Zoran Brica, odvjetnik iz Čakova</item>
      <item>KVANTUM d.o.o. Prelog</item>
    </izvorni_sadrzaj>
    <derivirana_varijabla naziv="DomainObject.Predmet.OstaliListFormatedOIB_1">
      <item>ŽDO VARAŽDIN, Građansko-upravni odjel</item>
      <item>Krešimir Toma, OIB 13311961328</item>
      <item>JELENA STANKUS-TKALEC, OIB 91858660271</item>
      <item>Zoran Brica, odvjetnik iz Čakova</item>
      <item>KVANTUM d.o.o. Prelog</item>
    </derivirana_varijabla>
  </DomainObject.Predmet.OstaliListFormatedOIB>
  <DomainObject.Predmet.OstaliListFormatedWithAdress>
    <izvorni_sadrzaj>
      <item>ŽDO VARAŽDIN, Građansko-upravni odjel</item>
      <item>Krešimir Toma, Vučetinec 154 G, 40000 Vučetinec</item>
      <item>JELENA STANKUS-TKALEC</item>
      <item>Zoran Brica, odvjetnik iz Čakova</item>
      <item>KVANTUM d.o.o. Prelog</item>
    </izvorni_sadrzaj>
    <derivirana_varijabla naziv="DomainObject.Predmet.OstaliListFormatedWithAdress_1">
      <item>ŽDO VARAŽDIN, Građansko-upravni odjel</item>
      <item>Krešimir Toma, Vučetinec 154 G, 40000 Vučetinec</item>
      <item>JELENA STANKUS-TKALEC</item>
      <item>Zoran Brica, odvjetnik iz Čakova</item>
      <item>KVANTUM d.o.o. Prelog</item>
    </derivirana_varijabla>
  </DomainObject.Predmet.OstaliListFormatedWithAdress>
  <DomainObject.Predmet.OstaliListFormatedWithAdressOIB>
    <izvorni_sadrzaj>
      <item>ŽDO VARAŽDIN, Građansko-upravni odjel</item>
      <item>Krešimir Toma, OIB 13311961328, Vučetinec 154 G, 40000 Vučetinec</item>
      <item>JELENA STANKUS-TKALEC, OIB 91858660271</item>
      <item>Zoran Brica, odvjetnik iz Čakova</item>
      <item>KVANTUM d.o.o. Prelog</item>
    </izvorni_sadrzaj>
    <derivirana_varijabla naziv="DomainObject.Predmet.OstaliListFormatedWithAdressOIB_1">
      <item>ŽDO VARAŽDIN, Građansko-upravni odjel</item>
      <item>Krešimir Toma, OIB 13311961328, Vučetinec 154 G, 40000 Vučetinec</item>
      <item>JELENA STANKUS-TKALEC, OIB 91858660271</item>
      <item>Zoran Brica, odvjetnik iz Čakova</item>
      <item>KVANTUM d.o.o. Prelog</item>
    </derivirana_varijabla>
  </DomainObject.Predmet.OstaliListFormatedWithAdressOIB>
  <DomainObject.Predmet.OstaliListNazivFormated>
    <izvorni_sadrzaj>
      <item>ŽDO VARAŽDIN, Građansko-upravni odjel</item>
      <item>Krešimir Toma</item>
      <item>JELENA STANKUS-TKALEC</item>
      <item>Zoran Brica, odvjetnik iz Čakova</item>
      <item>KVANTUM d.o.o. Prelog</item>
    </izvorni_sadrzaj>
    <derivirana_varijabla naziv="DomainObject.Predmet.OstaliListNazivFormated_1">
      <item>ŽDO VARAŽDIN, Građansko-upravni odjel</item>
      <item>Krešimir Toma</item>
      <item>JELENA STANKUS-TKALEC</item>
      <item>Zoran Brica, odvjetnik iz Čakova</item>
      <item>KVANTUM d.o.o. Prelog</item>
    </derivirana_varijabla>
  </DomainObject.Predmet.OstaliListNazivFormated>
  <DomainObject.Predmet.OstaliListNazivFormatedOIB>
    <izvorni_sadrzaj>
      <item>ŽDO VARAŽDIN, Građansko-upravni odjel</item>
      <item>Krešimir Toma, OIB 13311961328</item>
      <item>JELENA STANKUS-TKALEC, OIB 91858660271</item>
      <item>Zoran Brica, odvjetnik iz Čakova</item>
      <item>KVANTUM d.o.o. Prelog</item>
    </izvorni_sadrzaj>
    <derivirana_varijabla naziv="DomainObject.Predmet.OstaliListNazivFormatedOIB_1">
      <item>ŽDO VARAŽDIN, Građansko-upravni odjel</item>
      <item>Krešimir Toma, OIB 13311961328</item>
      <item>JELENA STANKUS-TKALEC, OIB 91858660271</item>
      <item>Zoran Brica, odvjetnik iz Čakova</item>
      <item>KVANTUM d.o.o. Prelog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St-402/2013-57</izvorni_sadrzaj>
    <derivirana_varijabla naziv="DomainObject.PoslovniBrojDokumenta_1">St-402/2013-57</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TOMA INSTALACIJE društvo s ograničenom odgovornošću za instalacije</izvorni_sadrzaj>
    <derivirana_varijabla naziv="DomainObject.Predmet.ProtustrankaIDrugi_1">TOMA INSTALACIJE društvo s ograničenom odgovornošću za instalacije</derivirana_varijabla>
  </DomainObject.Predmet.ProtustrankaIDrugi>
  <DomainObject.Predmet.StrankaIDrugiAdressOIB>
    <izvorni_sadrzaj>FINANCIJSKA AGENCIJA / REGIONALNI CENTAR ZAGREB Nagodbeno vijeće, Ilica 307, 10000 Zagreb</izvorni_sadrzaj>
    <derivirana_varijabla naziv="DomainObject.Predmet.StrankaIDrugiAdressOIB_1">FINANCIJSKA AGENCIJA / REGIONALNI CENTAR ZAGREB Nagodbeno vijeće, Ilica 307, 10000 Zagreb</derivirana_varijabla>
  </DomainObject.Predmet.StrankaIDrugiAdressOIB>
  <DomainObject.Predmet.ProtustrankaIDrugiAdressOIB>
    <izvorni_sadrzaj>TOMA INSTALACIJE društvo s ograničenom odgovornošću za instalacije, OIB 96321688341,  154/G, Vučetinec</izvorni_sadrzaj>
    <derivirana_varijabla naziv="DomainObject.Predmet.ProtustrankaIDrugiAdressOIB_1">TOMA INSTALACIJE društvo s ograničenom odgovornošću za instalacije, OIB 96321688341,  154/G, Vučetinec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TOMA INSTALACIJE društvo s ograničenom odgovornošću za instalacije</item>
      <item>FINANCIJSKA AGENCIJA / REGIONALNI CENTAR ZAGREB Nagodbeno vijeće</item>
      <item>ŽDO VARAŽDIN, Građansko-upravni odjel</item>
      <item>Krešimir Toma</item>
      <item>JELENA STANKUS-TKALEC</item>
      <item>Zoran Brica, odvjetnik iz Čakova</item>
      <item>KVANTUM d.o.o. Prelog</item>
    </izvorni_sadrzaj>
    <derivirana_varijabla naziv="DomainObject.Predmet.SudioniciListNaziv_1">
      <item>TOMA INSTALACIJE društvo s ograničenom odgovornošću za instalacije</item>
      <item>FINANCIJSKA AGENCIJA / REGIONALNI CENTAR ZAGREB Nagodbeno vijeće</item>
      <item>ŽDO VARAŽDIN, Građansko-upravni odjel</item>
      <item>Krešimir Toma</item>
      <item>JELENA STANKUS-TKALEC</item>
      <item>Zoran Brica, odvjetnik iz Čakova</item>
      <item>KVANTUM d.o.o. Prelog</item>
    </derivirana_varijabla>
  </DomainObject.Predmet.SudioniciListNaziv>
  <DomainObject.Predmet.SudioniciListAdressOIB>
    <izvorni_sadrzaj>
      <item>TOMA INSTALACIJE društvo s ograničenom odgovornošću za instalacije, OIB 96321688341,  154/G,Vučetinec</item>
      <item>FINANCIJSKA AGENCIJA / REGIONALNI CENTAR ZAGREB Nagodbeno vijeće, Ilica 307,10000 Zagreb</item>
      <item>ŽDO VARAŽDIN, Građansko-upravni odjel</item>
      <item>Krešimir Toma, OIB 13311961328, Vučetinec 154 G,40000 Vučetinec</item>
      <item>JELENA STANKUS-TKALEC, OIB 91858660271</item>
      <item>Zoran Brica, odvjetnik iz Čakova</item>
      <item>KVANTUM d.o.o. Prelog</item>
    </izvorni_sadrzaj>
    <derivirana_varijabla naziv="DomainObject.Predmet.SudioniciListAdressOIB_1">
      <item>TOMA INSTALACIJE društvo s ograničenom odgovornošću za instalacije, OIB 96321688341,  154/G,Vučetinec</item>
      <item>FINANCIJSKA AGENCIJA / REGIONALNI CENTAR ZAGREB Nagodbeno vijeće, Ilica 307,10000 Zagreb</item>
      <item>ŽDO VARAŽDIN, Građansko-upravni odjel</item>
      <item>Krešimir Toma, OIB 13311961328, Vučetinec 154 G,40000 Vučetinec</item>
      <item>JELENA STANKUS-TKALEC, OIB 91858660271</item>
      <item>Zoran Brica, odvjetnik iz Čakova</item>
      <item>KVANTUM d.o.o. Prelog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15A4F-7DCE-48AE-A160-38C7A852A0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5814</properties:Characters>
  <properties:Lines>133</properties:Lines>
  <properties:Paragraphs>37</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2015-12-17T12:50:00Z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St-402/2013-57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