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b176" w14:paraId="c49b176" w:rsidRDefault="00AE649C" w:rsidP="00FA5B5E" w:rsidR="00AE649C" w:rsidRPr="00B76F3C">
      <w:pPr>
        <w:pStyle w:val="Naslov3"/>
        <w15:collapsed w:val="false"/>
      </w:pPr>
    </w:p>
    <w:p w:rsidRDefault="00D541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>REPUBLIKA HRVATSKA</w:t>
      </w: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>TRGOVAČKI SUD U ZADRU</w:t>
      </w:r>
      <w:r w:rsidRPr="00D54135">
        <w:rPr>
          <w:rFonts w:cs="Times New Roman" w:eastAsia="Times New Roman"/>
          <w:lang w:eastAsia="hr-HR"/>
        </w:rPr>
        <w:tab/>
        <w:t xml:space="preserve">                             Poslovni broj: 3. St-876/2016-5</w:t>
      </w:r>
    </w:p>
    <w:p w:rsidRDefault="00D54135" w:rsidP="00D54135" w:rsidR="00D54135" w:rsidRPr="00D54135">
      <w:pPr>
        <w:spacing w:after="0"/>
        <w:ind w:firstLine="708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>Zadar, Dr. Franje Tuđmana 35</w:t>
      </w:r>
      <w:r w:rsidRPr="00D54135">
        <w:rPr>
          <w:rFonts w:cs="Times New Roman" w:eastAsia="Times New Roman"/>
          <w:lang w:eastAsia="hr-HR"/>
        </w:rPr>
        <w:tab/>
      </w:r>
      <w:r w:rsidRPr="00D54135">
        <w:rPr>
          <w:rFonts w:cs="Times New Roman" w:eastAsia="Times New Roman"/>
          <w:lang w:eastAsia="hr-HR"/>
        </w:rPr>
        <w:tab/>
      </w:r>
      <w:r w:rsidRPr="00D54135">
        <w:rPr>
          <w:rFonts w:cs="Times New Roman" w:eastAsia="Times New Roman"/>
          <w:lang w:eastAsia="hr-HR"/>
        </w:rPr>
        <w:tab/>
      </w:r>
      <w:r w:rsidRPr="00D54135">
        <w:rPr>
          <w:rFonts w:cs="Times New Roman" w:eastAsia="Times New Roman"/>
          <w:lang w:eastAsia="hr-HR"/>
        </w:rPr>
        <w:tab/>
      </w:r>
      <w:r w:rsidRPr="00D54135">
        <w:rPr>
          <w:rFonts w:cs="Times New Roman" w:eastAsia="Times New Roman"/>
          <w:lang w:eastAsia="hr-HR"/>
        </w:rPr>
        <w:tab/>
      </w:r>
      <w:r w:rsidRPr="00D54135">
        <w:rPr>
          <w:rFonts w:cs="Times New Roman" w:eastAsia="Times New Roman"/>
          <w:lang w:eastAsia="hr-HR"/>
        </w:rPr>
        <w:tab/>
        <w:t xml:space="preserve">        </w:t>
      </w:r>
    </w:p>
    <w:p w:rsidRDefault="00D54135" w:rsidP="00D54135" w:rsidR="00D54135" w:rsidRPr="00D54135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D54135" w:rsidP="00D54135" w:rsidR="00D54135" w:rsidRPr="00D5413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jc w:val="right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D54135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D54135">
        <w:rPr>
          <w:rFonts w:cs="Times New Roman" w:eastAsia="Times New Roman"/>
          <w:lang w:eastAsia="hr-HR"/>
        </w:rPr>
        <w:t>Regionalni centar Split, Podružnica Zadar,</w:t>
      </w:r>
    </w:p>
    <w:p w:rsidRDefault="00D54135" w:rsidP="00D54135" w:rsidR="00D54135" w:rsidRPr="00D5413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54135">
        <w:rPr>
          <w:rFonts w:cs="Times New Roman" w:eastAsia="Times New Roman"/>
          <w:lang w:eastAsia="hr-HR"/>
        </w:rPr>
        <w:t xml:space="preserve"> Ivana Danila 4</w:t>
      </w:r>
    </w:p>
    <w:p w:rsidRDefault="00D54135" w:rsidP="00D54135" w:rsidR="00D54135" w:rsidRPr="00D541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4135" w:rsidP="00D54135" w:rsidR="00D54135" w:rsidRPr="00D541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4135" w:rsidP="00D54135" w:rsidR="00D54135" w:rsidRPr="00D541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ab/>
        <w:t>Rješenjem ovog suda posl. broj gornji od 21. lipnja 2016. koje se u privitku dostavlja, pozvani ste na ročišta od 6. srpnja 2016. radi očitovanja o prijedlogu i utvrđivanja pretpostavki za otvaranje stečajnog postupka nad dužnikom DOKOZA j.d.o.o. sa sjedištem u Radovinu, (Općina Ražanac) Dokoze 17, OIB:87906604593.</w:t>
      </w:r>
    </w:p>
    <w:p w:rsidRDefault="00D54135" w:rsidP="00D54135" w:rsidR="00D54135" w:rsidRPr="00D541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jc w:val="both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D54135" w:rsidP="00D54135" w:rsidR="00D54135" w:rsidRPr="00D54135">
      <w:pPr>
        <w:spacing w:after="0"/>
        <w:jc w:val="both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 xml:space="preserve"> </w:t>
      </w:r>
    </w:p>
    <w:p w:rsidRDefault="00D54135" w:rsidP="00D54135" w:rsidR="00D54135" w:rsidRPr="00D54135">
      <w:pPr>
        <w:spacing w:after="0"/>
        <w:jc w:val="both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D54135" w:rsidP="00D54135" w:rsidR="00D54135" w:rsidRPr="00D54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ab/>
      </w:r>
      <w:r w:rsidRPr="00D54135">
        <w:rPr>
          <w:rFonts w:cs="Times New Roman" w:eastAsia="Times New Roman"/>
          <w:lang w:eastAsia="hr-HR"/>
        </w:rPr>
        <w:tab/>
      </w:r>
    </w:p>
    <w:p w:rsidRDefault="00D54135" w:rsidP="00D54135" w:rsidR="00D54135" w:rsidRPr="00D54135">
      <w:pPr>
        <w:spacing w:after="0"/>
        <w:jc w:val="center"/>
        <w:rPr>
          <w:rFonts w:cs="Times New Roman" w:eastAsia="Times New Roman"/>
          <w:lang w:eastAsia="hr-HR"/>
        </w:rPr>
      </w:pPr>
      <w:r w:rsidRPr="00D54135">
        <w:rPr>
          <w:rFonts w:cs="Times New Roman" w:eastAsia="Times New Roman"/>
          <w:lang w:eastAsia="hr-HR"/>
        </w:rPr>
        <w:t xml:space="preserve">U Zadru 21. lipnja 2016. </w:t>
      </w:r>
    </w:p>
    <w:p w:rsidRDefault="00D54135" w:rsidP="00D54135" w:rsidR="00D54135" w:rsidRPr="00D541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rPr>
          <w:rFonts w:cs="Times New Roman" w:eastAsia="Times New Roman"/>
          <w:lang w:eastAsia="hr-HR"/>
        </w:rPr>
      </w:pPr>
    </w:p>
    <w:p w:rsidRDefault="00D54135" w:rsidP="00D54135" w:rsidR="00D54135" w:rsidRPr="00D5413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E2A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135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16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St-876/2016-4</izvorni_sadrzaj>
    <derivirana_varijabla naziv="DomainObject.Oznaka_1">St-876/2016-4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DOKOZA j.d.o.o. za graditeljstvo, trgovinu i usluge</izvorni_sadrzaj>
    <derivirana_varijabla naziv="DomainObject.Predmet.ProtustrankaFormated_1">  DOKOZA j.d.o.o. za graditeljstvo, trgovinu i usluge</derivirana_varijabla>
  </DomainObject.Predmet.ProtustrankaFormated>
  <DomainObject.Predmet.ProtustrankaFormatedOIB>
    <izvorni_sadrzaj>  DOKOZA j.d.o.o. za graditeljstvo, trgovinu i usluge, OIB 87906604593</izvorni_sadrzaj>
    <derivirana_varijabla naziv="DomainObject.Predmet.ProtustrankaFormatedOIB_1">  DOKOZA j.d.o.o. za graditeljstvo, trgovinu i usluge, OIB 87906604593</derivirana_varijabla>
  </DomainObject.Predmet.ProtustrankaFormatedOIB>
  <DomainObject.Predmet.ProtustrankaFormatedWithAdress>
    <izvorni_sadrzaj> DOKOZA j.d.o.o. za graditeljstvo, trgovinu i usluge, Dokoze 17, 23248 Radovin</izvorni_sadrzaj>
    <derivirana_varijabla naziv="DomainObject.Predmet.ProtustrankaFormatedWithAdress_1"> DOKOZA j.d.o.o. za graditeljstvo, trgovinu i usluge, Dokoze 17, 23248 Radovin</derivirana_varijabla>
  </DomainObject.Predmet.ProtustrankaFormatedWithAdress>
  <DomainObject.Predmet.ProtustrankaFormatedWithAdressOIB>
    <izvorni_sadrzaj> DOKOZA j.d.o.o. za graditeljstvo, trgovinu i usluge, OIB 87906604593, Dokoze 17, 23248 Radovin</izvorni_sadrzaj>
    <derivirana_varijabla naziv="DomainObject.Predmet.ProtustrankaFormatedWithAdressOIB_1"> DOKOZA j.d.o.o. za graditeljstvo, trgovinu i usluge, OIB 87906604593, Dokoze 17, 23248 Radovin</derivirana_varijabla>
  </DomainObject.Predmet.ProtustrankaFormatedWithAdressOIB>
  <DomainObject.Predmet.ProtustrankaWithAdress>
    <izvorni_sadrzaj>DOKOZA j.d.o.o. za graditeljstvo, trgovinu i usluge Dokoze 17, 23248 Radovin</izvorni_sadrzaj>
    <derivirana_varijabla naziv="DomainObject.Predmet.ProtustrankaWithAdress_1">DOKOZA j.d.o.o. za graditeljstvo, trgovinu i usluge Dokoze 17, 23248 Radovin</derivirana_varijabla>
  </DomainObject.Predmet.ProtustrankaWithAdress>
  <DomainObject.Predmet.ProtustrankaWithAdressOIB>
    <izvorni_sadrzaj>DOKOZA j.d.o.o. za graditeljstvo, trgovinu i usluge, OIB 87906604593, Dokoze 17, 23248 Radovin</izvorni_sadrzaj>
    <derivirana_varijabla naziv="DomainObject.Predmet.ProtustrankaWithAdressOIB_1">DOKOZA j.d.o.o. za graditeljstvo, trgovinu i usluge, OIB 87906604593, Dokoze 17, 23248 Radovin</derivirana_varijabla>
  </DomainObject.Predmet.ProtustrankaWithAdressOIB>
  <DomainObject.Predmet.ProtustrankaNazivFormated>
    <izvorni_sadrzaj>DOKOZA j.d.o.o. za graditeljstvo, trgovinu i usluge</izvorni_sadrzaj>
    <derivirana_varijabla naziv="DomainObject.Predmet.ProtustrankaNazivFormated_1">DOKOZA j.d.o.o. za graditeljstvo, trgovinu i usluge</derivirana_varijabla>
  </DomainObject.Predmet.ProtustrankaNazivFormated>
  <DomainObject.Predmet.ProtustrankaNazivFormatedOIB>
    <izvorni_sadrzaj>DOKOZA j.d.o.o. za graditeljstvo, trgovinu i usluge, OIB 87906604593</izvorni_sadrzaj>
    <derivirana_varijabla naziv="DomainObject.Predmet.ProtustrankaNazivFormatedOIB_1">DOKOZA j.d.o.o. za graditeljstvo, trgovinu i usluge, OIB 87906604593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33038.23</izvorni_sadrzaj>
    <derivirana_varijabla naziv="DomainObject.Predmet.TrenutnaVrijednost_1">33038.23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DOKOZA j.d.o.o. za graditeljstvo, trgovinu i usluge</item>
    </izvorni_sadrzaj>
    <derivirana_varijabla naziv="DomainObject.Predmet.ProtuStrankaListFormated_1">
      <item>DOKOZA j.d.o.o. za graditeljstvo, trgovinu i usluge</item>
    </derivirana_varijabla>
  </DomainObject.Predmet.ProtuStrankaListFormated>
  <DomainObject.Predmet.ProtuStrankaListFormatedOIB>
    <izvorni_sadrzaj>
      <item>DOKOZA j.d.o.o. za graditeljstvo, trgovinu i usluge, OIB 87906604593</item>
    </izvorni_sadrzaj>
    <derivirana_varijabla naziv="DomainObject.Predmet.ProtuStrankaListFormatedOIB_1">
      <item>DOKOZA j.d.o.o. za graditeljstvo, trgovinu i usluge, OIB 87906604593</item>
    </derivirana_varijabla>
  </DomainObject.Predmet.ProtuStrankaListFormatedOIB>
  <DomainObject.Predmet.ProtuStrankaListFormatedWithAdress>
    <izvorni_sadrzaj>
      <item>DOKOZA j.d.o.o. za graditeljstvo, trgovinu i usluge, Dokoze 17, 23248 Radovin</item>
    </izvorni_sadrzaj>
    <derivirana_varijabla naziv="DomainObject.Predmet.ProtuStrankaListFormatedWithAdress_1">
      <item>DOKOZA j.d.o.o. za graditeljstvo, trgovinu i usluge, Dokoze 17, 23248 Radovin</item>
    </derivirana_varijabla>
  </DomainObject.Predmet.ProtuStrankaListFormatedWithAdress>
  <DomainObject.Predmet.ProtuStrankaListFormatedWithAdressOIB>
    <izvorni_sadrzaj>
      <item>DOKOZA j.d.o.o. za graditeljstvo, trgovinu i usluge, OIB 87906604593, Dokoze 17, 23248 Radovin</item>
    </izvorni_sadrzaj>
    <derivirana_varijabla naziv="DomainObject.Predmet.ProtuStrankaListFormatedWithAdressOIB_1">
      <item>DOKOZA j.d.o.o. za graditeljstvo, trgovinu i usluge, OIB 87906604593, Dokoze 17, 23248 Radovin</item>
    </derivirana_varijabla>
  </DomainObject.Predmet.ProtuStrankaListFormatedWithAdressOIB>
  <DomainObject.Predmet.ProtuStrankaListNazivFormated>
    <izvorni_sadrzaj>
      <item>DOKOZA j.d.o.o. za graditeljstvo, trgovinu i usluge</item>
    </izvorni_sadrzaj>
    <derivirana_varijabla naziv="DomainObject.Predmet.ProtuStrankaListNazivFormated_1">
      <item>DOKOZA j.d.o.o. za graditeljstvo, trgovinu i usluge</item>
    </derivirana_varijabla>
  </DomainObject.Predmet.ProtuStrankaListNazivFormated>
  <DomainObject.Predmet.ProtuStrankaListNazivFormatedOIB>
    <izvorni_sadrzaj>
      <item>DOKOZA j.d.o.o. za graditeljstvo, trgovinu i usluge, OIB 87906604593</item>
    </izvorni_sadrzaj>
    <derivirana_varijabla naziv="DomainObject.Predmet.ProtuStrankaListNazivFormatedOIB_1">
      <item>DOKOZA j.d.o.o. za graditeljstvo, trgovinu i usluge, OIB 87906604593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St-876/2016-4</izvorni_sadrzaj>
    <derivirana_varijabla naziv="DomainObject.PoslovniBrojDokumenta_1">St-876/2016-4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DOKOZA j.d.o.o. za graditeljstvo, trgovinu i usluge</izvorni_sadrzaj>
    <derivirana_varijabla naziv="DomainObject.Predmet.ProtustrankaIDrugi_1">DOKOZA j.d.o.o. za graditeljstvo,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DOKOZA j.d.o.o. za graditeljstvo, trgovinu i usluge, OIB 87906604593, Dokoze 17, 23248 Radovin</izvorni_sadrzaj>
    <derivirana_varijabla naziv="DomainObject.Predmet.ProtustrankaIDrugiAdressOIB_1">DOKOZA j.d.o.o. za graditeljstvo, trgovinu i usluge, OIB 87906604593, Dokoze 17, 23248 Radovin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DOKOZA j.d.o.o. za graditeljstvo, trgovinu i usluge</item>
    </izvorni_sadrzaj>
    <derivirana_varijabla naziv="DomainObject.Predmet.SudioniciListNaziv_1">
      <item>Financijska agencija</item>
      <item>DOKOZA j.d.o.o. za graditeljstvo, trgovinu i usluge</item>
    </derivirana_varijabla>
  </DomainObject.Predmet.SudioniciListNaziv>
  <DomainObject.Predmet.SudioniciListAdressOIB>
    <izvorni_sadrzaj>
      <item>Financijska agencija, OIB 85821130368, Ivana Danila 4,23000 Zadar</item>
      <item>DOKOZA j.d.o.o. za graditeljstvo, trgovinu i usluge, OIB 87906604593, Dokoze 17,23248 Radovin</item>
    </izvorni_sadrzaj>
    <derivirana_varijabla naziv="DomainObject.Predmet.SudioniciListAdressOIB_1">
      <item>Financijska agencija, OIB 85821130368, Ivana Danila 4,23000 Zadar</item>
      <item>DOKOZA j.d.o.o. za graditeljstvo, trgovinu i usluge, OIB 87906604593, Dokoze 17,23248 Radovin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26087-C931-4D2E-A9D4-1839250B2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776</properties:Characters>
  <properties:Lines>38</properties:Lines>
  <properties:Paragraphs>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2016-06-21T06:44:00Z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