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1fc8" w14:paraId="5c41fc8" w:rsidRDefault="007C774B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D32DBF">
        <w:t>977/2011</w:t>
      </w:r>
      <w:r w:rsidR="007C774B">
        <w:t>-141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D32DBF" w:rsidP="00D32DBF" w:rsidR="00D32DBF" w:rsidRPr="000D7E78">
      <w:pPr>
        <w:jc w:val="center"/>
        <w:rPr>
          <w:b/>
        </w:rPr>
      </w:pPr>
    </w:p>
    <w:p w:rsidRDefault="00D32DBF" w:rsidP="00D32DBF" w:rsidR="00D32DBF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10. studenoga 2016. godine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D32DBF" w:rsidR="00D32DBF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D32DBF" w:rsidRPr="00D32DBF">
        <w:t>MIKOM d.o.o., Zlatar Bistrica, Ulica Stjepana Radića 1/A, OIB:23959017603</w:t>
      </w:r>
      <w:r w:rsidR="000D3836">
        <w:t xml:space="preserve">, </w:t>
      </w:r>
      <w:r w:rsidR="00933EEB" w:rsidRPr="00473F36">
        <w:t xml:space="preserve"> predaje se </w:t>
      </w:r>
      <w:r w:rsidR="00D32DBF">
        <w:t xml:space="preserve">nekretnina upisana u zemljišnim knjigama Općinskog suda u Zlataru, Zemljišnoknjižni odjel Zlatar  i to: </w:t>
      </w:r>
    </w:p>
    <w:p w:rsidRDefault="00D32DBF" w:rsidP="00D32DBF" w:rsidR="00473F36">
      <w:pPr>
        <w:jc w:val="both"/>
      </w:pPr>
      <w:r>
        <w:t>-</w:t>
      </w:r>
      <w:r>
        <w:tab/>
        <w:t xml:space="preserve">k.č.br. 605/1, Put </w:t>
      </w:r>
      <w:proofErr w:type="spellStart"/>
      <w:r>
        <w:t>Vokošenica</w:t>
      </w:r>
      <w:proofErr w:type="spellEnd"/>
      <w:r>
        <w:t xml:space="preserve">, površine 100 </w:t>
      </w:r>
      <w:proofErr w:type="spellStart"/>
      <w:r>
        <w:t>čhv</w:t>
      </w:r>
      <w:proofErr w:type="spellEnd"/>
      <w:r>
        <w:t xml:space="preserve">, odnosno 361 m2, k.č.br. 605/3, Put </w:t>
      </w:r>
      <w:proofErr w:type="spellStart"/>
      <w:r>
        <w:t>Vokošenica</w:t>
      </w:r>
      <w:proofErr w:type="spellEnd"/>
      <w:r>
        <w:t xml:space="preserve">, površine 52 </w:t>
      </w:r>
      <w:proofErr w:type="spellStart"/>
      <w:r>
        <w:t>čhv</w:t>
      </w:r>
      <w:proofErr w:type="spellEnd"/>
      <w:r>
        <w:t xml:space="preserve">, odnosno 185 m2, k.č.br. 606/2; Livada </w:t>
      </w:r>
      <w:proofErr w:type="spellStart"/>
      <w:r>
        <w:t>Vokošenica</w:t>
      </w:r>
      <w:proofErr w:type="spellEnd"/>
      <w:r>
        <w:t xml:space="preserve">, površine 3 jutra , 86 </w:t>
      </w:r>
      <w:proofErr w:type="spellStart"/>
      <w:r>
        <w:t>čhv</w:t>
      </w:r>
      <w:proofErr w:type="spellEnd"/>
      <w:r>
        <w:t xml:space="preserve"> odnosno 17574 m2,  odnosno sveukupne površine  3 jutra, 238 </w:t>
      </w:r>
      <w:proofErr w:type="spellStart"/>
      <w:r>
        <w:t>čhv</w:t>
      </w:r>
      <w:proofErr w:type="spellEnd"/>
      <w:r>
        <w:t xml:space="preserve"> odnosno 18120 m2, sve upisano u z.k.ul. br. 2309 k.o. </w:t>
      </w:r>
      <w:proofErr w:type="spellStart"/>
      <w:r>
        <w:t>Lovrečan</w:t>
      </w:r>
      <w:proofErr w:type="spellEnd"/>
    </w:p>
    <w:p w:rsidRDefault="00D32DBF" w:rsidP="00D32DBF" w:rsidR="00D32DBF">
      <w:pPr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</w:t>
      </w:r>
      <w:r w:rsidR="00D32DBF">
        <w:t>20</w:t>
      </w:r>
      <w:r w:rsidR="000D3836">
        <w:t>.</w:t>
      </w:r>
      <w:r w:rsidR="00D32DBF">
        <w:t xml:space="preserve"> rujna</w:t>
      </w:r>
      <w:r w:rsidR="000D3836">
        <w:t xml:space="preserve"> 201</w:t>
      </w:r>
      <w:r w:rsidR="00D32DBF">
        <w:t>6</w:t>
      </w:r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0D3836">
        <w:t>1</w:t>
      </w:r>
      <w:r w:rsidR="00D32DBF">
        <w:t>4</w:t>
      </w:r>
      <w:r w:rsidR="00681643" w:rsidRPr="00473F36">
        <w:t>.</w:t>
      </w:r>
      <w:r w:rsidR="00F92220">
        <w:t xml:space="preserve"> </w:t>
      </w:r>
      <w:r w:rsidR="00D32DBF">
        <w:t>listopada</w:t>
      </w:r>
      <w:r w:rsidR="00681643" w:rsidRPr="00473F36">
        <w:t xml:space="preserve"> 201</w:t>
      </w:r>
      <w:r w:rsidR="00D32DBF">
        <w:t>6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0D3836">
        <w:t xml:space="preserve"> </w:t>
      </w:r>
      <w:proofErr w:type="spellStart"/>
      <w:r w:rsidR="000D3836">
        <w:t>kupovninu</w:t>
      </w:r>
      <w:proofErr w:type="spellEnd"/>
      <w:r w:rsidR="000D3836">
        <w:t xml:space="preserve"> u iznosu od </w:t>
      </w:r>
      <w:r w:rsidR="00D32DBF">
        <w:t>70.000,00</w:t>
      </w:r>
      <w:r w:rsidR="000D3836">
        <w:t xml:space="preserve"> 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310925" w:rsidR="00310925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310925">
        <w:t>N</w:t>
      </w:r>
      <w:r w:rsidR="00310925" w:rsidRPr="00776680">
        <w:t xml:space="preserve">alaže brisanje prava i tereta upisanih na listu C (teretni list) u zemljišnim knjigama </w:t>
      </w:r>
      <w:r w:rsidR="00310925" w:rsidRPr="00792C58">
        <w:t xml:space="preserve">Općinskog </w:t>
      </w:r>
      <w:r w:rsidR="00310925">
        <w:t>suda u Zlataru, Z</w:t>
      </w:r>
      <w:r w:rsidR="00310925" w:rsidRPr="00792C58">
        <w:t>emljišnoknjižn</w:t>
      </w:r>
      <w:r w:rsidR="00310925">
        <w:t>i</w:t>
      </w:r>
      <w:r w:rsidR="00310925" w:rsidRPr="00792C58">
        <w:t xml:space="preserve"> odjel</w:t>
      </w:r>
      <w:r w:rsidR="00310925">
        <w:t xml:space="preserve"> Zlatar</w:t>
      </w:r>
      <w:r w:rsidR="00310925" w:rsidRPr="00792C58">
        <w:t xml:space="preserve"> </w:t>
      </w:r>
      <w:r w:rsidR="00310925">
        <w:t xml:space="preserve">i to: </w:t>
      </w:r>
    </w:p>
    <w:p w:rsidRDefault="00310925" w:rsidP="00310925" w:rsidR="00310925" w:rsidRPr="00F655DD"/>
    <w:p w:rsidRDefault="00310925" w:rsidP="00310925" w:rsidR="00310925" w:rsidRPr="00F323BE">
      <w:pPr>
        <w:numPr>
          <w:ilvl w:val="0"/>
          <w:numId w:val="9"/>
        </w:numPr>
      </w:pPr>
      <w:r w:rsidRPr="00F323BE">
        <w:t xml:space="preserve">k.č.br. 605/1, Put </w:t>
      </w:r>
      <w:proofErr w:type="spellStart"/>
      <w:r w:rsidRPr="00F323BE">
        <w:t>Vokošenica</w:t>
      </w:r>
      <w:proofErr w:type="spellEnd"/>
      <w:r w:rsidRPr="00F323BE">
        <w:t xml:space="preserve">, površine 100 </w:t>
      </w:r>
      <w:proofErr w:type="spellStart"/>
      <w:r w:rsidRPr="00F323BE">
        <w:t>čhv</w:t>
      </w:r>
      <w:proofErr w:type="spellEnd"/>
      <w:r w:rsidRPr="00F323BE">
        <w:t xml:space="preserve">, odnosno 361 m2, k.č.br. 605/3, Put </w:t>
      </w:r>
      <w:proofErr w:type="spellStart"/>
      <w:r w:rsidRPr="00F323BE">
        <w:t>Vokošenica</w:t>
      </w:r>
      <w:proofErr w:type="spellEnd"/>
      <w:r w:rsidRPr="00F323BE">
        <w:t xml:space="preserve">, površine 52 </w:t>
      </w:r>
      <w:proofErr w:type="spellStart"/>
      <w:r w:rsidRPr="00F323BE">
        <w:t>čhv</w:t>
      </w:r>
      <w:proofErr w:type="spellEnd"/>
      <w:r w:rsidRPr="00F323BE">
        <w:t xml:space="preserve">, odnosno 185 m2, k.č.br. 606/2; Livada </w:t>
      </w:r>
      <w:proofErr w:type="spellStart"/>
      <w:r w:rsidRPr="00F323BE">
        <w:t>Vokošenica</w:t>
      </w:r>
      <w:proofErr w:type="spellEnd"/>
      <w:r w:rsidRPr="00F323BE">
        <w:t xml:space="preserve">, površine 3 jutra , 86 </w:t>
      </w:r>
      <w:proofErr w:type="spellStart"/>
      <w:r w:rsidRPr="00F323BE">
        <w:t>čhv</w:t>
      </w:r>
      <w:proofErr w:type="spellEnd"/>
      <w:r w:rsidRPr="00F323BE">
        <w:t xml:space="preserve"> odnosno 17574 m2,  odnosno sveukupne površine  3 jutra, 238 </w:t>
      </w:r>
      <w:proofErr w:type="spellStart"/>
      <w:r w:rsidRPr="00F323BE">
        <w:t>čhv</w:t>
      </w:r>
      <w:proofErr w:type="spellEnd"/>
      <w:r w:rsidRPr="00F323BE">
        <w:t xml:space="preserve"> odnosno 18120 m2, sve upisano u z.k.ul. br. 2309 k.o. </w:t>
      </w:r>
      <w:proofErr w:type="spellStart"/>
      <w:r w:rsidRPr="00F323BE">
        <w:t>Lovrečan</w:t>
      </w:r>
      <w:proofErr w:type="spellEnd"/>
      <w:r w:rsidRPr="00F323BE">
        <w:t xml:space="preserve"> </w:t>
      </w:r>
    </w:p>
    <w:p w:rsidRDefault="00310925" w:rsidP="00310925" w:rsidR="00310925">
      <w:pPr>
        <w:ind w:firstLine="708" w:left="708"/>
      </w:pPr>
    </w:p>
    <w:p w:rsidRDefault="00310925" w:rsidP="00310925" w:rsidR="00310925">
      <w:pPr>
        <w:jc w:val="both"/>
      </w:pPr>
      <w:r>
        <w:t xml:space="preserve">1.   </w:t>
      </w:r>
    </w:p>
    <w:p w:rsidRDefault="00310925" w:rsidP="00310925" w:rsidR="00310925">
      <w:pPr>
        <w:jc w:val="both"/>
      </w:pPr>
      <w:r>
        <w:t xml:space="preserve"> 1.1 Primljeno 2. srpnja 2001. br. Z-763/01</w:t>
      </w:r>
    </w:p>
    <w:p w:rsidRDefault="00310925" w:rsidP="00310925" w:rsidR="00310925">
      <w:pPr>
        <w:jc w:val="both"/>
      </w:pPr>
      <w:r>
        <w:t xml:space="preserve">Na temelju pravomoćnog rješenja o osiguranju od 8. lipnja 2001. br. </w:t>
      </w:r>
      <w:proofErr w:type="spellStart"/>
      <w:r>
        <w:t>Ovr</w:t>
      </w:r>
      <w:proofErr w:type="spellEnd"/>
      <w:r>
        <w:t>-554/01 uknjižuje se založno pravo radi osiguranja glavnice u ukupnom iznosu od 493.160,91 (</w:t>
      </w:r>
      <w:proofErr w:type="spellStart"/>
      <w:r>
        <w:t>četristodevedesettritisućestošezdesetjednu</w:t>
      </w:r>
      <w:proofErr w:type="spellEnd"/>
      <w:r>
        <w:t xml:space="preserve"> kunu i </w:t>
      </w:r>
      <w:proofErr w:type="spellStart"/>
      <w:r>
        <w:t>devedesetjednu</w:t>
      </w:r>
      <w:proofErr w:type="spellEnd"/>
      <w:r>
        <w:t xml:space="preserve"> lipu ) sa zakonskim zateznim kamatama koji se obračunavaju po čl. 2 Zakona o zateznim kamatama, tekućim na navedeni iznos od 15. veljače 2000. te troškova u iznosu od 4.990 kn na nekretninama u A za korist: </w:t>
      </w:r>
    </w:p>
    <w:p w:rsidRDefault="00310925" w:rsidP="00310925" w:rsidR="00310925">
      <w:pPr>
        <w:jc w:val="both"/>
      </w:pPr>
      <w:r>
        <w:t xml:space="preserve">RH MINISTARSTVO FINANCIJA POREZNA UPRAVA PODRUČNI URED KRAPINA     </w:t>
      </w:r>
    </w:p>
    <w:p w:rsidRDefault="00310925" w:rsidP="00310925" w:rsidR="00310925">
      <w:pPr>
        <w:jc w:val="both"/>
      </w:pPr>
      <w:r>
        <w:t xml:space="preserve"> 1.2 uz zabilježbu ovršnosti tražbine prema trećim osobama.    </w:t>
      </w:r>
    </w:p>
    <w:p w:rsidRDefault="00310925" w:rsidP="00310925" w:rsidR="00310925">
      <w:pPr>
        <w:jc w:val="both"/>
      </w:pPr>
      <w:r>
        <w:t xml:space="preserve">   </w:t>
      </w:r>
    </w:p>
    <w:p w:rsidRDefault="00310925" w:rsidP="00310925" w:rsidR="00310925">
      <w:pPr>
        <w:jc w:val="both"/>
      </w:pPr>
      <w:r>
        <w:lastRenderedPageBreak/>
        <w:t xml:space="preserve"> 2.   </w:t>
      </w:r>
    </w:p>
    <w:p w:rsidRDefault="00310925" w:rsidP="00310925" w:rsidR="00310925">
      <w:pPr>
        <w:jc w:val="both"/>
      </w:pPr>
      <w:r>
        <w:t xml:space="preserve"> 2.1 Primljeno 21. listopada 2002. br. Z-1174/02</w:t>
      </w:r>
    </w:p>
    <w:p w:rsidRDefault="00310925" w:rsidP="00310925" w:rsidR="00310925">
      <w:pPr>
        <w:jc w:val="both"/>
      </w:pPr>
      <w:r>
        <w:t xml:space="preserve">Na temelju rješenja o osiguranju od 4. listopada 2002. br. </w:t>
      </w:r>
      <w:proofErr w:type="spellStart"/>
      <w:r>
        <w:t>Ovr</w:t>
      </w:r>
      <w:proofErr w:type="spellEnd"/>
      <w:r>
        <w:t>-954/02 uknjižuje se pravo zaloga za glavnicu od 1.430.330,65 kn (</w:t>
      </w:r>
      <w:proofErr w:type="spellStart"/>
      <w:r>
        <w:t>jedanmiliončetristotridesettisućatristotridesetkuna</w:t>
      </w:r>
      <w:proofErr w:type="spellEnd"/>
      <w:r>
        <w:t xml:space="preserve"> i </w:t>
      </w:r>
      <w:proofErr w:type="spellStart"/>
      <w:r>
        <w:t>šezdesetpet</w:t>
      </w:r>
      <w:proofErr w:type="spellEnd"/>
      <w:r>
        <w:t xml:space="preserve"> lipa) te zateznih kamata </w:t>
      </w:r>
      <w:proofErr w:type="spellStart"/>
      <w:r>
        <w:t>počam</w:t>
      </w:r>
      <w:proofErr w:type="spellEnd"/>
      <w:r>
        <w:t xml:space="preserve"> od 13. travnja 2002. te daljnjih troškova na nekretninama u A za korist: </w:t>
      </w:r>
    </w:p>
    <w:p w:rsidRDefault="00310925" w:rsidP="00310925" w:rsidR="00310925">
      <w:pPr>
        <w:jc w:val="both"/>
      </w:pPr>
      <w:r>
        <w:t xml:space="preserve">  RH - MINISTARSTVO FINANCIJA - POREZNA UPRAVA, PODRUČNI URED KRAPINA ISPOSTAVA, ZLATAR    </w:t>
      </w:r>
    </w:p>
    <w:p w:rsidRDefault="00310925" w:rsidP="00310925" w:rsidR="00310925">
      <w:pPr>
        <w:jc w:val="both"/>
      </w:pPr>
      <w:r>
        <w:t xml:space="preserve"> 2.2 uz zabilježbu ovršnosti tražbine prema </w:t>
      </w:r>
      <w:proofErr w:type="spellStart"/>
      <w:r>
        <w:t>trečim</w:t>
      </w:r>
      <w:proofErr w:type="spellEnd"/>
      <w:r>
        <w:t xml:space="preserve"> osobama.    </w:t>
      </w:r>
    </w:p>
    <w:p w:rsidRDefault="00310925" w:rsidP="00310925" w:rsidR="00310925">
      <w:pPr>
        <w:jc w:val="both"/>
      </w:pPr>
      <w:r>
        <w:t xml:space="preserve">   </w:t>
      </w:r>
    </w:p>
    <w:p w:rsidRDefault="00310925" w:rsidP="00310925" w:rsidR="00310925">
      <w:pPr>
        <w:jc w:val="both"/>
      </w:pPr>
      <w:r>
        <w:t xml:space="preserve"> 3.   </w:t>
      </w:r>
    </w:p>
    <w:p w:rsidRDefault="00310925" w:rsidP="00310925" w:rsidR="00310925">
      <w:pPr>
        <w:jc w:val="both"/>
      </w:pPr>
      <w:r>
        <w:t xml:space="preserve"> 3.4 Primljeno 19. prosinca 2002. br. Z-1367/02</w:t>
      </w:r>
    </w:p>
    <w:p w:rsidRDefault="00310925" w:rsidP="00310925" w:rsidR="00310925">
      <w:pPr>
        <w:jc w:val="both"/>
      </w:pPr>
      <w:r>
        <w:t xml:space="preserve">Na temelju rješenja o osiguranju od 18. prosinca 2002. br. </w:t>
      </w:r>
      <w:proofErr w:type="spellStart"/>
      <w:r>
        <w:t>Ovr</w:t>
      </w:r>
      <w:proofErr w:type="spellEnd"/>
      <w:r>
        <w:t>-2187/01 uknjižuje se pravo zaloga za glavnicu u ukupnom iznosu od 929.934,89 kuna (</w:t>
      </w:r>
      <w:proofErr w:type="spellStart"/>
      <w:r>
        <w:t>devetstodvadesetdevettisućadevetstotridesetčetirikune</w:t>
      </w:r>
      <w:proofErr w:type="spellEnd"/>
      <w:r>
        <w:t xml:space="preserve"> i </w:t>
      </w:r>
      <w:proofErr w:type="spellStart"/>
      <w:r>
        <w:t>osamdesetdevetlipa</w:t>
      </w:r>
      <w:proofErr w:type="spellEnd"/>
      <w:r>
        <w:t xml:space="preserve"> ) sa zakonskom zateznom kamatom </w:t>
      </w:r>
      <w:proofErr w:type="spellStart"/>
      <w:r>
        <w:t>počam</w:t>
      </w:r>
      <w:proofErr w:type="spellEnd"/>
      <w:r>
        <w:t xml:space="preserve"> od 10. listopada 2001. pa do isplate na nekretninama u A za korist: </w:t>
      </w:r>
    </w:p>
    <w:p w:rsidRDefault="00310925" w:rsidP="00310925" w:rsidR="00310925">
      <w:pPr>
        <w:jc w:val="both"/>
      </w:pPr>
      <w:r>
        <w:t xml:space="preserve">RH MINISTARSTVO FINANCIJA POREZNA UPRAVA PODRUČNI URED KRAPINA , ISPOSTAVA ZLATAR    </w:t>
      </w:r>
    </w:p>
    <w:p w:rsidRDefault="00310925" w:rsidP="00310925" w:rsidR="00310925">
      <w:pPr>
        <w:jc w:val="both"/>
      </w:pPr>
      <w:r>
        <w:t xml:space="preserve"> 3.5 uz zabilježbu ovršnosti tražbine prema trećim osobama.    </w:t>
      </w:r>
    </w:p>
    <w:p w:rsidRDefault="00310925" w:rsidP="00310925" w:rsidR="00310925">
      <w:pPr>
        <w:jc w:val="both"/>
      </w:pPr>
      <w:r>
        <w:t xml:space="preserve">   </w:t>
      </w:r>
    </w:p>
    <w:p w:rsidRDefault="00310925" w:rsidP="00310925" w:rsidR="00310925">
      <w:pPr>
        <w:jc w:val="both"/>
      </w:pPr>
      <w:r>
        <w:t xml:space="preserve"> 4.   </w:t>
      </w:r>
    </w:p>
    <w:p w:rsidRDefault="00310925" w:rsidP="00310925" w:rsidR="00310925">
      <w:pPr>
        <w:jc w:val="both"/>
      </w:pPr>
      <w:r>
        <w:t xml:space="preserve"> 4.4 Primljeno: 8. rujna 2006. </w:t>
      </w:r>
      <w:proofErr w:type="spellStart"/>
      <w:r>
        <w:t>br.Z</w:t>
      </w:r>
      <w:proofErr w:type="spellEnd"/>
      <w:r>
        <w:t>-1278/06.</w:t>
      </w:r>
    </w:p>
    <w:p w:rsidRDefault="00310925" w:rsidP="00310925" w:rsidR="00310925">
      <w:pPr>
        <w:jc w:val="both"/>
      </w:pPr>
      <w:r>
        <w:t xml:space="preserve">Na temelju rješenja o osiguranju od 6. rujna 2006. br. </w:t>
      </w:r>
      <w:proofErr w:type="spellStart"/>
      <w:r>
        <w:t>Ovr</w:t>
      </w:r>
      <w:proofErr w:type="spellEnd"/>
      <w:r>
        <w:t>-639/06., uknjižuje se pravo zaloga radi osiguranja novčane tražbine u iznosu od 2.728.133,67 kuna (</w:t>
      </w:r>
      <w:proofErr w:type="spellStart"/>
      <w:r>
        <w:t>dvamilijunasedamstodvadesetosamtisućastotridesettrikune</w:t>
      </w:r>
      <w:proofErr w:type="spellEnd"/>
      <w:r>
        <w:t xml:space="preserve"> i </w:t>
      </w:r>
      <w:proofErr w:type="spellStart"/>
      <w:r>
        <w:t>šezdesetsedamlipa</w:t>
      </w:r>
      <w:proofErr w:type="spellEnd"/>
      <w:r>
        <w:t xml:space="preserve">) na ime glavnice , te kamata od dana 5. 9. 2006. pa do isplate na nekretninama u A- za korist: </w:t>
      </w:r>
    </w:p>
    <w:p w:rsidRDefault="00310925" w:rsidP="00310925" w:rsidR="00310925">
      <w:pPr>
        <w:jc w:val="both"/>
      </w:pPr>
      <w:r>
        <w:t xml:space="preserve">RH MINISTARSTVO FINANCIJA, POREZNA UPRAVA, PODRUČNI URED KRAPINA    </w:t>
      </w:r>
    </w:p>
    <w:p w:rsidRDefault="00310925" w:rsidP="00310925" w:rsidR="00310925">
      <w:pPr>
        <w:jc w:val="both"/>
      </w:pPr>
      <w:r>
        <w:t xml:space="preserve"> 4.5 uz zabilježbu ovršnosti tražbine prema trećim osobama.    </w:t>
      </w:r>
    </w:p>
    <w:p w:rsidRDefault="00310925" w:rsidP="00310925" w:rsidR="00310925">
      <w:pPr>
        <w:jc w:val="both"/>
      </w:pPr>
      <w:r>
        <w:t xml:space="preserve">   </w:t>
      </w:r>
    </w:p>
    <w:p w:rsidRDefault="00310925" w:rsidP="00310925" w:rsidR="00310925">
      <w:pPr>
        <w:jc w:val="both"/>
      </w:pPr>
      <w:r>
        <w:t xml:space="preserve">5.   </w:t>
      </w:r>
    </w:p>
    <w:p w:rsidRDefault="00310925" w:rsidP="00310925" w:rsidR="00310925">
      <w:pPr>
        <w:jc w:val="both"/>
      </w:pPr>
      <w:r>
        <w:t>5.1 Zaprimljeno 05.07.2010. broj Z-975/10</w:t>
      </w:r>
    </w:p>
    <w:p w:rsidRDefault="00310925" w:rsidP="00310925" w:rsidR="00310925">
      <w:pPr>
        <w:jc w:val="both"/>
      </w:pPr>
      <w:r>
        <w:t xml:space="preserve">Na temelju rješenja o osiguranju Općinskog suda u Zlataru od 02.srpnja 2010. </w:t>
      </w:r>
      <w:proofErr w:type="spellStart"/>
      <w:r>
        <w:t>br.Ovr</w:t>
      </w:r>
      <w:proofErr w:type="spellEnd"/>
      <w:r>
        <w:t>-541/10 uknjižuje se pravo zaloga za iznos od 2.899.817,08 kuna (</w:t>
      </w:r>
      <w:proofErr w:type="spellStart"/>
      <w:r>
        <w:t>dvamiliona</w:t>
      </w:r>
      <w:proofErr w:type="spellEnd"/>
      <w:r>
        <w:t xml:space="preserve"> </w:t>
      </w:r>
      <w:proofErr w:type="spellStart"/>
      <w:r>
        <w:t>osamstodevedesetdevettisuća</w:t>
      </w:r>
      <w:proofErr w:type="spellEnd"/>
      <w:r>
        <w:t xml:space="preserve"> </w:t>
      </w:r>
      <w:proofErr w:type="spellStart"/>
      <w:r>
        <w:t>osamstosedamnaest</w:t>
      </w:r>
      <w:proofErr w:type="spellEnd"/>
      <w:r>
        <w:t xml:space="preserve"> kuna i osam lipa) sa zakonskim zateznim kamatama, kao i troškova ovršnog postupka, također sa zakonskim zateznim kamatama od dana donošenja rješenja pa do naplate na nekretninama u A za korist: </w:t>
      </w:r>
    </w:p>
    <w:p w:rsidRDefault="00310925" w:rsidP="00310925" w:rsidR="00310925">
      <w:pPr>
        <w:jc w:val="both"/>
      </w:pPr>
      <w:r>
        <w:t xml:space="preserve">REPUBLIKA HRVATSKA-MINISTARSTVO FINANCIJA POREZNA UPRAVA PODRUČNI URED, KRAPINA    </w:t>
      </w:r>
    </w:p>
    <w:p w:rsidRDefault="00310925" w:rsidP="00310925" w:rsidR="00310925">
      <w:pPr>
        <w:jc w:val="both"/>
      </w:pPr>
      <w:r>
        <w:t xml:space="preserve"> 5.2 uz zabilježbu </w:t>
      </w:r>
      <w:proofErr w:type="spellStart"/>
      <w:r>
        <w:t>ovršivosti</w:t>
      </w:r>
      <w:proofErr w:type="spellEnd"/>
      <w:r>
        <w:t xml:space="preserve"> tražbine, da se ovrha na toj nekretnini, smije provesti i prema trećoj osobi, koja je tu nekretninu kasnije stekla.    </w:t>
      </w:r>
    </w:p>
    <w:p w:rsidRDefault="00310925" w:rsidP="00310925" w:rsidR="00310925">
      <w:pPr>
        <w:jc w:val="both"/>
      </w:pPr>
      <w:r>
        <w:t xml:space="preserve">   </w:t>
      </w:r>
    </w:p>
    <w:p w:rsidRDefault="00310925" w:rsidP="00310925" w:rsidR="00310925">
      <w:pPr>
        <w:jc w:val="both"/>
      </w:pPr>
      <w:r>
        <w:t xml:space="preserve"> 6.   </w:t>
      </w:r>
    </w:p>
    <w:p w:rsidRDefault="00310925" w:rsidP="00310925" w:rsidR="00310925">
      <w:pPr>
        <w:jc w:val="both"/>
      </w:pPr>
      <w:r>
        <w:t xml:space="preserve"> 6.1 Zaprimljeno 15.10.2015.g. pod brojem Z-5775/2015</w:t>
      </w:r>
    </w:p>
    <w:p w:rsidRDefault="00310925" w:rsidP="00310925" w:rsidR="00310925">
      <w:pPr>
        <w:jc w:val="both"/>
      </w:pPr>
    </w:p>
    <w:p w:rsidRDefault="00310925" w:rsidP="00310925" w:rsidR="00310925">
      <w:pPr>
        <w:jc w:val="both"/>
      </w:pPr>
      <w:r>
        <w:t>ZABILJEŽBA, ZAKLJUČAK O PRODAJI TRGOVAČKI SUD U ZAGREBU ST-977/2011 12.10.2015, RJEŠENJE TRGOVAČKOG SUDA BR. ST-977/2011-62 20.07.2015, prodaje u stečajnom postupku i određivanje i I javne dražbe.</w:t>
      </w:r>
    </w:p>
    <w:p w:rsidRDefault="00310925" w:rsidP="00310925" w:rsidR="00310925">
      <w:pPr>
        <w:jc w:val="both"/>
      </w:pPr>
    </w:p>
    <w:p w:rsidRDefault="00310925" w:rsidP="00310925" w:rsidR="00310925">
      <w:pPr>
        <w:jc w:val="both"/>
      </w:pPr>
      <w:r>
        <w:t>4. Nalaže se</w:t>
      </w:r>
      <w:r w:rsidRPr="00776680">
        <w:t xml:space="preserve"> brisanje </w:t>
      </w:r>
      <w:r>
        <w:t xml:space="preserve">zabilježbi </w:t>
      </w:r>
      <w:r w:rsidRPr="00776680">
        <w:t xml:space="preserve">upisanih na listu </w:t>
      </w:r>
      <w:r>
        <w:t>B</w:t>
      </w:r>
      <w:r w:rsidRPr="00776680">
        <w:t xml:space="preserve"> (</w:t>
      </w:r>
      <w:proofErr w:type="spellStart"/>
      <w:r>
        <w:t>vlastovnica</w:t>
      </w:r>
      <w:proofErr w:type="spellEnd"/>
      <w:r w:rsidRPr="00776680">
        <w:t xml:space="preserve">) u zemljišnim knjigama </w:t>
      </w:r>
      <w:r w:rsidRPr="00792C58">
        <w:t xml:space="preserve">Općinskog </w:t>
      </w:r>
      <w:r>
        <w:t>suda u Zlataru, Z</w:t>
      </w:r>
      <w:r w:rsidRPr="00792C58">
        <w:t>emljišnoknjižn</w:t>
      </w:r>
      <w:r>
        <w:t>i</w:t>
      </w:r>
      <w:r w:rsidRPr="00792C58">
        <w:t xml:space="preserve"> odjel</w:t>
      </w:r>
      <w:r>
        <w:t xml:space="preserve"> Zlatar</w:t>
      </w:r>
      <w:r w:rsidRPr="00792C58">
        <w:t xml:space="preserve"> </w:t>
      </w:r>
      <w:r>
        <w:t xml:space="preserve">i to: </w:t>
      </w:r>
    </w:p>
    <w:p w:rsidRDefault="00310925" w:rsidP="00310925" w:rsidR="00310925" w:rsidRPr="00F655DD"/>
    <w:p w:rsidRDefault="00310925" w:rsidP="00310925" w:rsidR="00310925">
      <w:pPr>
        <w:numPr>
          <w:ilvl w:val="0"/>
          <w:numId w:val="9"/>
        </w:numPr>
      </w:pPr>
      <w:r w:rsidRPr="00F323BE">
        <w:t xml:space="preserve">k.č.br. 605/1, Put </w:t>
      </w:r>
      <w:proofErr w:type="spellStart"/>
      <w:r w:rsidRPr="00F323BE">
        <w:t>Vokošenica</w:t>
      </w:r>
      <w:proofErr w:type="spellEnd"/>
      <w:r w:rsidRPr="00F323BE">
        <w:t xml:space="preserve">, površine 100 </w:t>
      </w:r>
      <w:proofErr w:type="spellStart"/>
      <w:r w:rsidRPr="00F323BE">
        <w:t>čhv</w:t>
      </w:r>
      <w:proofErr w:type="spellEnd"/>
      <w:r w:rsidRPr="00F323BE">
        <w:t xml:space="preserve">, odnosno 361 m2, k.č.br. 605/3, Put </w:t>
      </w:r>
      <w:proofErr w:type="spellStart"/>
      <w:r w:rsidRPr="00F323BE">
        <w:t>Vokošenica</w:t>
      </w:r>
      <w:proofErr w:type="spellEnd"/>
      <w:r w:rsidRPr="00F323BE">
        <w:t xml:space="preserve">, površine 52 </w:t>
      </w:r>
      <w:proofErr w:type="spellStart"/>
      <w:r w:rsidRPr="00F323BE">
        <w:t>čhv</w:t>
      </w:r>
      <w:proofErr w:type="spellEnd"/>
      <w:r w:rsidRPr="00F323BE">
        <w:t xml:space="preserve">, odnosno 185 m2, k.č.br. 606/2; Livada </w:t>
      </w:r>
      <w:proofErr w:type="spellStart"/>
      <w:r w:rsidRPr="00F323BE">
        <w:t>Vokošenica</w:t>
      </w:r>
      <w:proofErr w:type="spellEnd"/>
      <w:r w:rsidRPr="00F323BE">
        <w:t xml:space="preserve">, površine 3 jutra , 86 </w:t>
      </w:r>
      <w:proofErr w:type="spellStart"/>
      <w:r w:rsidRPr="00F323BE">
        <w:t>čhv</w:t>
      </w:r>
      <w:proofErr w:type="spellEnd"/>
      <w:r w:rsidRPr="00F323BE">
        <w:t xml:space="preserve"> odnosno 17574 m2,  odnosno sveukupne površine  3 jutra, 238 </w:t>
      </w:r>
      <w:proofErr w:type="spellStart"/>
      <w:r w:rsidRPr="00F323BE">
        <w:t>čhv</w:t>
      </w:r>
      <w:proofErr w:type="spellEnd"/>
      <w:r w:rsidRPr="00F323BE">
        <w:t xml:space="preserve"> odnosno 18120 m2, sve upisano u z.k.ul. br. 2309 k.o. </w:t>
      </w:r>
      <w:proofErr w:type="spellStart"/>
      <w:r w:rsidRPr="00F323BE">
        <w:t>Lovrečan</w:t>
      </w:r>
      <w:proofErr w:type="spellEnd"/>
      <w:r w:rsidRPr="00F323BE">
        <w:t xml:space="preserve"> </w:t>
      </w:r>
    </w:p>
    <w:p w:rsidRDefault="00310925" w:rsidP="00310925" w:rsidR="00310925" w:rsidRPr="00F323BE"/>
    <w:p w:rsidRDefault="00310925" w:rsidP="00310925" w:rsidR="00310925">
      <w:pPr>
        <w:jc w:val="both"/>
      </w:pPr>
      <w:r>
        <w:t>3.1 Zaprimljeno 21.11.2012. broj Z-1567/12</w:t>
      </w:r>
    </w:p>
    <w:p w:rsidRDefault="00310925" w:rsidP="00310925" w:rsidR="00310925">
      <w:pPr>
        <w:jc w:val="both"/>
      </w:pPr>
      <w:r>
        <w:t xml:space="preserve">Na temelju rješenja Trgovačkog suda u Zagrebu od 24. studenog 2011.g. br. 72 St-977/2011 i Potvrde o imenovanju od 24. studenog 2011.g. br. 72 St-977/2011 </w:t>
      </w:r>
      <w:proofErr w:type="spellStart"/>
      <w:r>
        <w:t>zabilježuje</w:t>
      </w:r>
      <w:proofErr w:type="spellEnd"/>
      <w:r>
        <w:t xml:space="preserve"> se otvaranje stečajnog postupka nad trgovačkim društvom </w:t>
      </w:r>
      <w:proofErr w:type="spellStart"/>
      <w:r>
        <w:t>Walta</w:t>
      </w:r>
      <w:proofErr w:type="spellEnd"/>
      <w:r>
        <w:t xml:space="preserve"> Metal d.o.o., Zlatar Bistrica, Stjepana Radića 5, OIB: 57282201514, te imenovanje stečajnog upravitelja Bajić Vesne, Kutina, Trg kralja Tomislava 10/1, OIB: 19094169208 na nekretninama upisanim u A.   </w:t>
      </w:r>
    </w:p>
    <w:p w:rsidRDefault="00310925" w:rsidP="00310925" w:rsidR="00310925">
      <w:pPr>
        <w:jc w:val="both"/>
      </w:pPr>
      <w:r>
        <w:t xml:space="preserve">    </w:t>
      </w:r>
    </w:p>
    <w:p w:rsidRDefault="00310925" w:rsidP="00310925" w:rsidR="00310925">
      <w:pPr>
        <w:jc w:val="both"/>
      </w:pPr>
      <w:r>
        <w:t>1.1 Zaprimljeno 15.10.2015.g. pod brojem Z-5775/2015</w:t>
      </w:r>
    </w:p>
    <w:p w:rsidRDefault="00310925" w:rsidP="00310925" w:rsidR="00310925">
      <w:pPr>
        <w:jc w:val="both"/>
      </w:pPr>
      <w:r>
        <w:t>ZABILJEŽBA, ZAKLJUČAK O PRODAJI TRGOVAČKI SUD U ZAGREBU ST-977/2011 12.10.2015, RJEŠENJE TRGOVAČKOG SUDA BR. ST-977/2011-62 20.07.2015, prodaje u stečajnom postupku i određivanje I javne dražbe.</w:t>
      </w:r>
    </w:p>
    <w:p w:rsidRDefault="00933EEB" w:rsidP="00310925" w:rsidR="00933EEB" w:rsidRPr="00473F36">
      <w:pPr>
        <w:pStyle w:val="Bezproreda"/>
      </w:pPr>
    </w:p>
    <w:p w:rsidRDefault="00310925" w:rsidP="00473F36" w:rsidR="00171D6A">
      <w:pPr>
        <w:ind w:right="505"/>
        <w:jc w:val="both"/>
      </w:pPr>
      <w:r>
        <w:t>5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Pr="00310925">
        <w:t>MIKOM d.o.o., Zlatar Bistrica, Ulica Stjepana Radića 1/A, OIB:23959017603</w:t>
      </w:r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postalo pravomoćno </w:t>
      </w:r>
      <w:r w:rsidR="000D3836">
        <w:t>1</w:t>
      </w:r>
      <w:r w:rsidR="00310925">
        <w:t>4</w:t>
      </w:r>
      <w:r w:rsidR="00681643" w:rsidRPr="00473F36">
        <w:t>.</w:t>
      </w:r>
      <w:r w:rsidR="00310925">
        <w:t xml:space="preserve"> listopada</w:t>
      </w:r>
      <w:r w:rsidR="00681643" w:rsidRPr="00473F36">
        <w:t xml:space="preserve"> 201</w:t>
      </w:r>
      <w:r w:rsidR="00310925">
        <w:t>6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310925">
        <w:t>10</w:t>
      </w:r>
      <w:r w:rsidR="00681643" w:rsidRPr="00473F36">
        <w:t>.</w:t>
      </w:r>
      <w:r w:rsidR="00310925">
        <w:t xml:space="preserve"> studenoga</w:t>
      </w:r>
      <w:r w:rsidR="00681643" w:rsidRPr="00473F36">
        <w:t xml:space="preserve"> 201</w:t>
      </w:r>
      <w:r w:rsidR="00310925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2516ED" w:rsidP="00E91121" w:rsidR="00F207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F2074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0749" w:rsidP="00E91121" w:rsidR="00F207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0749" w:rsidP="00E91121" w:rsidR="00F207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0749" w:rsidP="00E91121" w:rsidR="00F207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20749" w:rsidP="00E91121" w:rsidR="00F207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774B" w:rsidP="00F20749" w:rsidR="007C77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C774B" w:rsidP="007C774B" w:rsidR="007C77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7C774B" w:rsidR="00A444B4" w:rsidRPr="00473F36">
      <w:pPr>
        <w:jc w:val="both"/>
      </w:pPr>
    </w:p>
    <w:p w:rsidRDefault="001C7FB2" w:rsidP="002516ED" w:rsidR="00310925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>
      <w:pPr>
        <w:jc w:val="both"/>
      </w:pPr>
    </w:p>
    <w:p w:rsidRDefault="00310925" w:rsidP="002516ED" w:rsidR="00310925">
      <w:pPr>
        <w:jc w:val="both"/>
      </w:pPr>
    </w:p>
    <w:p w:rsidRDefault="00310925" w:rsidP="00310925" w:rsidR="00310925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C5E" w:rsidR="00690C5E">
      <w:r>
        <w:separator/>
      </w:r>
    </w:p>
  </w:endnote>
  <w:endnote w:id="0" w:type="continuationSeparator">
    <w:p w:rsidRDefault="00690C5E" w:rsidR="00690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7BB" w:rsidR="00A427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7BB" w:rsidR="00A427B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7BB" w:rsidR="00A427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C5E" w:rsidR="00690C5E">
      <w:r>
        <w:separator/>
      </w:r>
    </w:p>
  </w:footnote>
  <w:footnote w:id="0" w:type="continuationSeparator">
    <w:p w:rsidRDefault="00690C5E" w:rsidR="00690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A427BB">
      <w:t>977/2011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7BB" w:rsidR="00A427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4D7B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10925"/>
    <w:rsid w:val="00320C91"/>
    <w:rsid w:val="003256CC"/>
    <w:rsid w:val="0033294C"/>
    <w:rsid w:val="00341301"/>
    <w:rsid w:val="00341707"/>
    <w:rsid w:val="00356036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0C5E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C774B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27BB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33A41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2DBF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0749"/>
    <w:rsid w:val="00F2372C"/>
    <w:rsid w:val="00F31C4E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77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C77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77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C77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2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5429</properties:Characters>
  <properties:Lines>149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2016-11-10T13:23:00Z</dcterms:created>
  <dc:creator>Korisnik</dc:creator>
  <cp:lastModifiedBy>Jadranka Zelić</cp:lastModifiedBy>
  <cp:lastPrinted>2016-11-10T13:22:00Z</cp:lastPrinted>
  <dcterms:modified xmlns:xsi="http://www.w3.org/2001/XMLSchema-instance" xsi:type="dcterms:W3CDTF">2016-11-10T13:27:00Z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