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81d85" w14:paraId="8a81d85" w:rsidRDefault="006818A4" w:rsidP="006818A4" w:rsidR="006818A4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6818A4" w:rsidP="006818A4" w:rsidR="006818A4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6818A4" w:rsidP="006818A4" w:rsidR="006818A4">
      <w:r w:rsidRPr="0047448E">
        <w:t xml:space="preserve"> TRGOVAČKI SUD U </w:t>
      </w:r>
      <w:r>
        <w:t>PAZINU</w:t>
      </w:r>
    </w:p>
    <w:p w:rsidRDefault="006818A4" w:rsidP="006818A4" w:rsidR="006818A4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Posl.br.: 2 St-517/16-</w:t>
      </w:r>
      <w:r w:rsidR="000C68DC">
        <w:t>32</w:t>
      </w:r>
    </w:p>
    <w:p w:rsidRDefault="006818A4" w:rsidP="006818A4" w:rsidR="006818A4" w:rsidRPr="00C73B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6818A4" w:rsidP="006818A4" w:rsidR="006818A4" w:rsidRPr="00C73B3C"/>
    <w:p w:rsidRDefault="006818A4" w:rsidP="006818A4" w:rsidR="006818A4" w:rsidRPr="00C73B3C">
      <w:pPr>
        <w:jc w:val="center"/>
      </w:pPr>
    </w:p>
    <w:p w:rsidRDefault="006818A4" w:rsidP="006818A4" w:rsidR="006818A4" w:rsidRPr="00874F1F">
      <w:pPr>
        <w:ind w:firstLine="708"/>
        <w:jc w:val="both"/>
      </w:pPr>
      <w:r w:rsidRPr="00874F1F">
        <w:t xml:space="preserve">Trgovački sud u Pazinu, po stečajnom sucu Adrijani Labinjan Skok, u stečajnom postupku nad </w:t>
      </w:r>
      <w:r>
        <w:t xml:space="preserve">dužnikom </w:t>
      </w:r>
      <w:r w:rsidR="000C68DC" w:rsidRPr="00947A43">
        <w:t>M. I. L. L. d.o.o.</w:t>
      </w:r>
      <w:r w:rsidR="000C68DC">
        <w:t xml:space="preserve"> u stečaju</w:t>
      </w:r>
      <w:r w:rsidR="000C68DC" w:rsidRPr="00947A43">
        <w:t>, Novigrad, Glagoljaška 4, OIB: 44219687</w:t>
      </w:r>
      <w:r w:rsidR="000C68DC" w:rsidRPr="003F0FF0">
        <w:t>079</w:t>
      </w:r>
      <w:r w:rsidRPr="00874F1F">
        <w:t>,</w:t>
      </w:r>
      <w:r>
        <w:t xml:space="preserve"> po odredbi čl. 228. st. 1. i 2. Stečajnog zakona (NN 71/15),</w:t>
      </w:r>
      <w:r w:rsidRPr="00874F1F">
        <w:t xml:space="preserve"> dana </w:t>
      </w:r>
      <w:r w:rsidR="000C68DC">
        <w:t>5. rujna</w:t>
      </w:r>
      <w:r>
        <w:t xml:space="preserve"> 2017</w:t>
      </w:r>
      <w:r w:rsidRPr="00874F1F">
        <w:t>. donio je sljedeći</w:t>
      </w:r>
    </w:p>
    <w:p w:rsidRDefault="006818A4" w:rsidP="006818A4" w:rsidR="006818A4">
      <w:pPr>
        <w:jc w:val="both"/>
      </w:pPr>
    </w:p>
    <w:p w:rsidRDefault="006818A4" w:rsidP="006818A4" w:rsidR="006818A4" w:rsidRPr="00874F1F">
      <w:pPr>
        <w:jc w:val="both"/>
      </w:pPr>
    </w:p>
    <w:p w:rsidRDefault="006818A4" w:rsidP="006818A4" w:rsidR="006818A4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6818A4" w:rsidP="006818A4" w:rsidR="006818A4">
      <w:pPr>
        <w:jc w:val="center"/>
      </w:pPr>
    </w:p>
    <w:p w:rsidRDefault="006818A4" w:rsidP="006818A4" w:rsidR="006818A4" w:rsidRPr="00874F1F">
      <w:pPr>
        <w:jc w:val="center"/>
      </w:pPr>
    </w:p>
    <w:p w:rsidRDefault="006818A4" w:rsidP="006818A4" w:rsidR="006818A4" w:rsidRPr="00874F1F">
      <w:pPr>
        <w:ind w:firstLine="708"/>
        <w:jc w:val="both"/>
      </w:pPr>
      <w:r w:rsidRPr="00874F1F">
        <w:t xml:space="preserve">Skupština vjerovnika u stečajnom postupku nad </w:t>
      </w:r>
      <w:r>
        <w:t xml:space="preserve">dužnikom </w:t>
      </w:r>
      <w:r w:rsidR="000C68DC" w:rsidRPr="00947A43">
        <w:t>M. I. L. L. d.o.o.</w:t>
      </w:r>
      <w:r w:rsidR="000C68DC">
        <w:t xml:space="preserve"> u stečaju</w:t>
      </w:r>
      <w:r w:rsidR="000C68DC" w:rsidRPr="00947A43">
        <w:t>, Novigrad, Glagoljaška 4, OIB: 44219687</w:t>
      </w:r>
      <w:r w:rsidR="000C68DC" w:rsidRPr="003F0FF0">
        <w:t>079</w:t>
      </w:r>
      <w:r w:rsidRPr="00874F1F">
        <w:t xml:space="preserve">, održat će se dana </w:t>
      </w:r>
    </w:p>
    <w:p w:rsidRDefault="006818A4" w:rsidP="006818A4" w:rsidR="006818A4">
      <w:pPr>
        <w:jc w:val="both"/>
      </w:pPr>
    </w:p>
    <w:p w:rsidRDefault="006818A4" w:rsidP="006818A4" w:rsidR="006818A4" w:rsidRPr="00874F1F">
      <w:pPr>
        <w:jc w:val="both"/>
      </w:pPr>
    </w:p>
    <w:p w:rsidRDefault="000C68DC" w:rsidP="006818A4" w:rsidR="006818A4" w:rsidRPr="00820F70">
      <w:pPr>
        <w:jc w:val="center"/>
      </w:pPr>
      <w:r>
        <w:t>11</w:t>
      </w:r>
      <w:r w:rsidR="006818A4">
        <w:t>. listopada 2017. u 13</w:t>
      </w:r>
      <w:r w:rsidR="006818A4" w:rsidRPr="00820F70">
        <w:t>:</w:t>
      </w:r>
      <w:r w:rsidR="006818A4">
        <w:t>00</w:t>
      </w:r>
      <w:r w:rsidR="006818A4" w:rsidRPr="00820F70">
        <w:t xml:space="preserve"> sati, </w:t>
      </w:r>
    </w:p>
    <w:p w:rsidRDefault="006818A4" w:rsidP="006818A4" w:rsidR="006818A4" w:rsidRPr="00874F1F">
      <w:pPr>
        <w:jc w:val="center"/>
      </w:pPr>
      <w:r w:rsidRPr="00874F1F">
        <w:t xml:space="preserve">u Trgovačkom sudu u Pazinu, Pazin, </w:t>
      </w:r>
      <w:proofErr w:type="spellStart"/>
      <w:r w:rsidRPr="00874F1F">
        <w:t>Dršćevka</w:t>
      </w:r>
      <w:proofErr w:type="spellEnd"/>
      <w:r w:rsidRPr="00874F1F">
        <w:t xml:space="preserve"> 1, sudnica br. 5.</w:t>
      </w:r>
    </w:p>
    <w:p w:rsidRDefault="006818A4" w:rsidP="006818A4" w:rsidR="006818A4">
      <w:pPr>
        <w:jc w:val="both"/>
      </w:pPr>
    </w:p>
    <w:p w:rsidRDefault="006818A4" w:rsidP="006818A4" w:rsidR="006818A4" w:rsidRPr="00874F1F">
      <w:pPr>
        <w:jc w:val="both"/>
      </w:pPr>
    </w:p>
    <w:p w:rsidRDefault="006818A4" w:rsidP="006818A4" w:rsidR="006818A4" w:rsidRPr="00874F1F">
      <w:pPr>
        <w:ind w:firstLine="708"/>
        <w:jc w:val="both"/>
      </w:pPr>
      <w:r w:rsidRPr="00874F1F">
        <w:t>Dnevni red Skupštine:</w:t>
      </w:r>
    </w:p>
    <w:p w:rsidRDefault="006818A4" w:rsidP="006818A4" w:rsidR="000C68DC">
      <w:pPr>
        <w:jc w:val="both"/>
      </w:pPr>
      <w:r>
        <w:tab/>
        <w:t xml:space="preserve">1. </w:t>
      </w:r>
      <w:r w:rsidR="000C68DC">
        <w:t>Donošenje odluke da li će se nastaviti s poslovanjem stečajnog dužnika.</w:t>
      </w:r>
    </w:p>
    <w:p w:rsidRDefault="006818A4" w:rsidP="006818A4" w:rsidR="006818A4">
      <w:pPr>
        <w:jc w:val="both"/>
      </w:pPr>
      <w:r>
        <w:tab/>
        <w:t xml:space="preserve">2. Donošenje odluke </w:t>
      </w:r>
      <w:r w:rsidR="000C68DC">
        <w:t>o uvjetima i načinu unovčenja imovine</w:t>
      </w:r>
      <w:r>
        <w:t xml:space="preserve"> stečajnog dužnika.</w:t>
      </w:r>
    </w:p>
    <w:p w:rsidRDefault="006818A4" w:rsidP="006818A4" w:rsidR="006818A4" w:rsidRPr="00C73B3C">
      <w:pPr>
        <w:jc w:val="both"/>
      </w:pPr>
    </w:p>
    <w:p w:rsidRDefault="006818A4" w:rsidP="006818A4" w:rsidR="006818A4">
      <w:pPr>
        <w:jc w:val="center"/>
      </w:pPr>
    </w:p>
    <w:p w:rsidRDefault="006818A4" w:rsidP="006818A4" w:rsidR="006818A4" w:rsidRPr="00C73B3C">
      <w:pPr>
        <w:jc w:val="center"/>
      </w:pPr>
    </w:p>
    <w:p w:rsidRDefault="006818A4" w:rsidP="006818A4" w:rsidR="006818A4" w:rsidRPr="00C73B3C">
      <w:pPr>
        <w:jc w:val="center"/>
      </w:pPr>
      <w:r>
        <w:t>U Pazinu</w:t>
      </w:r>
      <w:r w:rsidRPr="00C73B3C">
        <w:t xml:space="preserve"> dana </w:t>
      </w:r>
      <w:r w:rsidR="000C68DC">
        <w:t>5. rujna</w:t>
      </w:r>
      <w:r>
        <w:t xml:space="preserve"> 2017.</w:t>
      </w:r>
    </w:p>
    <w:p w:rsidRDefault="006818A4" w:rsidP="006818A4" w:rsidR="006818A4">
      <w:pPr>
        <w:jc w:val="center"/>
      </w:pPr>
    </w:p>
    <w:p w:rsidRDefault="006818A4" w:rsidP="006818A4" w:rsidR="006818A4" w:rsidRPr="00C73B3C">
      <w:pPr>
        <w:jc w:val="center"/>
      </w:pPr>
    </w:p>
    <w:p w:rsidRDefault="006818A4" w:rsidP="006818A4" w:rsidR="006818A4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Pr="00C73B3C">
        <w:tab/>
        <w:t xml:space="preserve"> Sudac</w:t>
      </w:r>
    </w:p>
    <w:p w:rsidRDefault="006818A4" w:rsidP="006818A4" w:rsidR="006818A4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   Adrijana Labinjan Skok, v.r.</w:t>
      </w:r>
    </w:p>
    <w:p w:rsidRDefault="006818A4" w:rsidP="006818A4" w:rsidR="006818A4">
      <w:pPr>
        <w:jc w:val="both"/>
      </w:pPr>
    </w:p>
    <w:p w:rsidRDefault="006818A4" w:rsidP="006818A4" w:rsidR="006818A4">
      <w:pPr>
        <w:jc w:val="both"/>
      </w:pPr>
    </w:p>
    <w:p w:rsidRDefault="006818A4" w:rsidP="006818A4" w:rsidR="006818A4">
      <w:pPr>
        <w:ind w:firstLine="708"/>
        <w:jc w:val="both"/>
      </w:pPr>
    </w:p>
    <w:p w:rsidRDefault="006818A4" w:rsidP="006818A4" w:rsidR="006818A4" w:rsidRPr="00C73B3C">
      <w:pPr>
        <w:jc w:val="both"/>
      </w:pPr>
      <w:r w:rsidRPr="00C73B3C">
        <w:t>UPUTA O PRAVNOM LIJEKU</w:t>
      </w:r>
      <w:r>
        <w:t>:</w:t>
      </w:r>
    </w:p>
    <w:p w:rsidRDefault="006818A4" w:rsidP="006818A4" w:rsidR="006818A4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6818A4" w:rsidP="006818A4" w:rsidR="006818A4" w:rsidRPr="00C73B3C">
      <w:pPr>
        <w:jc w:val="both"/>
      </w:pPr>
    </w:p>
    <w:p w:rsidRDefault="006818A4" w:rsidP="006818A4" w:rsidR="006818A4" w:rsidRPr="008D5755">
      <w:pPr>
        <w:jc w:val="both"/>
      </w:pPr>
      <w:r w:rsidRPr="008D5755">
        <w:t>DNA:</w:t>
      </w:r>
    </w:p>
    <w:p w:rsidRDefault="006818A4" w:rsidP="006818A4" w:rsidR="006818A4">
      <w:r w:rsidRPr="008D5755">
        <w:t>- e-oglasna ploča suda</w:t>
      </w:r>
      <w:r>
        <w:t xml:space="preserve"> 8 dana</w:t>
      </w:r>
    </w:p>
    <w:p w:rsidRDefault="000C68DC" w:rsidP="006818A4" w:rsidR="006818A4">
      <w:r>
        <w:t>- stečajni upravitelj</w:t>
      </w:r>
      <w:r w:rsidR="006818A4">
        <w:t xml:space="preserve"> </w:t>
      </w:r>
      <w:proofErr w:type="spellStart"/>
      <w:r>
        <w:t>Jelenko</w:t>
      </w:r>
      <w:proofErr w:type="spellEnd"/>
      <w:r>
        <w:t xml:space="preserve"> Lehki, Zagreb, Pavla </w:t>
      </w:r>
      <w:proofErr w:type="spellStart"/>
      <w:r>
        <w:t>Hatza</w:t>
      </w:r>
      <w:proofErr w:type="spellEnd"/>
      <w:r>
        <w:t xml:space="preserve"> 10</w:t>
      </w:r>
    </w:p>
    <w:p w:rsidRDefault="006818A4" w:rsidP="006818A4" w:rsidR="006818A4"/>
    <w:p w:rsidRDefault="00556288" w:rsidR="00500701"/>
    <w:sectPr w:rsidSect="00820F70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6288" w:rsidR="00000000">
      <w:r>
        <w:separator/>
      </w:r>
    </w:p>
  </w:endnote>
  <w:endnote w:id="0" w:type="continuationSeparator">
    <w:p w:rsidRDefault="00556288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68DC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56288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288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556288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6288" w:rsidR="00000000">
      <w:r>
        <w:separator/>
      </w:r>
    </w:p>
  </w:footnote>
  <w:footnote w:id="0" w:type="continuationSeparator">
    <w:p w:rsidRDefault="00556288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68DC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56288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288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18A4"/>
    <w:rsid w:val="000C68DC"/>
    <w:rsid w:val="00554328"/>
    <w:rsid w:val="00556288"/>
    <w:rsid w:val="006818A4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18A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818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818A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818A4"/>
  </w:style>
  <w:style w:styleId="Zaglavlje" w:type="paragraph">
    <w:name w:val="header"/>
    <w:basedOn w:val="Normal"/>
    <w:link w:val="ZaglavljeChar"/>
    <w:rsid w:val="006818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818A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18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18A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62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6288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6288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288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288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18A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818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818A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818A4"/>
  </w:style>
  <w:style w:styleId="Zaglavlje" w:type="paragraph">
    <w:name w:val="header"/>
    <w:basedOn w:val="Normal"/>
    <w:link w:val="ZaglavljeChar"/>
    <w:rsid w:val="006818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818A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18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18A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62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6288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6288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6288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6288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14.2.17. spis u kal. 28.2.2017.</izvorni_sadrzaj>
    <derivirana_varijabla naziv="DomainObject.Predmet.Opis_1">od 14.2.17. spis u kal. 28.2.2017.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I. L. L. d.o.o. NOVIGRAD</izvorni_sadrzaj>
    <derivirana_varijabla naziv="DomainObject.Predmet.ProtustrankaFormated_1">  M. I. L. L. d.o.o. NOVIGRAD</derivirana_varijabla>
  </DomainObject.Predmet.ProtustrankaFormated>
  <DomainObject.Predmet.ProtustrankaFormatedOIB>
    <izvorni_sadrzaj>  M. I. L. L. d.o.o. NOVIGRAD, OIB 44219687079</izvorni_sadrzaj>
    <derivirana_varijabla naziv="DomainObject.Predmet.ProtustrankaFormatedOIB_1">  M. I. L. L. d.o.o. NOVIGRAD, OIB 44219687079</derivirana_varijabla>
  </DomainObject.Predmet.ProtustrankaFormatedOIB>
  <DomainObject.Predmet.ProtustrankaFormatedWithAdress>
    <izvorni_sadrzaj> M. I. L. L. d.o.o. NOVIGRAD, Glagoljaška 4, 52466 Novigrad</izvorni_sadrzaj>
    <derivirana_varijabla naziv="DomainObject.Predmet.ProtustrankaFormatedWithAdress_1"> M. I. L. L. d.o.o. NOVIGRAD, Glagoljaška 4, 52466 Novigrad</derivirana_varijabla>
  </DomainObject.Predmet.ProtustrankaFormatedWithAdress>
  <DomainObject.Predmet.ProtustrankaFormatedWithAdressOIB>
    <izvorni_sadrzaj> M. I. L. L. d.o.o. NOVIGRAD, OIB 44219687079, Glagoljaška 4, 52466 Novigrad</izvorni_sadrzaj>
    <derivirana_varijabla naziv="DomainObject.Predmet.ProtustrankaFormatedWithAdressOIB_1"> M. I. L. L. d.o.o. NOVIGRAD, OIB 44219687079, Glagoljaška 4, 52466 Novigrad</derivirana_varijabla>
  </DomainObject.Predmet.ProtustrankaFormatedWithAdressOIB>
  <DomainObject.Predmet.ProtustrankaWithAdress>
    <izvorni_sadrzaj>M. I. L. L. d.o.o. NOVIGRAD Glagoljaška 4, 52466 Novigrad</izvorni_sadrzaj>
    <derivirana_varijabla naziv="DomainObject.Predmet.ProtustrankaWithAdress_1">M. I. L. L. d.o.o. NOVIGRAD Glagoljaška 4, 52466 Novigrad</derivirana_varijabla>
  </DomainObject.Predmet.ProtustrankaWithAdress>
  <DomainObject.Predmet.ProtustrankaWithAdressOIB>
    <izvorni_sadrzaj>M. I. L. L. d.o.o. NOVIGRAD, OIB 44219687079, Glagoljaška 4, 52466 Novigrad</izvorni_sadrzaj>
    <derivirana_varijabla naziv="DomainObject.Predmet.ProtustrankaWithAdressOIB_1">M. I. L. L. d.o.o. NOVIGRAD, OIB 44219687079, Glagoljaška 4, 52466 Novigrad</derivirana_varijabla>
  </DomainObject.Predmet.ProtustrankaWithAdressOIB>
  <DomainObject.Predmet.ProtustrankaNazivFormated>
    <izvorni_sadrzaj>M. I. L. L. d.o.o. NOVIGRAD</izvorni_sadrzaj>
    <derivirana_varijabla naziv="DomainObject.Predmet.ProtustrankaNazivFormated_1">M. I. L. L. d.o.o. NOVIGRAD</derivirana_varijabla>
  </DomainObject.Predmet.ProtustrankaNazivFormated>
  <DomainObject.Predmet.ProtustrankaNazivFormatedOIB>
    <izvorni_sadrzaj>M. I. L. L. d.o.o. NOVIGRAD, OIB 44219687079</izvorni_sadrzaj>
    <derivirana_varijabla naziv="DomainObject.Predmet.ProtustrankaNazivFormatedOIB_1">M. I. L. L. d.o.o. NOVIGRAD, OIB 44219687079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227903.68</izvorni_sadrzaj>
    <derivirana_varijabla naziv="DomainObject.Predmet.TrenutnaVrijednost_1">227903.68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 I. L. L. d.o.o. NOVIGRAD</item>
    </izvorni_sadrzaj>
    <derivirana_varijabla naziv="DomainObject.Predmet.ProtuStrankaListFormated_1">
      <item>M. I. L. L. d.o.o. NOVIGRAD</item>
    </derivirana_varijabla>
  </DomainObject.Predmet.ProtuStrankaListFormated>
  <DomainObject.Predmet.ProtuStrankaListFormatedOIB>
    <izvorni_sadrzaj>
      <item>M. I. L. L. d.o.o. NOVIGRAD, OIB 44219687079</item>
    </izvorni_sadrzaj>
    <derivirana_varijabla naziv="DomainObject.Predmet.ProtuStrankaListFormatedOIB_1">
      <item>M. I. L. L. d.o.o. NOVIGRAD, OIB 44219687079</item>
    </derivirana_varijabla>
  </DomainObject.Predmet.ProtuStrankaListFormatedOIB>
  <DomainObject.Predmet.ProtuStrankaListFormatedWithAdress>
    <izvorni_sadrzaj>
      <item>M. I. L. L. d.o.o. NOVIGRAD, Glagoljaška 4, 52466 Novigrad</item>
    </izvorni_sadrzaj>
    <derivirana_varijabla naziv="DomainObject.Predmet.ProtuStrankaListFormatedWithAdress_1">
      <item>M. I. L. L. d.o.o. NOVIGRAD, Glagoljaška 4, 52466 Novigrad</item>
    </derivirana_varijabla>
  </DomainObject.Predmet.ProtuStrankaListFormatedWithAdress>
  <DomainObject.Predmet.ProtuStrankaListFormatedWithAdressOIB>
    <izvorni_sadrzaj>
      <item>M. I. L. L. d.o.o. NOVIGRAD, OIB 44219687079, Glagoljaška 4, 52466 Novigrad</item>
    </izvorni_sadrzaj>
    <derivirana_varijabla naziv="DomainObject.Predmet.ProtuStrankaListFormatedWithAdressOIB_1">
      <item>M. I. L. L. d.o.o. NOVIGRAD, OIB 44219687079, Glagoljaška 4, 52466 Novigrad</item>
    </derivirana_varijabla>
  </DomainObject.Predmet.ProtuStrankaListFormatedWithAdressOIB>
  <DomainObject.Predmet.ProtuStrankaListNazivFormated>
    <izvorni_sadrzaj>
      <item>M. I. L. L. d.o.o. NOVIGRAD</item>
    </izvorni_sadrzaj>
    <derivirana_varijabla naziv="DomainObject.Predmet.ProtuStrankaListNazivFormated_1">
      <item>M. I. L. L. d.o.o. NOVIGRAD</item>
    </derivirana_varijabla>
  </DomainObject.Predmet.ProtuStrankaListNazivFormated>
  <DomainObject.Predmet.ProtuStrankaListNazivFormatedOIB>
    <izvorni_sadrzaj>
      <item>M. I. L. L. d.o.o. NOVIGRAD, OIB 44219687079</item>
    </izvorni_sadrzaj>
    <derivirana_varijabla naziv="DomainObject.Predmet.ProtuStrankaListNazivFormatedOIB_1">
      <item>M. I. L. L. d.o.o. NOVIGRAD, OIB 44219687079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 I. L. L. d.o.o. NOVIGRAD</izvorni_sadrzaj>
    <derivirana_varijabla naziv="DomainObject.Predmet.ProtustrankaIDrugi_1">M. I. L. L.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M. I. L. L. d.o.o. NOVIGRAD, OIB 44219687079, Glagoljaška 4, 52466 Novigrad</izvorni_sadrzaj>
    <derivirana_varijabla naziv="DomainObject.Predmet.ProtustrankaIDrugiAdressOIB_1">M. I. L. L. d.o.o. NOVIGRAD, OIB 44219687079, Glagoljaška 4,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 I. L. L. d.o.o. NOVIGRAD</item>
    </izvorni_sadrzaj>
    <derivirana_varijabla naziv="DomainObject.Predmet.SudioniciListNaziv_1">
      <item>FINANCIJSKA AGENCIJA, RC RIJEKA, PODRUŽNICA PULA, PULA</item>
      <item>M. I. L. L.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M. I. L. L. d.o.o. NOVIGRAD, OIB 44219687079, Glagoljaška 4,52466 Novigrad</item>
    </izvorni_sadrzaj>
    <derivirana_varijabla naziv="DomainObject.Predmet.SudioniciListAdressOIB_1">
      <item>FINANCIJSKA AGENCIJA, RC RIJEKA, PODRUŽNICA PULA, PULA, OIB 85821130368, Giardini 5,52100 Pula</item>
      <item>M. I. L. L. d.o.o. NOVIGRAD, OIB 44219687079, Glagoljaška 4,52466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44219687079</item>
    </izvorni_sadrzaj>
    <derivirana_varijabla naziv="DomainObject.Predmet.SudioniciListNazivOIB_1">
      <item>, OIB 85821130368</item>
      <item>, OIB 44219687079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176</properties:Words>
  <properties:Characters>882</properties:Characters>
  <properties:Lines>45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2017-09-05T12:51:00Z</dcterms:created>
  <dc:creator>Jasmina Matika</dc:creator>
  <cp:lastModifiedBy>Jasmina Matika</cp:lastModifiedBy>
  <dcterms:modified xmlns:xsi="http://www.w3.org/2001/XMLSchema-instance" xsi:type="dcterms:W3CDTF">2017-09-05T12:56:00Z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