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122e" w14:paraId="5a6122e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053894">
        <w:rPr>
          <w:szCs w:val="20"/>
        </w:rPr>
        <w:t>2505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78260D">
        <w:rPr>
          <w:lang w:val="pt-BR"/>
        </w:rPr>
        <w:t xml:space="preserve">YING YING d.o.o., Zagreb, Samoborska cesta 145, OIB: </w:t>
      </w:r>
      <w:proofErr w:type="spellStart"/>
      <w:r w:rsidR="0078260D" w:rsidRPr="00BE7664">
        <w:t>33254581340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74218D">
        <w:t>osob</w:t>
      </w:r>
      <w:r w:rsidR="0053718D">
        <w:t>i</w:t>
      </w:r>
      <w:r w:rsidR="00CF4810">
        <w:t xml:space="preserve"> ovlašten</w:t>
      </w:r>
      <w:r w:rsidR="0053718D">
        <w:t>oj</w:t>
      </w:r>
      <w:r w:rsidR="00CF4810" w:rsidRPr="0041101F">
        <w:t xml:space="preserve"> za zastupanje </w:t>
      </w:r>
      <w:r w:rsidR="00CF4810" w:rsidRPr="0053718D">
        <w:t xml:space="preserve">dužnika </w:t>
      </w:r>
      <w:proofErr w:type="spellStart"/>
      <w:r w:rsidR="00C41F1F" w:rsidRPr="003F131B">
        <w:t>A</w:t>
      </w:r>
      <w:r w:rsidR="00C41F1F">
        <w:t>ihe</w:t>
      </w:r>
      <w:proofErr w:type="spellEnd"/>
      <w:r w:rsidR="00C41F1F">
        <w:t xml:space="preserve"> </w:t>
      </w:r>
      <w:proofErr w:type="spellStart"/>
      <w:r w:rsidR="00C41F1F" w:rsidRPr="003F131B">
        <w:t>Z</w:t>
      </w:r>
      <w:r w:rsidR="00C41F1F">
        <w:t>hu</w:t>
      </w:r>
      <w:proofErr w:type="spellEnd"/>
      <w:r w:rsidR="00C41F1F" w:rsidRPr="003F131B">
        <w:t>, Zagreb, U</w:t>
      </w:r>
      <w:r w:rsidR="00C41F1F">
        <w:t xml:space="preserve">lica </w:t>
      </w:r>
      <w:proofErr w:type="spellStart"/>
      <w:r w:rsidR="00C41F1F">
        <w:t>Kerestinečkih</w:t>
      </w:r>
      <w:proofErr w:type="spellEnd"/>
      <w:r w:rsidR="00C41F1F">
        <w:t xml:space="preserve"> žrtava </w:t>
      </w:r>
      <w:proofErr w:type="spellStart"/>
      <w:r w:rsidR="00C41F1F" w:rsidRPr="003F131B">
        <w:t>38</w:t>
      </w:r>
      <w:proofErr w:type="spellEnd"/>
      <w:r w:rsidR="00C41F1F" w:rsidRPr="003F131B">
        <w:t xml:space="preserve">, </w:t>
      </w:r>
      <w:proofErr w:type="spellStart"/>
      <w:r w:rsidR="00C41F1F" w:rsidRPr="003F131B">
        <w:t>OIB</w:t>
      </w:r>
      <w:proofErr w:type="spellEnd"/>
      <w:r w:rsidR="00C41F1F" w:rsidRPr="003F131B">
        <w:t xml:space="preserve">: </w:t>
      </w:r>
      <w:proofErr w:type="spellStart"/>
      <w:r w:rsidR="00C41F1F" w:rsidRPr="003F131B">
        <w:t>04763690360</w:t>
      </w:r>
      <w:proofErr w:type="spellEnd"/>
      <w:r w:rsidR="00CF4810" w:rsidRPr="0053718D">
        <w:t>, u roku od 8 dana</w:t>
      </w:r>
      <w:r w:rsidR="00CF4810" w:rsidRPr="00844A99">
        <w:t xml:space="preserve"> od dostave ovog zaključka </w:t>
      </w:r>
      <w:r w:rsidR="00114C93">
        <w:t xml:space="preserve">dostaviti podatke o imovini dužnika u skladu s rješenjem i zaključkom ovoga suda od </w:t>
      </w:r>
      <w:proofErr w:type="spellStart"/>
      <w:r w:rsidR="003A19CC">
        <w:t>21</w:t>
      </w:r>
      <w:proofErr w:type="spellEnd"/>
      <w:r w:rsidR="00114C93">
        <w:t xml:space="preserve">. </w:t>
      </w:r>
      <w:r w:rsidR="003A19CC">
        <w:t>ožujka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r w:rsidR="001314E8">
        <w:t>istoga dana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r w:rsidR="003A19CC">
        <w:t>5</w:t>
      </w:r>
      <w:r w:rsidR="00CF4810">
        <w:t xml:space="preserve">. </w:t>
      </w:r>
      <w:r w:rsidR="003A19CC">
        <w:t>travnja</w:t>
      </w:r>
      <w:r w:rsidR="00BD1DCF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6F4B7B">
        <w:t>o imovini dužnika</w:t>
      </w:r>
      <w:r w:rsidR="007B4B0C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BA7DD9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BA7DD9" w:rsidP="00BA7DD9" w:rsidR="00BA7DD9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BA7DD9" w:rsidP="00BA7DD9" w:rsidR="00D0618B" w:rsidRPr="005175F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53894"/>
    <w:rsid w:val="00061B9F"/>
    <w:rsid w:val="00071582"/>
    <w:rsid w:val="00083A54"/>
    <w:rsid w:val="000B2164"/>
    <w:rsid w:val="000B3575"/>
    <w:rsid w:val="000B5935"/>
    <w:rsid w:val="000D3AE2"/>
    <w:rsid w:val="000E41E4"/>
    <w:rsid w:val="000E5617"/>
    <w:rsid w:val="00114C93"/>
    <w:rsid w:val="00121714"/>
    <w:rsid w:val="001314E8"/>
    <w:rsid w:val="00157C9F"/>
    <w:rsid w:val="00193353"/>
    <w:rsid w:val="00195602"/>
    <w:rsid w:val="001960F6"/>
    <w:rsid w:val="00197AB2"/>
    <w:rsid w:val="001B1C0D"/>
    <w:rsid w:val="001B2479"/>
    <w:rsid w:val="001F78EC"/>
    <w:rsid w:val="0020014E"/>
    <w:rsid w:val="0023071D"/>
    <w:rsid w:val="002403B1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02BD"/>
    <w:rsid w:val="00363BD0"/>
    <w:rsid w:val="00383F00"/>
    <w:rsid w:val="0038407F"/>
    <w:rsid w:val="003A19CC"/>
    <w:rsid w:val="003C7416"/>
    <w:rsid w:val="003E62EA"/>
    <w:rsid w:val="003F2F8E"/>
    <w:rsid w:val="003F4C86"/>
    <w:rsid w:val="0042431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D5AE8"/>
    <w:rsid w:val="004F0DE3"/>
    <w:rsid w:val="00507B9A"/>
    <w:rsid w:val="005175F0"/>
    <w:rsid w:val="0053718D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F4B7B"/>
    <w:rsid w:val="00740CB5"/>
    <w:rsid w:val="0074218D"/>
    <w:rsid w:val="00753295"/>
    <w:rsid w:val="00755F91"/>
    <w:rsid w:val="0078260D"/>
    <w:rsid w:val="00795B21"/>
    <w:rsid w:val="007A2B09"/>
    <w:rsid w:val="007B4B0C"/>
    <w:rsid w:val="007B6E2D"/>
    <w:rsid w:val="008043C1"/>
    <w:rsid w:val="00817E97"/>
    <w:rsid w:val="00825E59"/>
    <w:rsid w:val="008337CF"/>
    <w:rsid w:val="008428E4"/>
    <w:rsid w:val="00844A99"/>
    <w:rsid w:val="008523F0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A7DD9"/>
    <w:rsid w:val="00BC7BFB"/>
    <w:rsid w:val="00BD1DCF"/>
    <w:rsid w:val="00BD4C97"/>
    <w:rsid w:val="00BF448D"/>
    <w:rsid w:val="00BF5F17"/>
    <w:rsid w:val="00C41F1F"/>
    <w:rsid w:val="00C47B40"/>
    <w:rsid w:val="00C64A90"/>
    <w:rsid w:val="00C75B11"/>
    <w:rsid w:val="00C80A4A"/>
    <w:rsid w:val="00C8100D"/>
    <w:rsid w:val="00CB1327"/>
    <w:rsid w:val="00CE0725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0571F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D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7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St-2505/2016-18</izvorni_sadrzaj>
    <derivirana_varijabla naziv="DomainObject.Oznaka_1">St-2505/2016-18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YING YING d.o.o.</izvorni_sadrzaj>
    <derivirana_varijabla naziv="DomainObject.Predmet.ProtustrankaFormated_1">  YING YING d.o.o.</derivirana_varijabla>
  </DomainObject.Predmet.ProtustrankaFormated>
  <DomainObject.Predmet.ProtustrankaFormatedOIB>
    <izvorni_sadrzaj>  YING YING d.o.o., OIB 33254581340</izvorni_sadrzaj>
    <derivirana_varijabla naziv="DomainObject.Predmet.ProtustrankaFormatedOIB_1">  YING YING d.o.o., OIB 33254581340</derivirana_varijabla>
  </DomainObject.Predmet.ProtustrankaFormatedOIB>
  <DomainObject.Predmet.ProtustrankaFormatedWithAdress>
    <izvorni_sadrzaj> YING YING d.o.o., Samoborska cesta 145, 10000 Zagreb</izvorni_sadrzaj>
    <derivirana_varijabla naziv="DomainObject.Predmet.ProtustrankaFormatedWithAdress_1"> YING YING d.o.o., Samoborska cesta 145, 10000 Zagreb</derivirana_varijabla>
  </DomainObject.Predmet.ProtustrankaFormatedWithAdress>
  <DomainObject.Predmet.ProtustrankaFormatedWithAdressOIB>
    <izvorni_sadrzaj> YING YING d.o.o., OIB 33254581340, Samoborska cesta 145, 10000 Zagreb</izvorni_sadrzaj>
    <derivirana_varijabla naziv="DomainObject.Predmet.ProtustrankaFormatedWithAdressOIB_1"> YING YING d.o.o., OIB 33254581340, Samoborska cesta 145, 10000 Zagreb</derivirana_varijabla>
  </DomainObject.Predmet.ProtustrankaFormatedWithAdressOIB>
  <DomainObject.Predmet.ProtustrankaWithAdress>
    <izvorni_sadrzaj>YING YING d.o.o. Samoborska cesta 145, 10000 Zagreb</izvorni_sadrzaj>
    <derivirana_varijabla naziv="DomainObject.Predmet.ProtustrankaWithAdress_1">YING YING d.o.o. Samoborska cesta 145, 10000 Zagreb</derivirana_varijabla>
  </DomainObject.Predmet.ProtustrankaWithAdress>
  <DomainObject.Predmet.ProtustrankaWithAdressOIB>
    <izvorni_sadrzaj>YING YING d.o.o., OIB 33254581340, Samoborska cesta 145, 10000 Zagreb</izvorni_sadrzaj>
    <derivirana_varijabla naziv="DomainObject.Predmet.ProtustrankaWithAdressOIB_1">YING YING d.o.o., OIB 33254581340, Samoborska cesta 145, 10000 Zagreb</derivirana_varijabla>
  </DomainObject.Predmet.ProtustrankaWithAdressOIB>
  <DomainObject.Predmet.ProtustrankaNazivFormated>
    <izvorni_sadrzaj>YING YING d.o.o.</izvorni_sadrzaj>
    <derivirana_varijabla naziv="DomainObject.Predmet.ProtustrankaNazivFormated_1">YING YING d.o.o.</derivirana_varijabla>
  </DomainObject.Predmet.ProtustrankaNazivFormated>
  <DomainObject.Predmet.ProtustrankaNazivFormatedOIB>
    <izvorni_sadrzaj>YING YING d.o.o., OIB 33254581340</izvorni_sadrzaj>
    <derivirana_varijabla naziv="DomainObject.Predmet.ProtustrankaNazivFormatedOIB_1">YING YING d.o.o., OIB 33254581340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Aihe Zhu</izvorni_sadrzaj>
    <derivirana_varijabla naziv="DomainObject.Predmet.StrankaFormated_1">  FINA Regionalni centar Zagreb; Aihe Zhu</derivirana_varijabla>
  </DomainObject.Predmet.StrankaFormated>
  <DomainObject.Predmet.StrankaFormatedOIB>
    <izvorni_sadrzaj>  FINA Regionalni centar Zagreb, OIB 85821130368; Aihe Zhu, OIB 04763690360</izvorni_sadrzaj>
    <derivirana_varijabla naziv="DomainObject.Predmet.StrankaFormatedOIB_1">  FINA Regionalni centar Zagreb, OIB 85821130368; Aihe Zhu, OIB 04763690360</derivirana_varijabla>
  </DomainObject.Predmet.StrankaFormatedOIB>
  <DomainObject.Predmet.StrankaFormatedWithAdress>
    <izvorni_sadrzaj> FINA Regionalni centar Zagreb, Trg svibanjskih žrtava 1995. 1, 10000 Zagreb; Aihe Zhu, Ulica Kerestinečkih Žrtava 38, 10000 Zagreb</izvorni_sadrzaj>
    <derivirana_varijabla naziv="DomainObject.Predmet.StrankaFormatedWithAdress_1"> FINA Regionalni centar Zagreb, Trg svibanjskih žrtava 1995. 1, 10000 Zagreb; Aihe Zhu, Ulica Kerestinečkih Žrtava 38, 10000 Zagreb</derivirana_varijabla>
  </DomainObject.Predmet.StrankaFormatedWithAdress>
  <DomainObject.Predmet.StrankaFormatedWithAdressOIB>
    <izvorni_sadrzaj> FINA Regionalni centar Zagreb, OIB 85821130368, Trg svibanjskih žrtava 1995. 1, 10000 Zagreb; Aihe Zhu, OIB 04763690360, Ulica Kerestinečkih Žrtava 38, 10000 Zagreb</izvorni_sadrzaj>
    <derivirana_varijabla naziv="DomainObject.Predmet.StrankaFormatedWithAdressOIB_1"> FINA Regionalni centar Zagreb, OIB 85821130368, Trg svibanjskih žrtava 1995. 1, 10000 Zagreb; Aihe Zhu, OIB 04763690360, Ulica Kerestinečkih Žrtava 38, 10000 Zagreb</derivirana_varijabla>
  </DomainObject.Predmet.StrankaFormatedWithAdressOIB>
  <DomainObject.Predmet.StrankaWithAdress>
    <izvorni_sadrzaj>FINA Regionalni centar Zagreb Trg svibanjskih žrtava 1995. 1,10000 Zagreb,Aihe Zhu Ulica Kerestinečkih Žrtava 38,10000 Zagreb</izvorni_sadrzaj>
    <derivirana_varijabla naziv="DomainObject.Predmet.StrankaWithAdress_1">FINA Regionalni centar Zagreb Trg svibanjskih žrtava 1995. 1,10000 Zagreb,Aihe Zhu Ulica Kerestinečkih Žrtava 38,10000 Zagreb</derivirana_varijabla>
  </DomainObject.Predmet.StrankaWithAdress>
  <DomainObject.Predmet.StrankaWithAdressOIB>
    <izvorni_sadrzaj>FINA Regionalni centar Zagreb, OIB 85821130368, Trg svibanjskih žrtava 1995. 1,10000 Zagreb,Aihe Zhu, OIB 04763690360, Ulica Kerestinečkih Žrtava 38,10000 Zagreb</izvorni_sadrzaj>
    <derivirana_varijabla naziv="DomainObject.Predmet.StrankaWithAdressOIB_1">FINA Regionalni centar Zagreb, OIB 85821130368, Trg svibanjskih žrtava 1995. 1,10000 Zagreb,Aihe Zhu, OIB 04763690360, Ulica Kerestinečkih Žrtava 38,10000 Zagreb</derivirana_varijabla>
  </DomainObject.Predmet.StrankaWithAdressOIB>
  <DomainObject.Predmet.StrankaNazivFormated>
    <izvorni_sadrzaj>FINA Regionalni centar Zagreb,Aihe Zhu</izvorni_sadrzaj>
    <derivirana_varijabla naziv="DomainObject.Predmet.StrankaNazivFormated_1">FINA Regionalni centar Zagreb,Aihe Zhu</derivirana_varijabla>
  </DomainObject.Predmet.StrankaNazivFormated>
  <DomainObject.Predmet.StrankaNazivFormatedOIB>
    <izvorni_sadrzaj>FINA Regionalni centar Zagreb, OIB 85821130368,Aihe Zhu, OIB 04763690360</izvorni_sadrzaj>
    <derivirana_varijabla naziv="DomainObject.Predmet.StrankaNazivFormatedOIB_1">FINA Regionalni centar Zagreb, OIB 85821130368,Aihe Zhu, OIB 04763690360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Aihe Zhu</item>
    </izvorni_sadrzaj>
    <derivirana_varijabla naziv="DomainObject.Predmet.StrankaListFormated_1">
      <item>FINA Regionalni centar Zagreb</item>
      <item>Aihe Zhu</item>
    </derivirana_varijabla>
  </DomainObject.Predmet.StrankaListFormated>
  <DomainObject.Predmet.StrankaListFormatedOIB>
    <izvorni_sadrzaj>
      <item>FINA Regionalni centar Zagreb, OIB 85821130368</item>
      <item>Aihe Zhu, OIB 04763690360</item>
    </izvorni_sadrzaj>
    <derivirana_varijabla naziv="DomainObject.Predmet.StrankaListFormatedOIB_1">
      <item>FINA Regionalni centar Zagreb, OIB 85821130368</item>
      <item>Aihe Zhu, OIB 04763690360</item>
    </derivirana_varijabla>
  </DomainObject.Predmet.StrankaListFormatedOIB>
  <DomainObject.Predmet.StrankaListFormatedWithAdress>
    <izvorni_sadrzaj>
      <item>FINA Regionalni centar Zagreb, Trg svibanjskih žrtava 1995. 1, 10000 Zagreb</item>
      <item>Aihe Zhu, Ulica Kerestinečkih Žrtava 38, 10000 Zagreb</item>
    </izvorni_sadrzaj>
    <derivirana_varijabla naziv="DomainObject.Predmet.StrankaListFormatedWithAdress_1">
      <item>FINA Regionalni centar Zagreb, Trg svibanjskih žrtava 1995. 1, 10000 Zagreb</item>
      <item>Aihe Zhu, Ulica Kerestinečkih Žrtava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Aihe Zhu, OIB 04763690360, Ulica Kerestinečkih Žrtava 38, 10000 Zagreb</item>
    </izvorni_sadrzaj>
    <derivirana_varijabla naziv="DomainObject.Predmet.StrankaListFormatedWithAdressOIB_1">
      <item>FINA Regionalni centar Zagreb, OIB 85821130368, Trg svibanjskih žrtava 1995. 1, 10000 Zagreb</item>
      <item>Aihe Zhu, OIB 04763690360, Ulica Kerestinečkih Žrtava 38, 10000 Zagreb</item>
    </derivirana_varijabla>
  </DomainObject.Predmet.StrankaListFormatedWithAdressOIB>
  <DomainObject.Predmet.StrankaListNazivFormated>
    <izvorni_sadrzaj>
      <item>FINA Regionalni centar Zagreb</item>
      <item>Aihe Zhu</item>
    </izvorni_sadrzaj>
    <derivirana_varijabla naziv="DomainObject.Predmet.StrankaListNazivFormated_1">
      <item>FINA Regionalni centar Zagreb</item>
      <item>Aihe Zhu</item>
    </derivirana_varijabla>
  </DomainObject.Predmet.StrankaListNazivFormated>
  <DomainObject.Predmet.StrankaListNazivFormatedOIB>
    <izvorni_sadrzaj>
      <item>FINA Regionalni centar Zagreb, OIB 85821130368</item>
      <item>Aihe Zhu, OIB 04763690360</item>
    </izvorni_sadrzaj>
    <derivirana_varijabla naziv="DomainObject.Predmet.StrankaListNazivFormatedOIB_1">
      <item>FINA Regionalni centar Zagreb, OIB 85821130368</item>
      <item>Aihe Zhu, OIB 04763690360</item>
    </derivirana_varijabla>
  </DomainObject.Predmet.StrankaListNazivFormatedOIB>
  <DomainObject.Predmet.ProtuStrankaListFormated>
    <izvorni_sadrzaj>
      <item>YING YING d.o.o.</item>
    </izvorni_sadrzaj>
    <derivirana_varijabla naziv="DomainObject.Predmet.ProtuStrankaListFormated_1">
      <item>YING YING d.o.o.</item>
    </derivirana_varijabla>
  </DomainObject.Predmet.ProtuStrankaListFormated>
  <DomainObject.Predmet.ProtuStrankaListFormatedOIB>
    <izvorni_sadrzaj>
      <item>YING YING d.o.o., OIB 33254581340</item>
    </izvorni_sadrzaj>
    <derivirana_varijabla naziv="DomainObject.Predmet.ProtuStrankaListFormatedOIB_1">
      <item>YING YING d.o.o., OIB 33254581340</item>
    </derivirana_varijabla>
  </DomainObject.Predmet.ProtuStrankaListFormatedOIB>
  <DomainObject.Predmet.ProtuStrankaListFormatedWithAdress>
    <izvorni_sadrzaj>
      <item>YING YING d.o.o., Samoborska cesta 145, 10000 Zagreb</item>
    </izvorni_sadrzaj>
    <derivirana_varijabla naziv="DomainObject.Predmet.ProtuStrankaListFormatedWithAdress_1">
      <item>YING YING d.o.o., Samoborska cesta 145, 10000 Zagreb</item>
    </derivirana_varijabla>
  </DomainObject.Predmet.ProtuStrankaListFormatedWithAdress>
  <DomainObject.Predmet.ProtuStrankaListFormatedWithAdressOIB>
    <izvorni_sadrzaj>
      <item>YING YING d.o.o., OIB 33254581340, Samoborska cesta 145, 10000 Zagreb</item>
    </izvorni_sadrzaj>
    <derivirana_varijabla naziv="DomainObject.Predmet.ProtuStrankaListFormatedWithAdressOIB_1">
      <item>YING YING d.o.o., OIB 33254581340, Samoborska cesta 145, 10000 Zagreb</item>
    </derivirana_varijabla>
  </DomainObject.Predmet.ProtuStrankaListFormatedWithAdressOIB>
  <DomainObject.Predmet.ProtuStrankaListNazivFormated>
    <izvorni_sadrzaj>
      <item>YING YING d.o.o.</item>
    </izvorni_sadrzaj>
    <derivirana_varijabla naziv="DomainObject.Predmet.ProtuStrankaListNazivFormated_1">
      <item>YING YING d.o.o.</item>
    </derivirana_varijabla>
  </DomainObject.Predmet.ProtuStrankaListNazivFormated>
  <DomainObject.Predmet.ProtuStrankaListNazivFormatedOIB>
    <izvorni_sadrzaj>
      <item>YING YING d.o.o., OIB 33254581340</item>
    </izvorni_sadrzaj>
    <derivirana_varijabla naziv="DomainObject.Predmet.ProtuStrankaListNazivFormatedOIB_1">
      <item>YING YING d.o.o., OIB 33254581340</item>
    </derivirana_varijabla>
  </DomainObject.Predmet.ProtuStrankaListNazivFormatedOIB>
  <DomainObject.Predmet.OstaliListFormated>
    <izvorni_sadrzaj>
      <item>Raiffeisenbank Austria d.d.</item>
      <item>Aihe Zhu</item>
    </izvorni_sadrzaj>
    <derivirana_varijabla naziv="DomainObject.Predmet.OstaliListFormated_1">
      <item>Raiffeisenbank Austria d.d.</item>
      <item>Aihe Zhu</item>
    </derivirana_varijabla>
  </DomainObject.Predmet.OstaliListFormated>
  <DomainObject.Predmet.OstaliListFormatedOIB>
    <izvorni_sadrzaj>
      <item>Raiffeisenbank Austria d.d., OIB 53056966535</item>
      <item>Aihe Zhu, OIB 04763690360</item>
    </izvorni_sadrzaj>
    <derivirana_varijabla naziv="DomainObject.Predmet.OstaliListFormatedOIB_1">
      <item>Raiffeisenbank Austria d.d., OIB 53056966535</item>
      <item>Aihe Zhu, OIB 04763690360</item>
    </derivirana_varijabla>
  </DomainObject.Predmet.OstaliListFormatedOIB>
  <DomainObject.Predmet.OstaliListFormatedWithAdress>
    <izvorni_sadrzaj>
      <item>Raiffeisenbank Austria d.d., Magazinska cesta 69, 10000 Zagreb</item>
      <item>Aihe Zhu, Ulica kerestinečkih država 38, 10000 Zagreb</item>
    </izvorni_sadrzaj>
    <derivirana_varijabla naziv="DomainObject.Predmet.OstaliListFormatedWithAdress_1">
      <item>Raiffeisenbank Austria d.d., Magazinska cesta 69, 10000 Zagreb</item>
      <item>Aihe Zhu, Ulica kerestinečkih država 38,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Aihe Zhu, OIB 04763690360, Ulica kerestinečkih država 38, 10000 Zagreb</item>
    </izvorni_sadrzaj>
    <derivirana_varijabla naziv="DomainObject.Predmet.OstaliListFormatedWithAdressOIB_1">
      <item>Raiffeisenbank Austria d.d., OIB 53056966535, Magazinska cesta 69, 10000 Zagreb</item>
      <item>Aihe Zhu, OIB 04763690360, Ulica kerestinečkih država 38, 10000 Zagreb</item>
    </derivirana_varijabla>
  </DomainObject.Predmet.OstaliListFormatedWithAdressOIB>
  <DomainObject.Predmet.OstaliListNazivFormated>
    <izvorni_sadrzaj>
      <item>Raiffeisenbank Austria d.d.</item>
      <item>Aihe Zhu</item>
    </izvorni_sadrzaj>
    <derivirana_varijabla naziv="DomainObject.Predmet.OstaliListNazivFormated_1">
      <item>Raiffeisenbank Austria d.d.</item>
      <item>Aihe Zhu</item>
    </derivirana_varijabla>
  </DomainObject.Predmet.OstaliListNazivFormated>
  <DomainObject.Predmet.OstaliListNazivFormatedOIB>
    <izvorni_sadrzaj>
      <item>Raiffeisenbank Austria d.d., OIB 53056966535</item>
      <item>Aihe Zhu, OIB 04763690360</item>
    </izvorni_sadrzaj>
    <derivirana_varijabla naziv="DomainObject.Predmet.OstaliListNazivFormatedOIB_1">
      <item>Raiffeisenbank Austria d.d., OIB 53056966535</item>
      <item>Aihe Zhu, OIB 04763690360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St-2505/2016-18</izvorni_sadrzaj>
    <derivirana_varijabla naziv="DomainObject.PoslovniBrojDokumenta_1">St-2505/2016-18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YING YING d.o.o.</izvorni_sadrzaj>
    <derivirana_varijabla naziv="DomainObject.Predmet.ProtustrankaIDrugi_1">YING YING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YING YING d.o.o., OIB 33254581340, Samoborska cesta 145, 10000 Zagreb</izvorni_sadrzaj>
    <derivirana_varijabla naziv="DomainObject.Predmet.ProtustrankaIDrugiAdressOIB_1">YING YING d.o.o., OIB 33254581340,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YING YING d.o.o.</item>
      <item>Raiffeisenbank Austria d.d.</item>
      <item>Aihe Zhu</item>
      <item>Aihe Zhu</item>
    </izvorni_sadrzaj>
    <derivirana_varijabla naziv="DomainObject.Predmet.SudioniciListNaziv_1">
      <item>FINA Regionalni centar Zagreb</item>
      <item>YING YING d.o.o.</item>
      <item>Raiffeisenbank Austria d.d.</item>
      <item>Aihe Zhu</item>
      <item>Aihe Zhu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YING d.o.o., OIB 33254581340, Samoborska cesta 145,10000 Zagreb</item>
      <item>Raiffeisenbank Austria d.d., OIB 53056966535, Magazinska cesta 69,10000 Zagreb</item>
      <item>Aihe Zhu, OIB 04763690360, Ulica kerestinečkih država 38,10000 Zagreb</item>
      <item>Aihe Zhu, OIB 04763690360, Ulica Kerestinečkih Žrtava 38,10000 Zagreb</item>
    </izvorni_sadrzaj>
    <derivirana_varijabla naziv="DomainObject.Predmet.SudioniciListAdressOIB_1">
      <item>FINA Regionalni centar Zagreb, OIB 85821130368, Trg svibanjskih žrtava 1995. 1,10000 Zagreb</item>
      <item>YING YING d.o.o., OIB 33254581340, Samoborska cesta 145,10000 Zagreb</item>
      <item>Raiffeisenbank Austria d.d., OIB 53056966535, Magazinska cesta 69,10000 Zagreb</item>
      <item>Aihe Zhu, OIB 04763690360, Ulica kerestinečkih država 38,10000 Zagreb</item>
      <item>Aihe Zhu, OIB 04763690360, Ulica Kerestinečkih Žrtava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33254581340</item>
      <item>, OIB 53056966535</item>
      <item>, OIB 04763690360</item>
      <item>, OIB 04763690360</item>
    </izvorni_sadrzaj>
    <derivirana_varijabla naziv="DomainObject.Predmet.SudioniciListNazivOIB_1">
      <item>, OIB 85821130368</item>
      <item>, OIB 33254581340</item>
      <item>, OIB 53056966535</item>
      <item>, OIB 04763690360</item>
      <item>, OIB 04763690360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418D5-6F31-4CB5-8DD2-25FD663EB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163</properties:Words>
  <properties:Characters>805</properties:Characters>
  <properties:Lines>32</properties:Lines>
  <properties:Paragraphs>15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2017-07-20T08:15:00Z</cp:lastPrinted>
  <dcterms:modified xmlns:xsi="http://www.w3.org/2001/XMLSchema-instance" xsi:type="dcterms:W3CDTF">2017-07-20T08:16:00Z</dcterms:modified>
  <cp:revision>64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St-2505/2016-18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