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21a7" w14:paraId="d1921a7" w:rsidRDefault="00385AE7" w:rsidP="00EF48E0" w:rsidR="00EF48E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53D5" w:rsidR="005753D5"/>
    <w:p w:rsidRDefault="005753D5" w:rsidR="005753D5">
      <w:r>
        <w:t>REPUBLIKA HRVATSKA</w:t>
      </w:r>
    </w:p>
    <w:p w:rsidRDefault="005753D5" w:rsidR="005753D5">
      <w:r>
        <w:t>TRGOVAČKI SUD U</w:t>
      </w:r>
      <w:r w:rsidR="00B870DF">
        <w:t xml:space="preserve"> OSIJEKU</w:t>
      </w:r>
    </w:p>
    <w:p w:rsidRDefault="005753D5" w:rsidR="006E2E1A">
      <w:r>
        <w:t>S</w:t>
      </w:r>
      <w:r w:rsidR="00B870DF">
        <w:t xml:space="preserve">TALNA SLUŽBA </w:t>
      </w:r>
      <w:r w:rsidR="001667B1">
        <w:t>U SLAVONSKOM</w:t>
      </w:r>
      <w:r w:rsidR="00794F25">
        <w:t xml:space="preserve"> BROD</w:t>
      </w:r>
      <w:r w:rsidR="001667B1">
        <w:t>U</w:t>
      </w:r>
      <w:r>
        <w:t xml:space="preserve"> </w:t>
      </w:r>
    </w:p>
    <w:p w:rsidRDefault="006E2E1A" w:rsidR="006E2E1A">
      <w:r>
        <w:t>Trg pobjede 13</w:t>
      </w:r>
      <w:r w:rsidR="00E5641F">
        <w:t xml:space="preserve"> </w:t>
      </w:r>
    </w:p>
    <w:p w:rsidRDefault="006E2E1A" w:rsidR="00BC3524" w:rsidRPr="00794F25">
      <w:r>
        <w:t xml:space="preserve">35000 Slavonski Brod       </w:t>
      </w:r>
      <w:r w:rsidR="005753D5">
        <w:t xml:space="preserve">                                      </w:t>
      </w:r>
      <w:r w:rsidR="005001E5">
        <w:t xml:space="preserve">                   </w:t>
      </w:r>
      <w:r w:rsidR="00F61036">
        <w:t xml:space="preserve">        </w:t>
      </w:r>
      <w:r w:rsidR="005001E5">
        <w:t xml:space="preserve">  </w:t>
      </w:r>
      <w:r w:rsidR="005001E5" w:rsidRPr="00664FDC">
        <w:rPr>
          <w:b/>
        </w:rPr>
        <w:t xml:space="preserve">Broj: </w:t>
      </w:r>
      <w:r w:rsidR="00664FDC" w:rsidRPr="00664FDC">
        <w:rPr>
          <w:b/>
        </w:rPr>
        <w:t>1/</w:t>
      </w:r>
      <w:r w:rsidR="005001E5" w:rsidRPr="00664FDC">
        <w:rPr>
          <w:b/>
        </w:rPr>
        <w:t>St-</w:t>
      </w:r>
      <w:r w:rsidR="00877871">
        <w:rPr>
          <w:b/>
        </w:rPr>
        <w:t>763/</w:t>
      </w:r>
      <w:r w:rsidR="00664FDC" w:rsidRPr="00664FDC">
        <w:rPr>
          <w:b/>
        </w:rPr>
        <w:t>2018-</w:t>
      </w:r>
      <w:r w:rsidR="00877871">
        <w:rPr>
          <w:b/>
        </w:rPr>
        <w:t>17</w:t>
      </w:r>
    </w:p>
    <w:p w:rsidRDefault="00972391" w:rsidR="00972391" w:rsidRPr="00794F25"/>
    <w:p w:rsidRDefault="00972391" w:rsidP="00972391" w:rsidR="005753D5" w:rsidRPr="00794F25">
      <w:pPr>
        <w:jc w:val="center"/>
      </w:pPr>
      <w:r w:rsidRPr="00794F25">
        <w:t>R E P U B L I K A     H R V A T S K A</w:t>
      </w:r>
    </w:p>
    <w:p w:rsidRDefault="005753D5" w:rsidP="005753D5" w:rsidR="00BC3524" w:rsidRPr="00794F25">
      <w:pPr>
        <w:jc w:val="center"/>
      </w:pPr>
      <w:r w:rsidRPr="00794F25">
        <w:t>R J E Š E N J E</w:t>
      </w:r>
    </w:p>
    <w:p w:rsidRDefault="005753D5" w:rsidR="005753D5"/>
    <w:p w:rsidRDefault="005753D5" w:rsidP="00064D24" w:rsidR="00043E83">
      <w:pPr>
        <w:jc w:val="both"/>
      </w:pPr>
      <w:r>
        <w:tab/>
        <w:t xml:space="preserve">TRGOVAČKI SUD U </w:t>
      </w:r>
      <w:r w:rsidR="00E76B10">
        <w:t xml:space="preserve">OSIJEKU STALNA SLUŽBA </w:t>
      </w:r>
      <w:r w:rsidR="00794F25">
        <w:t>U SLAVONSKOM BRODU</w:t>
      </w:r>
      <w:r>
        <w:t xml:space="preserve">, po </w:t>
      </w:r>
      <w:r w:rsidR="00664FDC">
        <w:t>stečajnoj sutkinji</w:t>
      </w:r>
      <w:r w:rsidR="00446ADB">
        <w:t xml:space="preserve"> Vesni Vukelić, u </w:t>
      </w:r>
      <w:r w:rsidR="00877871">
        <w:t>stečajnom predmetu dužnika</w:t>
      </w:r>
      <w:r w:rsidR="00664FDC">
        <w:t xml:space="preserve"> </w:t>
      </w:r>
      <w:r w:rsidR="00877871">
        <w:t>CRVENI KURG d.o.o. u st</w:t>
      </w:r>
      <w:r w:rsidR="009F213E">
        <w:t xml:space="preserve">ečaju Zagreb, </w:t>
      </w:r>
      <w:proofErr w:type="spellStart"/>
      <w:r w:rsidR="009F213E">
        <w:t>Bogovićeva</w:t>
      </w:r>
      <w:proofErr w:type="spellEnd"/>
      <w:r w:rsidR="009F213E">
        <w:t xml:space="preserve"> 3, OIB </w:t>
      </w:r>
      <w:r w:rsidR="00877871">
        <w:t>26330728839</w:t>
      </w:r>
      <w:r w:rsidR="00F312BB">
        <w:t xml:space="preserve">, </w:t>
      </w:r>
      <w:r>
        <w:t xml:space="preserve">odlučujući o nagradi privremenog stečajnog upravitelja, dana </w:t>
      </w:r>
      <w:r w:rsidR="00877871">
        <w:t>19</w:t>
      </w:r>
      <w:r w:rsidR="009B07F2">
        <w:t>. studenog</w:t>
      </w:r>
      <w:r w:rsidR="00664FDC">
        <w:t xml:space="preserve"> 2018.</w:t>
      </w:r>
    </w:p>
    <w:p w:rsidRDefault="00CF086F" w:rsidP="00064D24" w:rsidR="00CF086F">
      <w:pPr>
        <w:jc w:val="both"/>
      </w:pPr>
    </w:p>
    <w:p w:rsidRDefault="005753D5" w:rsidP="005753D5" w:rsidR="00BC3524" w:rsidRPr="00794F25">
      <w:pPr>
        <w:jc w:val="center"/>
      </w:pPr>
      <w:r w:rsidRPr="00794F25">
        <w:t>r i j e š i o    j e</w:t>
      </w:r>
    </w:p>
    <w:p w:rsidRDefault="005753D5" w:rsidR="005753D5"/>
    <w:p w:rsidRDefault="006E2E1A" w:rsidP="00332829" w:rsidR="009E260D" w:rsidRPr="00863E25">
      <w:pPr>
        <w:jc w:val="both"/>
        <w:rPr>
          <w:b/>
        </w:rPr>
      </w:pPr>
      <w:r>
        <w:tab/>
      </w:r>
      <w:r w:rsidRPr="006E2E1A">
        <w:rPr>
          <w:b/>
        </w:rPr>
        <w:t>I</w:t>
      </w:r>
      <w:r w:rsidR="00E16471">
        <w:rPr>
          <w:b/>
        </w:rPr>
        <w:t xml:space="preserve"> </w:t>
      </w:r>
      <w:r w:rsidRPr="006E2E1A">
        <w:rPr>
          <w:b/>
        </w:rPr>
        <w:t>-</w:t>
      </w:r>
      <w:r>
        <w:t xml:space="preserve"> Privremenom s</w:t>
      </w:r>
      <w:r w:rsidR="00C10F26">
        <w:t>tečajnom upravitelju</w:t>
      </w:r>
      <w:r w:rsidR="00B525FB">
        <w:t xml:space="preserve"> </w:t>
      </w:r>
      <w:r w:rsidR="00877871">
        <w:rPr>
          <w:b/>
        </w:rPr>
        <w:t>ZORANU OSTOVIĆU, dipl. pravniku iz Velike Gorice, Šibenska 19, OIB 14973076805</w:t>
      </w:r>
      <w:r w:rsidR="00381594">
        <w:rPr>
          <w:b/>
        </w:rPr>
        <w:t>,</w:t>
      </w:r>
      <w:r w:rsidR="002A7858">
        <w:t xml:space="preserve"> </w:t>
      </w:r>
      <w:r w:rsidR="00C10F26">
        <w:t>za obavljene poslove stečajno upraviteljske službe</w:t>
      </w:r>
      <w:r w:rsidR="005753D5">
        <w:t xml:space="preserve"> </w:t>
      </w:r>
      <w:r w:rsidR="005753D5" w:rsidRPr="00041609">
        <w:rPr>
          <w:b/>
        </w:rPr>
        <w:t>u prethodnom postupku</w:t>
      </w:r>
      <w:r w:rsidR="00C10F26">
        <w:t xml:space="preserve"> radi utvrđivanja </w:t>
      </w:r>
      <w:r w:rsidR="00794F25">
        <w:t>pretpostavki</w:t>
      </w:r>
      <w:r w:rsidR="00877871">
        <w:t xml:space="preserve"> za </w:t>
      </w:r>
      <w:r w:rsidR="00C10F26">
        <w:t xml:space="preserve">otvaranje stečajnog postupka </w:t>
      </w:r>
      <w:r w:rsidR="00794F25">
        <w:t xml:space="preserve">određuje </w:t>
      </w:r>
      <w:r w:rsidR="00C10F26">
        <w:t xml:space="preserve">se </w:t>
      </w:r>
      <w:r w:rsidR="00794F25">
        <w:t xml:space="preserve">jednokratna </w:t>
      </w:r>
      <w:r w:rsidR="00C10F26">
        <w:t>nagrada u</w:t>
      </w:r>
      <w:r w:rsidR="005753D5">
        <w:t xml:space="preserve"> </w:t>
      </w:r>
      <w:r w:rsidR="00794F25">
        <w:rPr>
          <w:b/>
        </w:rPr>
        <w:t>iznosu</w:t>
      </w:r>
      <w:r w:rsidR="00446ADB">
        <w:rPr>
          <w:b/>
        </w:rPr>
        <w:t xml:space="preserve"> </w:t>
      </w:r>
      <w:r w:rsidR="00B27DE3">
        <w:rPr>
          <w:b/>
        </w:rPr>
        <w:t>3</w:t>
      </w:r>
      <w:r w:rsidR="00506687">
        <w:rPr>
          <w:b/>
        </w:rPr>
        <w:t>.000</w:t>
      </w:r>
      <w:r w:rsidR="002A7858">
        <w:rPr>
          <w:b/>
        </w:rPr>
        <w:t>,00</w:t>
      </w:r>
      <w:r w:rsidR="00E16471">
        <w:rPr>
          <w:b/>
        </w:rPr>
        <w:t xml:space="preserve"> kn</w:t>
      </w:r>
      <w:r w:rsidR="00332829">
        <w:rPr>
          <w:b/>
        </w:rPr>
        <w:t xml:space="preserve"> </w:t>
      </w:r>
      <w:r w:rsidR="00797316">
        <w:rPr>
          <w:b/>
        </w:rPr>
        <w:t>(ukupan trošak)</w:t>
      </w:r>
      <w:r w:rsidR="005753D5" w:rsidRPr="00863E25">
        <w:rPr>
          <w:b/>
        </w:rPr>
        <w:t>.</w:t>
      </w:r>
      <w:r w:rsidR="00B525FB">
        <w:rPr>
          <w:b/>
        </w:rPr>
        <w:tab/>
      </w:r>
      <w:r w:rsidR="00332829">
        <w:rPr>
          <w:b/>
        </w:rPr>
        <w:tab/>
      </w:r>
    </w:p>
    <w:p w:rsidRDefault="00642DD1" w:rsidP="00877871" w:rsidR="00381594">
      <w:pPr>
        <w:jc w:val="both"/>
      </w:pPr>
      <w:r>
        <w:tab/>
      </w:r>
      <w:r w:rsidR="00381594">
        <w:rPr>
          <w:b/>
        </w:rPr>
        <w:t>II</w:t>
      </w:r>
      <w:r w:rsidR="00381594" w:rsidRPr="00642DD1">
        <w:rPr>
          <w:b/>
        </w:rPr>
        <w:t xml:space="preserve"> –</w:t>
      </w:r>
      <w:r w:rsidR="00381594">
        <w:t xml:space="preserve"> Nalaže se računovodstvu Trgovačkog suda u Osijeku da po pravomoćnosti ovog  rješenja isplati odmjerenu nagradu privremenom stečajnom upravitelju iz sredstava položenih na depozitni račun u svrhu podmirenja troškova prethodnog postupka.</w:t>
      </w:r>
    </w:p>
    <w:p w:rsidRDefault="00877871" w:rsidP="00381594" w:rsidR="00877871">
      <w:pPr>
        <w:jc w:val="both"/>
      </w:pPr>
      <w:r>
        <w:tab/>
        <w:t>Odmjerena nagrad</w:t>
      </w:r>
      <w:r w:rsidR="004A2C6A">
        <w:t>a ima se isplatiti na poslovni račun privremenog stečajnog upravitelja IBAN HR8323600003110786354.</w:t>
      </w:r>
    </w:p>
    <w:p w:rsidRDefault="00877871" w:rsidP="00381594" w:rsidR="00877871">
      <w:pPr>
        <w:jc w:val="both"/>
      </w:pPr>
    </w:p>
    <w:p w:rsidRDefault="00877871" w:rsidP="00381594" w:rsidR="00877871">
      <w:pPr>
        <w:jc w:val="both"/>
      </w:pPr>
    </w:p>
    <w:p w:rsidRDefault="00877871" w:rsidP="00381594" w:rsidR="00877871">
      <w:pPr>
        <w:jc w:val="both"/>
      </w:pPr>
    </w:p>
    <w:p w:rsidRDefault="005753D5" w:rsidP="005753D5" w:rsidR="00043E83">
      <w:pPr>
        <w:jc w:val="center"/>
      </w:pPr>
      <w:r w:rsidRPr="00794F25">
        <w:t>Obrazloženje</w:t>
      </w:r>
    </w:p>
    <w:p w:rsidRDefault="009A3DB3" w:rsidP="005753D5" w:rsidR="009A3DB3">
      <w:pPr>
        <w:jc w:val="center"/>
      </w:pPr>
    </w:p>
    <w:p w:rsidRDefault="00075445" w:rsidP="005753D5" w:rsidR="00075445" w:rsidRPr="005753D5">
      <w:pPr>
        <w:jc w:val="center"/>
        <w:rPr>
          <w:b/>
        </w:rPr>
      </w:pPr>
    </w:p>
    <w:p w:rsidRDefault="00C265A4" w:rsidP="00C104A2" w:rsidR="00E76950">
      <w:r>
        <w:tab/>
        <w:t xml:space="preserve">Rješenjem ovog suda </w:t>
      </w:r>
      <w:r w:rsidR="00664FDC">
        <w:t>posl.</w:t>
      </w:r>
      <w:r>
        <w:t>br.</w:t>
      </w:r>
      <w:r w:rsidR="00664FDC">
        <w:t>1/</w:t>
      </w:r>
      <w:r>
        <w:t>St-</w:t>
      </w:r>
      <w:r w:rsidR="00877871">
        <w:t>76</w:t>
      </w:r>
      <w:r w:rsidR="00E76950">
        <w:t>3</w:t>
      </w:r>
      <w:r w:rsidR="00664FDC">
        <w:t>/2018-3</w:t>
      </w:r>
      <w:r>
        <w:t xml:space="preserve"> od </w:t>
      </w:r>
      <w:r w:rsidR="00664FDC">
        <w:t>0</w:t>
      </w:r>
      <w:r w:rsidR="00B4123B">
        <w:t>1</w:t>
      </w:r>
      <w:r w:rsidR="00664FDC">
        <w:t>. kolovoza 2018</w:t>
      </w:r>
      <w:r>
        <w:t xml:space="preserve">. </w:t>
      </w:r>
      <w:r w:rsidR="002C6CCD">
        <w:t>pokrenut je prethodni postupak</w:t>
      </w:r>
      <w:r w:rsidR="00010304">
        <w:t xml:space="preserve"> radi utvrđivanja pretpostavki za otvaranje stečajnog postupka nad dužnikom </w:t>
      </w:r>
      <w:r w:rsidR="004A2C6A">
        <w:t xml:space="preserve">CRVENI KRUG d.o.o. Zagreb, </w:t>
      </w:r>
      <w:proofErr w:type="spellStart"/>
      <w:r w:rsidR="004A2C6A">
        <w:t>Bogovićeva</w:t>
      </w:r>
      <w:proofErr w:type="spellEnd"/>
      <w:r w:rsidR="004A2C6A">
        <w:t xml:space="preserve"> 3</w:t>
      </w:r>
      <w:r w:rsidR="00B4123B">
        <w:t>, a rješenjem posl.br. 1/St-</w:t>
      </w:r>
      <w:r w:rsidR="004A2C6A">
        <w:t>76</w:t>
      </w:r>
      <w:r w:rsidR="00E76950">
        <w:t>3</w:t>
      </w:r>
      <w:r w:rsidR="00664FDC">
        <w:t>/2018-</w:t>
      </w:r>
      <w:r w:rsidR="004A2C6A">
        <w:t>7</w:t>
      </w:r>
      <w:r w:rsidR="00B4123B">
        <w:t xml:space="preserve"> od </w:t>
      </w:r>
      <w:r w:rsidR="004A2C6A">
        <w:t>20. rujna</w:t>
      </w:r>
      <w:r w:rsidR="00B4123B">
        <w:t xml:space="preserve"> 2018.</w:t>
      </w:r>
      <w:r w:rsidR="00C104A2">
        <w:t xml:space="preserve"> </w:t>
      </w:r>
      <w:r w:rsidR="00010304">
        <w:t xml:space="preserve">imenovan </w:t>
      </w:r>
      <w:r w:rsidR="00C104A2">
        <w:t xml:space="preserve">je </w:t>
      </w:r>
      <w:r w:rsidR="00010304">
        <w:t xml:space="preserve">privremeni stečajni upravitelj </w:t>
      </w:r>
      <w:r w:rsidR="004A2C6A">
        <w:t xml:space="preserve">Zoran </w:t>
      </w:r>
      <w:proofErr w:type="spellStart"/>
      <w:r w:rsidR="004A2C6A">
        <w:t>Ostović</w:t>
      </w:r>
      <w:proofErr w:type="spellEnd"/>
      <w:r w:rsidR="004A2C6A">
        <w:t xml:space="preserve">, </w:t>
      </w:r>
      <w:r w:rsidR="00A36664">
        <w:t xml:space="preserve">dipl. pravnik iz Velike Gorice </w:t>
      </w:r>
      <w:r w:rsidR="001667B1">
        <w:t>sa zadatkom ispitati obim i</w:t>
      </w:r>
      <w:r w:rsidR="00010304">
        <w:t xml:space="preserve"> strukturu dužnikove imovine, te utvrditi njezinu dostatnost za </w:t>
      </w:r>
      <w:r w:rsidR="004A2C6A">
        <w:t>pokriće troškova stečajnog postupka.</w:t>
      </w:r>
    </w:p>
    <w:p w:rsidRDefault="004A2C6A" w:rsidP="00C104A2" w:rsidR="004A2C6A"/>
    <w:p w:rsidRDefault="004A2C6A" w:rsidP="00C104A2" w:rsidR="004A2C6A"/>
    <w:p w:rsidRDefault="004A2C6A" w:rsidP="00C104A2" w:rsidR="004A2C6A"/>
    <w:p w:rsidRDefault="004A2C6A" w:rsidP="00C104A2" w:rsidR="004A2C6A"/>
    <w:p w:rsidRDefault="004A2C6A" w:rsidP="00C104A2" w:rsidR="004A2C6A"/>
    <w:p w:rsidRDefault="00E76950" w:rsidP="00C104A2" w:rsidR="00E76950"/>
    <w:p w:rsidRDefault="00E76950" w:rsidP="00C104A2" w:rsidR="00E76950"/>
    <w:p w:rsidRDefault="00E76950" w:rsidP="00E76950" w:rsidR="00E76950">
      <w:pPr>
        <w:ind w:firstLine="708"/>
        <w:jc w:val="right"/>
        <w:rPr>
          <w:b/>
        </w:rPr>
      </w:pPr>
      <w:r w:rsidRPr="002E2BC6">
        <w:rPr>
          <w:b/>
        </w:rPr>
        <w:lastRenderedPageBreak/>
        <w:t>Broj: 1/St-</w:t>
      </w:r>
      <w:r w:rsidR="004A2C6A">
        <w:rPr>
          <w:b/>
        </w:rPr>
        <w:t>763/2018-17</w:t>
      </w:r>
    </w:p>
    <w:p w:rsidRDefault="004C00E7" w:rsidP="00E76950" w:rsidR="004C00E7" w:rsidRPr="002E2BC6">
      <w:pPr>
        <w:ind w:firstLine="708"/>
        <w:jc w:val="right"/>
        <w:rPr>
          <w:b/>
        </w:rPr>
      </w:pPr>
    </w:p>
    <w:p w:rsidRDefault="00E76950" w:rsidP="00C104A2" w:rsidR="00E76950"/>
    <w:p w:rsidRDefault="008D1E32" w:rsidP="00A36664" w:rsidR="00F61036">
      <w:pPr>
        <w:jc w:val="both"/>
      </w:pPr>
      <w:r>
        <w:tab/>
      </w:r>
      <w:r w:rsidR="002153A1">
        <w:t>Privremeni stečajni</w:t>
      </w:r>
      <w:r w:rsidR="005753D5">
        <w:t xml:space="preserve"> upravitelj</w:t>
      </w:r>
      <w:r w:rsidR="00D45250">
        <w:t xml:space="preserve"> </w:t>
      </w:r>
      <w:r w:rsidR="00010304">
        <w:t xml:space="preserve">obavio </w:t>
      </w:r>
      <w:r w:rsidR="00C104A2">
        <w:t xml:space="preserve">je </w:t>
      </w:r>
      <w:r w:rsidR="00010304">
        <w:t>poslove k</w:t>
      </w:r>
      <w:r w:rsidR="00C104A2">
        <w:t>oje mu je naložio sud</w:t>
      </w:r>
      <w:r w:rsidR="00010304">
        <w:t xml:space="preserve">, te </w:t>
      </w:r>
      <w:r w:rsidR="002153A1">
        <w:t xml:space="preserve"> </w:t>
      </w:r>
      <w:r w:rsidR="008F5A7D">
        <w:t>je o tome podnio</w:t>
      </w:r>
      <w:r w:rsidR="00D45250">
        <w:t xml:space="preserve"> </w:t>
      </w:r>
      <w:r w:rsidR="006F5176">
        <w:t>svoje pisano</w:t>
      </w:r>
      <w:r w:rsidR="00010304">
        <w:t xml:space="preserve"> izvješć</w:t>
      </w:r>
      <w:r w:rsidR="006F5176">
        <w:t>e</w:t>
      </w:r>
      <w:r w:rsidR="00010304">
        <w:t xml:space="preserve"> od </w:t>
      </w:r>
      <w:r w:rsidR="00A36664">
        <w:t>26. listopada</w:t>
      </w:r>
      <w:r w:rsidR="00C104A2">
        <w:t xml:space="preserve"> 2018</w:t>
      </w:r>
      <w:r w:rsidR="00010304">
        <w:t>.</w:t>
      </w:r>
      <w:r w:rsidR="00C104A2">
        <w:t>,</w:t>
      </w:r>
      <w:r w:rsidR="00010304">
        <w:t xml:space="preserve"> </w:t>
      </w:r>
      <w:r w:rsidR="00A16A60">
        <w:t xml:space="preserve">zbog čega </w:t>
      </w:r>
      <w:r w:rsidR="00010304">
        <w:t xml:space="preserve"> je istom valjalo u skladu s odredbom </w:t>
      </w:r>
      <w:r w:rsidR="00D45250">
        <w:t xml:space="preserve">čl. 94 st. 2 </w:t>
      </w:r>
      <w:r w:rsidR="00931F75">
        <w:t xml:space="preserve"> Stečajnog zakona (N</w:t>
      </w:r>
      <w:r w:rsidR="001D63C6">
        <w:t>N</w:t>
      </w:r>
      <w:r w:rsidR="00931F75">
        <w:t xml:space="preserve"> br. </w:t>
      </w:r>
      <w:r w:rsidR="00D45250">
        <w:t>71/15</w:t>
      </w:r>
      <w:r w:rsidR="00846817">
        <w:t xml:space="preserve">, </w:t>
      </w:r>
      <w:r w:rsidR="00FA7585">
        <w:t xml:space="preserve">104/17, </w:t>
      </w:r>
      <w:r w:rsidR="00931F75">
        <w:t xml:space="preserve">dalje SZ) odrediti nagradu za obavljeni </w:t>
      </w:r>
      <w:r w:rsidR="00010304">
        <w:t>posao</w:t>
      </w:r>
      <w:r w:rsidR="00931F75">
        <w:t>.</w:t>
      </w:r>
    </w:p>
    <w:p w:rsidRDefault="00F61036" w:rsidP="00F61036" w:rsidR="00F61036">
      <w:pPr>
        <w:ind w:firstLine="708"/>
        <w:jc w:val="right"/>
      </w:pPr>
    </w:p>
    <w:p w:rsidRDefault="00931F75" w:rsidP="00931F75" w:rsidR="00D45250">
      <w:pPr>
        <w:ind w:firstLine="708"/>
        <w:jc w:val="both"/>
      </w:pPr>
      <w:r>
        <w:t>Imajući u vidu složenost obavljenog posla</w:t>
      </w:r>
      <w:r w:rsidR="00010304">
        <w:t xml:space="preserve">,  </w:t>
      </w:r>
      <w:r w:rsidR="002E2BC6">
        <w:t>sud je</w:t>
      </w:r>
      <w:r>
        <w:t xml:space="preserve"> nagradu o</w:t>
      </w:r>
      <w:r w:rsidR="002E2BC6">
        <w:t>d</w:t>
      </w:r>
      <w:r>
        <w:t xml:space="preserve">mjerio u visini </w:t>
      </w:r>
      <w:r w:rsidR="006F5176">
        <w:t>3</w:t>
      </w:r>
      <w:r w:rsidR="00506687">
        <w:t>.000</w:t>
      </w:r>
      <w:r w:rsidR="002A7858">
        <w:t>,00</w:t>
      </w:r>
      <w:r>
        <w:t xml:space="preserve"> kn </w:t>
      </w:r>
      <w:r w:rsidR="00D45250">
        <w:t xml:space="preserve">bruto </w:t>
      </w:r>
      <w:r w:rsidR="00010304">
        <w:t>uz primjenu odredbe čl.</w:t>
      </w:r>
      <w:r w:rsidR="00D45250">
        <w:t xml:space="preserve"> 4</w:t>
      </w:r>
      <w:r w:rsidR="00064D24">
        <w:t xml:space="preserve"> Uredbe o kriterijima i načinu obračuna i plaćanja nagrada stečajnim upraviteljima (NN br. </w:t>
      </w:r>
      <w:r w:rsidR="00D45250">
        <w:t>105/15</w:t>
      </w:r>
      <w:r w:rsidR="00064D24">
        <w:t>)</w:t>
      </w:r>
      <w:r w:rsidR="00366E89">
        <w:t xml:space="preserve">, pa je odlučeno kao </w:t>
      </w:r>
      <w:r w:rsidR="00507FD7">
        <w:t>u izreci</w:t>
      </w:r>
      <w:r w:rsidR="00366E89">
        <w:t xml:space="preserve"> rješenja</w:t>
      </w:r>
      <w:r w:rsidR="00064D24">
        <w:t>.</w:t>
      </w:r>
    </w:p>
    <w:p w:rsidRDefault="00096E7F" w:rsidP="00096E7F" w:rsidR="00096E7F">
      <w:pPr>
        <w:ind w:firstLine="708"/>
        <w:jc w:val="both"/>
      </w:pPr>
    </w:p>
    <w:p w:rsidRDefault="00096E7F" w:rsidP="00096E7F" w:rsidR="00096E7F">
      <w:pPr>
        <w:jc w:val="both"/>
      </w:pPr>
      <w:r>
        <w:tab/>
      </w:r>
    </w:p>
    <w:p w:rsidRDefault="002E2BC6" w:rsidP="001667B1" w:rsidR="005753D5">
      <w:pPr>
        <w:jc w:val="center"/>
      </w:pPr>
      <w:r>
        <w:t xml:space="preserve">U Slavonskom </w:t>
      </w:r>
      <w:r w:rsidR="005753D5">
        <w:t xml:space="preserve">Brodu, </w:t>
      </w:r>
      <w:r w:rsidR="00D31E82">
        <w:t xml:space="preserve"> </w:t>
      </w:r>
      <w:r w:rsidR="00A6013E">
        <w:t>1</w:t>
      </w:r>
      <w:r w:rsidR="009F213E">
        <w:t>9</w:t>
      </w:r>
      <w:r w:rsidR="00A6013E">
        <w:t>. studenog</w:t>
      </w:r>
      <w:r>
        <w:t xml:space="preserve"> 2018.</w:t>
      </w:r>
    </w:p>
    <w:p w:rsidRDefault="001667B1" w:rsidP="001667B1" w:rsidR="001667B1">
      <w:pPr>
        <w:jc w:val="center"/>
      </w:pPr>
    </w:p>
    <w:p w:rsidRDefault="00F61036" w:rsidP="001667B1" w:rsidR="00F61036">
      <w:pPr>
        <w:jc w:val="center"/>
      </w:pPr>
    </w:p>
    <w:p w:rsidRDefault="005753D5" w:rsidR="005753D5">
      <w:r>
        <w:t xml:space="preserve">                                                                              </w:t>
      </w:r>
      <w:r w:rsidR="00043AE8">
        <w:t xml:space="preserve">                     STEČAJNA SUTKINJA</w:t>
      </w:r>
      <w:r>
        <w:t>:</w:t>
      </w:r>
    </w:p>
    <w:p w:rsidRDefault="005753D5" w:rsidP="006F5176" w:rsidR="004E7C2B">
      <w:r>
        <w:t xml:space="preserve">                                                                                                    </w:t>
      </w:r>
      <w:r w:rsidR="000C3DE4">
        <w:t xml:space="preserve">    Vesna Vukelić</w:t>
      </w:r>
      <w:r w:rsidR="00BB7963">
        <w:t>, v.r.</w:t>
      </w:r>
    </w:p>
    <w:p w:rsidRDefault="004E7C2B" w:rsidP="00E6351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 w:rsidR="000C3DE4">
        <w:t xml:space="preserve"> </w:t>
      </w:r>
    </w:p>
    <w:p w:rsidRDefault="000436CD" w:rsidP="00A16A60" w:rsidR="000436C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5250" w:rsidR="00D45250"/>
    <w:p w:rsidRDefault="00D45250" w:rsidR="00D45250" w:rsidRPr="00D45250">
      <w:pPr>
        <w:rPr>
          <w:b/>
          <w:sz w:val="20"/>
          <w:szCs w:val="20"/>
        </w:rPr>
      </w:pPr>
      <w:r w:rsidRPr="00D45250">
        <w:rPr>
          <w:b/>
          <w:sz w:val="20"/>
          <w:szCs w:val="20"/>
        </w:rPr>
        <w:t>NAPUTAK O PRAVNOM LIJEKU: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Protiv ovog rješenja može se izjaviti žalba u roku od 8 dana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 dostave rješenja, a dostava se smatra obavljenom istokom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osmog dana od dana objave pismena na mrežnoj stanici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e-Oglasna ploča suda. Žalba se podnosi ovom sudu, a o žalbi</w:t>
      </w:r>
    </w:p>
    <w:p w:rsidRDefault="00D45250" w:rsidR="00D45250" w:rsidRPr="00D45250">
      <w:pPr>
        <w:rPr>
          <w:sz w:val="20"/>
          <w:szCs w:val="20"/>
        </w:rPr>
      </w:pPr>
      <w:r w:rsidRPr="00D45250">
        <w:rPr>
          <w:sz w:val="20"/>
          <w:szCs w:val="20"/>
        </w:rPr>
        <w:t>odlučuje Visoki trgovački sud RH.</w:t>
      </w:r>
    </w:p>
    <w:p w:rsidRDefault="00D45250" w:rsidR="00D45250"/>
    <w:p w:rsidRDefault="00D45250" w:rsidR="00D45250"/>
    <w:p w:rsidRDefault="005753D5" w:rsidP="00064D24" w:rsidR="002E5EFB">
      <w:r>
        <w:t>Dostaviti</w:t>
      </w:r>
      <w:r w:rsidR="00D45250">
        <w:t xml:space="preserve"> putem mrežne st</w:t>
      </w:r>
      <w:r w:rsidR="009A3DB3">
        <w:t>r</w:t>
      </w:r>
      <w:r w:rsidR="00D45250">
        <w:t>anice e-Oglasna ploča</w:t>
      </w:r>
      <w:r w:rsidR="009A3DB3">
        <w:t>:</w:t>
      </w:r>
    </w:p>
    <w:p w:rsidRDefault="00505BCD" w:rsidP="002E5EFB" w:rsidR="00770B6D">
      <w:pPr>
        <w:numPr>
          <w:ilvl w:val="0"/>
          <w:numId w:val="3"/>
        </w:numPr>
      </w:pPr>
      <w:r>
        <w:t xml:space="preserve">privremenom </w:t>
      </w:r>
      <w:r w:rsidR="00C10F26">
        <w:t>s</w:t>
      </w:r>
      <w:r w:rsidR="008F5A7D">
        <w:t>teč</w:t>
      </w:r>
      <w:r>
        <w:t xml:space="preserve">ajnom </w:t>
      </w:r>
      <w:r w:rsidR="008F5A7D">
        <w:t>upravitelju</w:t>
      </w:r>
      <w:r w:rsidR="00C10F26">
        <w:t xml:space="preserve"> </w:t>
      </w:r>
    </w:p>
    <w:p w:rsidRDefault="003022F4" w:rsidP="002E5EFB" w:rsidR="003022F4">
      <w:pPr>
        <w:numPr>
          <w:ilvl w:val="0"/>
          <w:numId w:val="3"/>
        </w:numPr>
      </w:pPr>
      <w:r>
        <w:t>predlagatelju</w:t>
      </w:r>
    </w:p>
    <w:p w:rsidRDefault="002E5EFB" w:rsidP="002E5EFB" w:rsidR="002E5EFB">
      <w:pPr>
        <w:numPr>
          <w:ilvl w:val="0"/>
          <w:numId w:val="3"/>
        </w:numPr>
      </w:pPr>
      <w:r>
        <w:t>Računovodstvu Trgovačkog suda u Osijeku</w:t>
      </w:r>
      <w:r w:rsidR="00D45250">
        <w:t>, po pravomoćnosti putem pošte</w:t>
      </w:r>
    </w:p>
    <w:sectPr w:rsidR="002E5E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3609D7"/>
    <w:multiLevelType w:val="hybridMultilevel"/>
    <w:tmpl w:val="E35CC97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21248E"/>
    <w:multiLevelType w:val="hybridMultilevel"/>
    <w:tmpl w:val="7F8470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14009E"/>
    <w:multiLevelType w:val="hybridMultilevel"/>
    <w:tmpl w:val="B1CC60B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53D5"/>
    <w:rsid w:val="00010304"/>
    <w:rsid w:val="00010BDE"/>
    <w:rsid w:val="00041609"/>
    <w:rsid w:val="000436CD"/>
    <w:rsid w:val="00043AE8"/>
    <w:rsid w:val="00043E83"/>
    <w:rsid w:val="00064D24"/>
    <w:rsid w:val="000678E3"/>
    <w:rsid w:val="00075445"/>
    <w:rsid w:val="00096E7F"/>
    <w:rsid w:val="000B2C32"/>
    <w:rsid w:val="000C3DE4"/>
    <w:rsid w:val="00137EF8"/>
    <w:rsid w:val="00146355"/>
    <w:rsid w:val="00161CD6"/>
    <w:rsid w:val="001667B1"/>
    <w:rsid w:val="00177FA8"/>
    <w:rsid w:val="001D38ED"/>
    <w:rsid w:val="001D63C6"/>
    <w:rsid w:val="001E3F00"/>
    <w:rsid w:val="002153A1"/>
    <w:rsid w:val="00232EDE"/>
    <w:rsid w:val="00274E53"/>
    <w:rsid w:val="002A7858"/>
    <w:rsid w:val="002C6CCD"/>
    <w:rsid w:val="002D6000"/>
    <w:rsid w:val="002E2BC6"/>
    <w:rsid w:val="002E5EFB"/>
    <w:rsid w:val="003022F4"/>
    <w:rsid w:val="00324AAE"/>
    <w:rsid w:val="00326F95"/>
    <w:rsid w:val="00332829"/>
    <w:rsid w:val="00342310"/>
    <w:rsid w:val="00351008"/>
    <w:rsid w:val="00366E89"/>
    <w:rsid w:val="00376F3F"/>
    <w:rsid w:val="00381594"/>
    <w:rsid w:val="00383E62"/>
    <w:rsid w:val="00385AE7"/>
    <w:rsid w:val="00393187"/>
    <w:rsid w:val="003B2597"/>
    <w:rsid w:val="003B32FF"/>
    <w:rsid w:val="003E0525"/>
    <w:rsid w:val="00405BE5"/>
    <w:rsid w:val="004233ED"/>
    <w:rsid w:val="00435C8B"/>
    <w:rsid w:val="00446ADB"/>
    <w:rsid w:val="004A1697"/>
    <w:rsid w:val="004A2C6A"/>
    <w:rsid w:val="004B2D74"/>
    <w:rsid w:val="004C00E7"/>
    <w:rsid w:val="004E6488"/>
    <w:rsid w:val="004E7C2B"/>
    <w:rsid w:val="005001E5"/>
    <w:rsid w:val="00505BCD"/>
    <w:rsid w:val="00506687"/>
    <w:rsid w:val="00507FD7"/>
    <w:rsid w:val="00514E91"/>
    <w:rsid w:val="00515FFA"/>
    <w:rsid w:val="00525A6E"/>
    <w:rsid w:val="005465EC"/>
    <w:rsid w:val="005753D5"/>
    <w:rsid w:val="005E56FE"/>
    <w:rsid w:val="00621B7A"/>
    <w:rsid w:val="00636C4F"/>
    <w:rsid w:val="00642DD1"/>
    <w:rsid w:val="00644CC1"/>
    <w:rsid w:val="006538E2"/>
    <w:rsid w:val="00660E7A"/>
    <w:rsid w:val="00664FDC"/>
    <w:rsid w:val="0066663E"/>
    <w:rsid w:val="00674132"/>
    <w:rsid w:val="006C3AE9"/>
    <w:rsid w:val="006E2E1A"/>
    <w:rsid w:val="006F5176"/>
    <w:rsid w:val="006F7EE0"/>
    <w:rsid w:val="007278F7"/>
    <w:rsid w:val="00752704"/>
    <w:rsid w:val="00770B6D"/>
    <w:rsid w:val="00794F25"/>
    <w:rsid w:val="00797316"/>
    <w:rsid w:val="007C52A5"/>
    <w:rsid w:val="00820E47"/>
    <w:rsid w:val="00846817"/>
    <w:rsid w:val="00863E25"/>
    <w:rsid w:val="00877871"/>
    <w:rsid w:val="008D1E32"/>
    <w:rsid w:val="008D76CE"/>
    <w:rsid w:val="008F3DA8"/>
    <w:rsid w:val="008F5A7D"/>
    <w:rsid w:val="0092202D"/>
    <w:rsid w:val="00931F75"/>
    <w:rsid w:val="009451C8"/>
    <w:rsid w:val="00946ECB"/>
    <w:rsid w:val="009664D9"/>
    <w:rsid w:val="00972391"/>
    <w:rsid w:val="00972F1D"/>
    <w:rsid w:val="009A3DB3"/>
    <w:rsid w:val="009A5B51"/>
    <w:rsid w:val="009B07F2"/>
    <w:rsid w:val="009E260D"/>
    <w:rsid w:val="009F213E"/>
    <w:rsid w:val="00A16A60"/>
    <w:rsid w:val="00A2564B"/>
    <w:rsid w:val="00A36664"/>
    <w:rsid w:val="00A6013E"/>
    <w:rsid w:val="00A6182D"/>
    <w:rsid w:val="00AA5CEC"/>
    <w:rsid w:val="00AC7163"/>
    <w:rsid w:val="00B011DE"/>
    <w:rsid w:val="00B01A53"/>
    <w:rsid w:val="00B27DE3"/>
    <w:rsid w:val="00B4123B"/>
    <w:rsid w:val="00B50000"/>
    <w:rsid w:val="00B525FB"/>
    <w:rsid w:val="00B70257"/>
    <w:rsid w:val="00B870DF"/>
    <w:rsid w:val="00BA1B4E"/>
    <w:rsid w:val="00BB7963"/>
    <w:rsid w:val="00BC3524"/>
    <w:rsid w:val="00BC355D"/>
    <w:rsid w:val="00BE548C"/>
    <w:rsid w:val="00C104A2"/>
    <w:rsid w:val="00C10F26"/>
    <w:rsid w:val="00C265A4"/>
    <w:rsid w:val="00C436D4"/>
    <w:rsid w:val="00C50D2B"/>
    <w:rsid w:val="00CF086F"/>
    <w:rsid w:val="00D26F58"/>
    <w:rsid w:val="00D31E82"/>
    <w:rsid w:val="00D45250"/>
    <w:rsid w:val="00D67974"/>
    <w:rsid w:val="00D72C89"/>
    <w:rsid w:val="00D904E5"/>
    <w:rsid w:val="00D96BDA"/>
    <w:rsid w:val="00E11D7A"/>
    <w:rsid w:val="00E16471"/>
    <w:rsid w:val="00E21F36"/>
    <w:rsid w:val="00E5641F"/>
    <w:rsid w:val="00E63510"/>
    <w:rsid w:val="00E67427"/>
    <w:rsid w:val="00E76950"/>
    <w:rsid w:val="00E76B10"/>
    <w:rsid w:val="00ED422E"/>
    <w:rsid w:val="00EF48E0"/>
    <w:rsid w:val="00F007E0"/>
    <w:rsid w:val="00F312BB"/>
    <w:rsid w:val="00F40416"/>
    <w:rsid w:val="00F4741B"/>
    <w:rsid w:val="00F61036"/>
    <w:rsid w:val="00F84B5E"/>
    <w:rsid w:val="00FA617E"/>
    <w:rsid w:val="00FA7585"/>
    <w:rsid w:val="00FC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753D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7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 zakona o sudovima</izvorni_sadrzaj>
    <derivirana_varijabla naziv="DomainObject.Predmet.Opis_1">čl. 11 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St-763/2018</izvorni_sadrzaj>
    <derivirana_varijabla naziv="DomainObject.Predmet.OznakaBroj_1">St-763/2018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CRVENI KRUG d.o.o.</izvorni_sadrzaj>
    <derivirana_varijabla naziv="DomainObject.Predmet.ProtustrankaFormated_1">  CRVENI KRUG d.o.o.</derivirana_varijabla>
  </DomainObject.Predmet.ProtustrankaFormated>
  <DomainObject.Predmet.ProtustrankaFormatedOIB>
    <izvorni_sadrzaj>  CRVENI KRUG d.o.o., OIB 26330728839</izvorni_sadrzaj>
    <derivirana_varijabla naziv="DomainObject.Predmet.ProtustrankaFormatedOIB_1">  CRVENI KRUG d.o.o., OIB 26330728839</derivirana_varijabla>
  </DomainObject.Predmet.ProtustrankaFormatedOIB>
  <DomainObject.Predmet.ProtustrankaFormatedWithAdress>
    <izvorni_sadrzaj> CRVENI KRUG d.o.o., Bogovićeva 3, 10000 Zagreb</izvorni_sadrzaj>
    <derivirana_varijabla naziv="DomainObject.Predmet.ProtustrankaFormatedWithAdress_1"> CRVENI KRUG d.o.o., Bogovićeva 3, 10000 Zagreb</derivirana_varijabla>
  </DomainObject.Predmet.ProtustrankaFormatedWithAdress>
  <DomainObject.Predmet.ProtustrankaFormatedWithAdressOIB>
    <izvorni_sadrzaj> CRVENI KRUG d.o.o., OIB 26330728839, Bogovićeva 3, 10000 Zagreb</izvorni_sadrzaj>
    <derivirana_varijabla naziv="DomainObject.Predmet.ProtustrankaFormatedWithAdressOIB_1"> CRVENI KRUG d.o.o., OIB 26330728839, Bogovićeva 3, 10000 Zagreb</derivirana_varijabla>
  </DomainObject.Predmet.ProtustrankaFormatedWithAdressOIB>
  <DomainObject.Predmet.ProtustrankaWithAdress>
    <izvorni_sadrzaj>CRVENI KRUG d.o.o. Bogovićeva 3, 10000 Zagreb</izvorni_sadrzaj>
    <derivirana_varijabla naziv="DomainObject.Predmet.ProtustrankaWithAdress_1">CRVENI KRUG d.o.o. Bogovićeva 3, 10000 Zagreb</derivirana_varijabla>
  </DomainObject.Predmet.ProtustrankaWithAdress>
  <DomainObject.Predmet.ProtustrankaWithAdressOIB>
    <izvorni_sadrzaj>CRVENI KRUG d.o.o., OIB 26330728839, Bogovićeva 3, 10000 Zagreb</izvorni_sadrzaj>
    <derivirana_varijabla naziv="DomainObject.Predmet.ProtustrankaWithAdressOIB_1">CRVENI KRUG d.o.o., OIB 26330728839, Bogovićeva 3, 10000 Zagreb</derivirana_varijabla>
  </DomainObject.Predmet.ProtustrankaWithAdressOIB>
  <DomainObject.Predmet.ProtustrankaNazivFormated>
    <izvorni_sadrzaj>CRVENI KRUG d.o.o.</izvorni_sadrzaj>
    <derivirana_varijabla naziv="DomainObject.Predmet.ProtustrankaNazivFormated_1">CRVENI KRUG d.o.o.</derivirana_varijabla>
  </DomainObject.Predmet.ProtustrankaNazivFormated>
  <DomainObject.Predmet.ProtustrankaNazivFormatedOIB>
    <izvorni_sadrzaj>CRVENI KRUG d.o.o., OIB 26330728839</izvorni_sadrzaj>
    <derivirana_varijabla naziv="DomainObject.Predmet.ProtustrankaNazivFormatedOIB_1">CRVENI KRUG d.o.o., OIB 26330728839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CRVENI KRUG d.o.o.</item>
    </izvorni_sadrzaj>
    <derivirana_varijabla naziv="DomainObject.Predmet.ProtuStrankaListFormated_1">
      <item>CRVENI KRUG d.o.o.</item>
    </derivirana_varijabla>
  </DomainObject.Predmet.ProtuStrankaListFormated>
  <DomainObject.Predmet.ProtuStrankaListFormatedOIB>
    <izvorni_sadrzaj>
      <item>CRVENI KRUG d.o.o., OIB 26330728839</item>
    </izvorni_sadrzaj>
    <derivirana_varijabla naziv="DomainObject.Predmet.ProtuStrankaListFormatedOIB_1">
      <item>CRVENI KRUG d.o.o., OIB 26330728839</item>
    </derivirana_varijabla>
  </DomainObject.Predmet.ProtuStrankaListFormatedOIB>
  <DomainObject.Predmet.ProtuStrankaListFormatedWithAdress>
    <izvorni_sadrzaj>
      <item>CRVENI KRUG d.o.o., Bogovićeva 3, 10000 Zagreb</item>
    </izvorni_sadrzaj>
    <derivirana_varijabla naziv="DomainObject.Predmet.ProtuStrankaListFormatedWithAdress_1">
      <item>CRVENI KRUG d.o.o., Bogovićeva 3, 10000 Zagreb</item>
    </derivirana_varijabla>
  </DomainObject.Predmet.ProtuStrankaListFormatedWithAdress>
  <DomainObject.Predmet.ProtuStrankaListFormatedWithAdressOIB>
    <izvorni_sadrzaj>
      <item>CRVENI KRUG d.o.o., OIB 26330728839, Bogovićeva 3, 10000 Zagreb</item>
    </izvorni_sadrzaj>
    <derivirana_varijabla naziv="DomainObject.Predmet.ProtuStrankaListFormatedWithAdressOIB_1">
      <item>CRVENI KRUG d.o.o., OIB 26330728839, Bogovićeva 3, 10000 Zagreb</item>
    </derivirana_varijabla>
  </DomainObject.Predmet.ProtuStrankaListFormatedWithAdressOIB>
  <DomainObject.Predmet.ProtuStrankaListNazivFormated>
    <izvorni_sadrzaj>
      <item>CRVENI KRUG d.o.o.</item>
    </izvorni_sadrzaj>
    <derivirana_varijabla naziv="DomainObject.Predmet.ProtuStrankaListNazivFormated_1">
      <item>CRVENI KRUG d.o.o.</item>
    </derivirana_varijabla>
  </DomainObject.Predmet.ProtuStrankaListNazivFormated>
  <DomainObject.Predmet.ProtuStrankaListNazivFormatedOIB>
    <izvorni_sadrzaj>
      <item>CRVENI KRUG d.o.o., OIB 26330728839</item>
    </izvorni_sadrzaj>
    <derivirana_varijabla naziv="DomainObject.Predmet.ProtuStrankaListNazivFormatedOIB_1">
      <item>CRVENI KRUG d.o.o., OIB 26330728839</item>
    </derivirana_varijabla>
  </DomainObject.Predmet.ProtuStrankaListNazivFormatedOIB>
  <DomainObject.Predmet.OstaliListFormated>
    <izvorni_sadrzaj>
      <item>Stipe Tabak</item>
    </izvorni_sadrzaj>
    <derivirana_varijabla naziv="DomainObject.Predmet.OstaliListFormated_1">
      <item>Stipe Tabak</item>
    </derivirana_varijabla>
  </DomainObject.Predmet.OstaliListFormated>
  <DomainObject.Predmet.OstaliListFormatedOIB>
    <izvorni_sadrzaj>
      <item>Stipe Tabak, OIB 69948766197</item>
    </izvorni_sadrzaj>
    <derivirana_varijabla naziv="DomainObject.Predmet.OstaliListFormatedOIB_1">
      <item>Stipe Tabak, OIB 69948766197</item>
    </derivirana_varijabla>
  </DomainObject.Predmet.OstaliListFormatedOIB>
  <DomainObject.Predmet.OstaliListFormatedWithAdress>
    <izvorni_sadrzaj>
      <item>Stipe Tabak, Sarajevska 88, 21000 Split</item>
    </izvorni_sadrzaj>
    <derivirana_varijabla naziv="DomainObject.Predmet.OstaliListFormatedWithAdress_1">
      <item>Stipe Tabak, Sarajevska 88, 21000 Split</item>
    </derivirana_varijabla>
  </DomainObject.Predmet.OstaliListFormatedWithAdress>
  <DomainObject.Predmet.OstaliListFormatedWithAdressOIB>
    <izvorni_sadrzaj>
      <item>Stipe Tabak, OIB 69948766197, Sarajevska 88, 21000 Split</item>
    </izvorni_sadrzaj>
    <derivirana_varijabla naziv="DomainObject.Predmet.OstaliListFormatedWithAdressOIB_1">
      <item>Stipe Tabak, OIB 69948766197, Sarajevska 88, 21000 Split</item>
    </derivirana_varijabla>
  </DomainObject.Predmet.OstaliListFormatedWithAdressOIB>
  <DomainObject.Predmet.OstaliListNazivFormated>
    <izvorni_sadrzaj>
      <item>Stipe Tabak</item>
    </izvorni_sadrzaj>
    <derivirana_varijabla naziv="DomainObject.Predmet.OstaliListNazivFormated_1">
      <item>Stipe Tabak</item>
    </derivirana_varijabla>
  </DomainObject.Predmet.OstaliListNazivFormated>
  <DomainObject.Predmet.OstaliListNazivFormatedOIB>
    <izvorni_sadrzaj>
      <item>Stipe Tabak, OIB 69948766197</item>
    </izvorni_sadrzaj>
    <derivirana_varijabla naziv="DomainObject.Predmet.OstaliListNazivFormatedOIB_1">
      <item>Stipe Tabak, OIB 69948766197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CRVENI KRUG d.o.o.</izvorni_sadrzaj>
    <derivirana_varijabla naziv="DomainObject.Predmet.ProtustrankaIDrugi_1">CRVENI KRUG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CRVENI KRUG d.o.o., OIB 26330728839, Bogovićeva 3, 10000 Zagreb</izvorni_sadrzaj>
    <derivirana_varijabla naziv="DomainObject.Predmet.ProtustrankaIDrugiAdressOIB_1">CRVENI KRUG d.o.o., OIB 26330728839, Bogovićeva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CRVENI KRUG d.o.o.</item>
      <item>FINA Regionalni centar Zagreb</item>
      <item>Stipe Tabak</item>
    </izvorni_sadrzaj>
    <derivirana_varijabla naziv="DomainObject.Predmet.SudioniciListNaziv_1">
      <item>CRVENI KRUG d.o.o.</item>
      <item>FINA Regionalni centar Zagreb</item>
      <item>Stipe Tabak</item>
    </derivirana_varijabla>
  </DomainObject.Predmet.SudioniciListNaziv>
  <DomainObject.Predmet.SudioniciListAdressOIB>
    <izvorni_sadrzaj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izvorni_sadrzaj>
    <derivirana_varijabla naziv="DomainObject.Predmet.SudioniciListAdressOIB_1">
      <item>CRVENI KRUG d.o.o., OIB 26330728839, Bogovićeva 3,10000 Zagreb</item>
      <item>FINA Regionalni centar Zagreb, OIB 85821130368, Trg svibanjskih žrtava 1995. br. 1,10000 Zagreb</item>
      <item>Stipe Tabak, OIB 69948766197, Sarajevska 88,21000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26330728839</item>
      <item>, OIB 85821130368</item>
      <item>, OIB 69948766197</item>
    </izvorni_sadrzaj>
    <derivirana_varijabla naziv="DomainObject.Predmet.SudioniciListNazivOIB_1">
      <item>, OIB 26330728839</item>
      <item>, OIB 85821130368</item>
      <item>, OIB 69948766197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St-763/2018-13</izvorni_sadrzaj>
    <derivirana_varijabla naziv="DomainObject.PredzadnjaOdlukaIzPredmeta.Oznaka_1">St-763/2018-13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417</properties:Words>
  <properties:Characters>2348</properties:Characters>
  <properties:Lines>80</properties:Lines>
  <properties:Paragraphs>30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2017-10-09T07:27:00Z</dcterms:created>
  <dc:creator>Korisnik</dc:creator>
  <cp:lastModifiedBy>wsadmin</cp:lastModifiedBy>
  <cp:lastPrinted>2018-11-20T10:31:00Z</cp:lastPrinted>
  <dcterms:modified xmlns:xsi="http://www.w3.org/2001/XMLSchema-instance" xsi:type="dcterms:W3CDTF">2018-11-20T10:31:00Z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PRIVR.STEČ.St 763-2018.docx)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