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72a6" w14:paraId="01d72a6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2C2848">
        <w:t>DUBE TRADING d.o.o., Imotska 35, Split, OIB: 39012951534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2C2848">
        <w:t>DUBE TRADING d.o.o., Imotska 35, Split, OIB: 39012951534</w:t>
      </w:r>
      <w:r>
        <w:t xml:space="preserve">, zaprimljen na ovom sudu </w:t>
      </w:r>
      <w:r w:rsidR="002C2848">
        <w:t>03.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317A7D">
        <w:t>30. listopada</w:t>
      </w:r>
      <w:r>
        <w:t xml:space="preserve"> 2015. godine podnio zahtjev za provedbu skraćenog stečajnog postupka nad dužnikom </w:t>
      </w:r>
      <w:r w:rsidR="002C2848">
        <w:t>DUBE TRADING d.o.o., Imotska 35, Split, OIB: 39012951534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A5609B">
        <w:t>15</w:t>
      </w:r>
      <w:r>
        <w:t>/</w:t>
      </w:r>
      <w:r w:rsidR="00A5609B">
        <w:t>952</w:t>
      </w:r>
      <w:r w:rsidR="002C2848">
        <w:t>2</w:t>
      </w:r>
      <w:r>
        <w:t xml:space="preserve">-1 od </w:t>
      </w:r>
      <w:r w:rsidR="00A5609B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95A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2C2848">
      <w:t>1754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2C2848">
      <w:t>1754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17A7D"/>
    <w:rsid w:val="003202E0"/>
    <w:rsid w:val="00321F24"/>
    <w:rsid w:val="0033695A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St-1754/2015</izvorni_sadrzaj>
    <derivirana_varijabla naziv="DomainObject.Predmet.OznakaBroj_1">St-1754/2015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DUBE TRADING društvo s ograničenom odgovornoću  za trgovinu na malo</izvorni_sadrzaj>
    <derivirana_varijabla naziv="DomainObject.Predmet.ProtustrankaFormated_1">  DUBE TRADING društvo s ograničenom odgovornoću  za trgovinu na malo</derivirana_varijabla>
  </DomainObject.Predmet.ProtustrankaFormated>
  <DomainObject.Predmet.ProtustrankaFormatedOIB>
    <izvorni_sadrzaj>  DUBE TRADING društvo s ograničenom odgovornoću  za trgovinu na malo, OIB 39012951534</izvorni_sadrzaj>
    <derivirana_varijabla naziv="DomainObject.Predmet.ProtustrankaFormatedOIB_1">  DUBE TRADING društvo s ograničenom odgovornoću  za trgovinu na malo, OIB 39012951534</derivirana_varijabla>
  </DomainObject.Predmet.ProtustrankaFormatedOIB>
  <DomainObject.Predmet.ProtustrankaFormatedWithAdress>
    <izvorni_sadrzaj> DUBE TRADING društvo s ograničenom odgovornoću  za trgovinu na malo, Imotska 35, 21000 Split</izvorni_sadrzaj>
    <derivirana_varijabla naziv="DomainObject.Predmet.ProtustrankaFormatedWithAdress_1"> DUBE TRADING društvo s ograničenom odgovornoću  za trgovinu na malo, Imotska 35, 21000 Split</derivirana_varijabla>
  </DomainObject.Predmet.ProtustrankaFormatedWithAdress>
  <DomainObject.Predmet.ProtustrankaFormatedWithAdressOIB>
    <izvorni_sadrzaj> DUBE TRADING društvo s ograničenom odgovornoću  za trgovinu na malo, OIB 39012951534, Imotska 35, 21000 Split</izvorni_sadrzaj>
    <derivirana_varijabla naziv="DomainObject.Predmet.ProtustrankaFormatedWithAdressOIB_1"> DUBE TRADING društvo s ograničenom odgovornoću  za trgovinu na malo, OIB 39012951534, Imotska 35, 21000 Split</derivirana_varijabla>
  </DomainObject.Predmet.ProtustrankaFormatedWithAdressOIB>
  <DomainObject.Predmet.ProtustrankaWithAdress>
    <izvorni_sadrzaj>DUBE TRADING društvo s ograničenom odgovornoću  za trgovinu na malo Imotska 35, 21000 Split</izvorni_sadrzaj>
    <derivirana_varijabla naziv="DomainObject.Predmet.ProtustrankaWithAdress_1">DUBE TRADING društvo s ograničenom odgovornoću  za trgovinu na malo Imotska 35, 21000 Split</derivirana_varijabla>
  </DomainObject.Predmet.ProtustrankaWithAdress>
  <DomainObject.Predmet.ProtustrankaWithAdressOIB>
    <izvorni_sadrzaj>DUBE TRADING društvo s ograničenom odgovornoću  za trgovinu na malo, OIB 39012951534, Imotska 35, 21000 Split</izvorni_sadrzaj>
    <derivirana_varijabla naziv="DomainObject.Predmet.ProtustrankaWithAdressOIB_1">DUBE TRADING društvo s ograničenom odgovornoću  za trgovinu na malo, OIB 39012951534, Imotska 35, 21000 Split</derivirana_varijabla>
  </DomainObject.Predmet.ProtustrankaWithAdressOIB>
  <DomainObject.Predmet.ProtustrankaNazivFormated>
    <izvorni_sadrzaj>DUBE TRADING društvo s ograničenom odgovornoću  za trgovinu na malo</izvorni_sadrzaj>
    <derivirana_varijabla naziv="DomainObject.Predmet.ProtustrankaNazivFormated_1">DUBE TRADING društvo s ograničenom odgovornoću  za trgovinu na malo</derivirana_varijabla>
  </DomainObject.Predmet.ProtustrankaNazivFormated>
  <DomainObject.Predmet.ProtustrankaNazivFormatedOIB>
    <izvorni_sadrzaj>DUBE TRADING društvo s ograničenom odgovornoću  za trgovinu na malo, OIB 39012951534</izvorni_sadrzaj>
    <derivirana_varijabla naziv="DomainObject.Predmet.ProtustrankaNazivFormatedOIB_1">DUBE TRADING društvo s ograničenom odgovornoću  za trgovinu na malo, OIB 39012951534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6772.02</izvorni_sadrzaj>
    <derivirana_varijabla naziv="DomainObject.Predmet.TrenutnaVrijednost_1">6772.02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DUBE TRADING društvo s ograničenom odgovornoću  za trgovinu na malo</item>
    </izvorni_sadrzaj>
    <derivirana_varijabla naziv="DomainObject.Predmet.ProtuStrankaListFormated_1">
      <item>DUBE TRADING društvo s ograničenom odgovornoću  za trgovinu na malo</item>
    </derivirana_varijabla>
  </DomainObject.Predmet.ProtuStrankaListFormated>
  <DomainObject.Predmet.ProtuStrankaListFormatedOIB>
    <izvorni_sadrzaj>
      <item>DUBE TRADING društvo s ograničenom odgovornoću  za trgovinu na malo, OIB 39012951534</item>
    </izvorni_sadrzaj>
    <derivirana_varijabla naziv="DomainObject.Predmet.ProtuStrankaListFormatedOIB_1">
      <item>DUBE TRADING društvo s ograničenom odgovornoću  za trgovinu na malo, OIB 39012951534</item>
    </derivirana_varijabla>
  </DomainObject.Predmet.ProtuStrankaListFormatedOIB>
  <DomainObject.Predmet.ProtuStrankaListFormatedWithAdress>
    <izvorni_sadrzaj>
      <item>DUBE TRADING društvo s ograničenom odgovornoću  za trgovinu na malo, Imotska 35, 21000 Split</item>
    </izvorni_sadrzaj>
    <derivirana_varijabla naziv="DomainObject.Predmet.ProtuStrankaListFormatedWithAdress_1">
      <item>DUBE TRADING društvo s ograničenom odgovornoću  za trgovinu na malo, Imotska 35, 21000 Split</item>
    </derivirana_varijabla>
  </DomainObject.Predmet.ProtuStrankaListFormatedWithAdress>
  <DomainObject.Predmet.ProtuStrankaListFormatedWithAdressOIB>
    <izvorni_sadrzaj>
      <item>DUBE TRADING društvo s ograničenom odgovornoću  za trgovinu na malo, OIB 39012951534, Imotska 35, 21000 Split</item>
    </izvorni_sadrzaj>
    <derivirana_varijabla naziv="DomainObject.Predmet.ProtuStrankaListFormatedWithAdressOIB_1">
      <item>DUBE TRADING društvo s ograničenom odgovornoću  za trgovinu na malo, OIB 39012951534, Imotska 35, 21000 Split</item>
    </derivirana_varijabla>
  </DomainObject.Predmet.ProtuStrankaListFormatedWithAdressOIB>
  <DomainObject.Predmet.ProtuStrankaListNazivFormated>
    <izvorni_sadrzaj>
      <item>DUBE TRADING društvo s ograničenom odgovornoću  za trgovinu na malo</item>
    </izvorni_sadrzaj>
    <derivirana_varijabla naziv="DomainObject.Predmet.ProtuStrankaListNazivFormated_1">
      <item>DUBE TRADING društvo s ograničenom odgovornoću  za trgovinu na malo</item>
    </derivirana_varijabla>
  </DomainObject.Predmet.ProtuStrankaListNazivFormated>
  <DomainObject.Predmet.ProtuStrankaListNazivFormatedOIB>
    <izvorni_sadrzaj>
      <item>DUBE TRADING društvo s ograničenom odgovornoću  za trgovinu na malo, OIB 39012951534</item>
    </izvorni_sadrzaj>
    <derivirana_varijabla naziv="DomainObject.Predmet.ProtuStrankaListNazivFormatedOIB_1">
      <item>DUBE TRADING društvo s ograničenom odgovornoću  za trgovinu na malo, OIB 39012951534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DUBE TRADING društvo s ograničenom odgovornoću  za trgovinu na malo</izvorni_sadrzaj>
    <derivirana_varijabla naziv="DomainObject.Predmet.ProtustrankaIDrugi_1">DUBE TRADING društvo s ograničenom odgovornoću  za trgovinu na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DUBE TRADING društvo s ograničenom odgovornoću  za trgovinu na malo, OIB 39012951534, Imotska 35, 21000 Split</izvorni_sadrzaj>
    <derivirana_varijabla naziv="DomainObject.Predmet.ProtustrankaIDrugiAdressOIB_1">DUBE TRADING društvo s ograničenom odgovornoću  za trgovinu na malo, OIB 39012951534, Imotska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DUBE TRADING društvo s ograničenom odgovornoću  za trgovinu na malo</item>
      <item>FINANCIJSKA AGENCIJA, RC SPLIT</item>
    </izvorni_sadrzaj>
    <derivirana_varijabla naziv="DomainObject.Predmet.SudioniciListNaziv_1">
      <item>DUBE TRADING društvo s ograničenom odgovornoću  za trgovinu na malo</item>
      <item>FINANCIJSKA AGENCIJA, RC SPLIT</item>
    </derivirana_varijabla>
  </DomainObject.Predmet.SudioniciListNaziv>
  <DomainObject.Predmet.SudioniciListAdressOIB>
    <izvorni_sadrzaj>
      <item>DUBE TRADING društvo s ograničenom odgovornoću  za trgovinu na malo, OIB 39012951534, Imotska 35,21000 Split</item>
      <item>FINANCIJSKA AGENCIJA, RC SPLIT, OIB 85821130368, Mažuranićevo šetalište 24 b,21000 Split</item>
    </izvorni_sadrzaj>
    <derivirana_varijabla naziv="DomainObject.Predmet.SudioniciListAdressOIB_1">
      <item>DUBE TRADING društvo s ograničenom odgovornoću  za trgovinu na malo, OIB 39012951534, Imotska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39012951534</item>
      <item>, OIB 85821130368</item>
    </izvorni_sadrzaj>
    <derivirana_varijabla naziv="DomainObject.Predmet.SudioniciListNazivOIB_1">
      <item>, OIB 39012951534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DF6C5-6F60-40F6-A2BB-BE5539AA0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1914</properties:Characters>
  <properties:Lines>60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2016-02-03T13:34:00Z</cp:lastPrinted>
  <dcterms:modified xmlns:xsi="http://www.w3.org/2001/XMLSchema-instance" xsi:type="dcterms:W3CDTF">2016-02-03T13:56:00Z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