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20b47" w14:paraId="0d20b47"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736D5D">
        <w:t>3069</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736D5D">
        <w:t>3069</w:t>
      </w:r>
      <w:r w:rsidR="00866C07">
        <w:t>/15</w:t>
      </w:r>
      <w:r>
        <w:t xml:space="preserve"> temeljem odredbe članka 430 Stečajnog zakona (NN br. 71/15) , dana</w:t>
      </w:r>
      <w:r w:rsidR="00866C07">
        <w:t xml:space="preserve"> </w:t>
      </w:r>
      <w:r w:rsidR="00A03625">
        <w:t xml:space="preserve">03. veljače </w:t>
      </w:r>
      <w:r w:rsidR="00522FF0">
        <w:t xml:space="preserve"> 2016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00736D5D">
        <w:t>TDZ CONFIDO d.o.o. Zagreb, Zavrtnica 17, OIB:29726445295, MBS:080645065.</w:t>
      </w:r>
      <w:r w:rsidR="00A03625">
        <w:t xml:space="preserve"> </w:t>
      </w:r>
      <w:r>
        <w:t>Iznos duga evidentiran na temelju neizvr</w:t>
      </w:r>
      <w:r w:rsidR="00866C07">
        <w:t xml:space="preserve">šenih osnova za plaćanje iznosi </w:t>
      </w:r>
      <w:r w:rsidR="00736D5D">
        <w:t>1.368.967,79</w:t>
      </w:r>
      <w:r w:rsidR="00215969">
        <w:t xml:space="preserve"> </w:t>
      </w:r>
      <w:r w:rsidR="00922425">
        <w:t>kn</w:t>
      </w:r>
      <w:r w:rsidR="0034073A">
        <w:t>.</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A03625">
        <w:t>03.veljače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A7911"/>
    <w:rsid w:val="000D0856"/>
    <w:rsid w:val="001121E0"/>
    <w:rsid w:val="001633FF"/>
    <w:rsid w:val="001A6D8C"/>
    <w:rsid w:val="001F15A6"/>
    <w:rsid w:val="00215969"/>
    <w:rsid w:val="002A5293"/>
    <w:rsid w:val="00310A2F"/>
    <w:rsid w:val="0034073A"/>
    <w:rsid w:val="003D3862"/>
    <w:rsid w:val="003E49FB"/>
    <w:rsid w:val="004B3FAE"/>
    <w:rsid w:val="004C710D"/>
    <w:rsid w:val="004F504D"/>
    <w:rsid w:val="00522FF0"/>
    <w:rsid w:val="0055792E"/>
    <w:rsid w:val="00564AC4"/>
    <w:rsid w:val="0060349D"/>
    <w:rsid w:val="00625DF0"/>
    <w:rsid w:val="00676F96"/>
    <w:rsid w:val="006C3559"/>
    <w:rsid w:val="0070296C"/>
    <w:rsid w:val="00736D5D"/>
    <w:rsid w:val="00765E2B"/>
    <w:rsid w:val="00782FA6"/>
    <w:rsid w:val="00795446"/>
    <w:rsid w:val="007A2FA1"/>
    <w:rsid w:val="00856D6E"/>
    <w:rsid w:val="00866C07"/>
    <w:rsid w:val="00884D84"/>
    <w:rsid w:val="00897B55"/>
    <w:rsid w:val="008A2E06"/>
    <w:rsid w:val="00922425"/>
    <w:rsid w:val="00A03625"/>
    <w:rsid w:val="00AD28CA"/>
    <w:rsid w:val="00AD2A5F"/>
    <w:rsid w:val="00B04C4B"/>
    <w:rsid w:val="00B22A27"/>
    <w:rsid w:val="00B404CA"/>
    <w:rsid w:val="00BA279B"/>
    <w:rsid w:val="00CA1E89"/>
    <w:rsid w:val="00D92571"/>
    <w:rsid w:val="00DD4E3C"/>
    <w:rsid w:val="00E157AB"/>
    <w:rsid w:val="00E57064"/>
    <w:rsid w:val="00E82752"/>
    <w:rsid w:val="00EA4D37"/>
    <w:rsid w:val="00EA760B"/>
    <w:rsid w:val="00EE3583"/>
    <w:rsid w:val="00F16B88"/>
    <w:rsid w:val="00F3346A"/>
    <w:rsid w:val="00F44765"/>
    <w:rsid w:val="00F7085C"/>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B404CA"/>
    <w:rPr>
      <w:color w:val="808080"/>
      <w:bdr w:space="0" w:sz="0" w:color="auto" w:val="none"/>
      <w:shd w:fill="auto" w:color="auto" w:val="clear"/>
    </w:rPr>
  </w:style>
  <w:style w:customStyle="true" w:styleId="eSPISCCParagraphDefaultFont" w:type="character">
    <w:name w:val="eSPIS_CC_Paragraph Default Font"/>
    <w:basedOn w:val="Zadanifontodlomka"/>
    <w:rsid w:val="00B404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04CA"/>
    <w:rPr>
      <w:bdr w:space="0" w:sz="0" w:color="auto" w:val="none"/>
      <w:shd w:fill="FFFFCC" w:color="auto" w:val="clear"/>
      <w:lang w:val="hr-HR"/>
    </w:rPr>
  </w:style>
  <w:style w:customStyle="true" w:styleId="PozadinaSvijetloCrvena" w:type="character">
    <w:name w:val="Pozadina_SvijetloCrvena"/>
    <w:basedOn w:val="eSPISCCParagraphDefaultFont"/>
    <w:rsid w:val="00B404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04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B404CA"/>
    <w:rPr>
      <w:color w:val="808080"/>
      <w:bdr w:color="auto" w:space="0" w:sz="0" w:val="none"/>
      <w:shd w:color="auto" w:fill="auto" w:val="clear"/>
    </w:rPr>
  </w:style>
  <w:style w:customStyle="1" w:styleId="eSPISCCParagraphDefaultFont" w:type="character">
    <w:name w:val="eSPIS_CC_Paragraph Default Font"/>
    <w:basedOn w:val="Zadanifontodlomka"/>
    <w:rsid w:val="00B404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04CA"/>
    <w:rPr>
      <w:bdr w:color="auto" w:space="0" w:sz="0" w:val="none"/>
      <w:shd w:color="auto" w:fill="FFFFCC" w:val="clear"/>
      <w:lang w:val="hr-HR"/>
    </w:rPr>
  </w:style>
  <w:style w:customStyle="1" w:styleId="PozadinaSvijetloCrvena" w:type="character">
    <w:name w:val="Pozadina_SvijetloCrvena"/>
    <w:basedOn w:val="eSPISCCParagraphDefaultFont"/>
    <w:rsid w:val="00B404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404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3069</izvorni_sadrzaj>
    <derivirana_varijabla naziv="DomainObject.Predmet.Broj_1">3069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St-3069/2015</izvorni_sadrzaj>
    <derivirana_varijabla naziv="DomainObject.Predmet.OznakaBroj_1">St-3069/2015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TDZ CONFIDO d.o.o. zastupanog po punomoćniku Tomislav Boško; Zlatko Žigri</izvorni_sadrzaj>
    <derivirana_varijabla naziv="DomainObject.Predmet.ProtustrankaFormated_1">  TDZ CONFIDO d.o.o. zastupanog po punomoćniku Tomislav Boško; Zlatko Žigri</derivirana_varijabla>
  </DomainObject.Predmet.ProtustrankaFormated>
  <DomainObject.Predmet.ProtustrankaFormatedOIB>
    <izvorni_sadrzaj>  TDZ CONFIDO d.o.o., OIB 29726445295 zastupanog po punomoćniku Tomislav Boško; Zlatko Žigri</izvorni_sadrzaj>
    <derivirana_varijabla naziv="DomainObject.Predmet.ProtustrankaFormatedOIB_1">  TDZ CONFIDO d.o.o., OIB 29726445295 zastupanog po punomoćniku Tomislav Boško; Zlatko Žigri</derivirana_varijabla>
  </DomainObject.Predmet.ProtustrankaFormatedOIB>
  <DomainObject.Predmet.ProtustrankaFormatedWithAdress>
    <izvorni_sadrzaj> TDZ CONFIDO d.o.o., Zavrtnica 17, 10000 Zagreb zastupanog po punomoćniku Tomislav Boško; Zlatko Žigri</izvorni_sadrzaj>
    <derivirana_varijabla naziv="DomainObject.Predmet.ProtustrankaFormatedWithAdress_1"> TDZ CONFIDO d.o.o., Zavrtnica 17, 10000 Zagreb zastupanog po punomoćniku Tomislav Boško; Zlatko Žigri</derivirana_varijabla>
  </DomainObject.Predmet.ProtustrankaFormatedWithAdress>
  <DomainObject.Predmet.ProtustrankaFormatedWithAdressOIB>
    <izvorni_sadrzaj> TDZ CONFIDO d.o.o., OIB 29726445295, Zavrtnica 17, 10000 Zagreb zastupanog po punomoćniku Tomislav Boško; Zlatko Žigri</izvorni_sadrzaj>
    <derivirana_varijabla naziv="DomainObject.Predmet.ProtustrankaFormatedWithAdressOIB_1"> TDZ CONFIDO d.o.o., OIB 29726445295, Zavrtnica 17, 10000 Zagreb zastupanog po punomoćniku Tomislav Boško; Zlatko Žigri</derivirana_varijabla>
  </DomainObject.Predmet.ProtustrankaFormatedWithAdressOIB>
  <DomainObject.Predmet.ProtustrankaWithAdress>
    <izvorni_sadrzaj>TDZ CONFIDO d.o.o. Zavrtnica 17, 10000 Zagreb</izvorni_sadrzaj>
    <derivirana_varijabla naziv="DomainObject.Predmet.ProtustrankaWithAdress_1">TDZ CONFIDO d.o.o. Zavrtnica 17, 10000 Zagreb</derivirana_varijabla>
  </DomainObject.Predmet.ProtustrankaWithAdress>
  <DomainObject.Predmet.ProtustrankaWithAdressOIB>
    <izvorni_sadrzaj>TDZ CONFIDO d.o.o., OIB 29726445295, Zavrtnica 17, 10000 Zagreb</izvorni_sadrzaj>
    <derivirana_varijabla naziv="DomainObject.Predmet.ProtustrankaWithAdressOIB_1">TDZ CONFIDO d.o.o., OIB 29726445295, Zavrtnica 17, 10000 Zagreb</derivirana_varijabla>
  </DomainObject.Predmet.ProtustrankaWithAdressOIB>
  <DomainObject.Predmet.ProtustrankaNazivFormated>
    <izvorni_sadrzaj>TDZ CONFIDO d.o.o.</izvorni_sadrzaj>
    <derivirana_varijabla naziv="DomainObject.Predmet.ProtustrankaNazivFormated_1">TDZ CONFIDO d.o.o.</derivirana_varijabla>
  </DomainObject.Predmet.ProtustrankaNazivFormated>
  <DomainObject.Predmet.ProtustrankaNazivFormatedOIB>
    <izvorni_sadrzaj>TDZ CONFIDO d.o.o., OIB 29726445295</izvorni_sadrzaj>
    <derivirana_varijabla naziv="DomainObject.Predmet.ProtustrankaNazivFormatedOIB_1">TDZ CONFIDO d.o.o., OIB 29726445295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TDZ CONFIDO d.o.o. zastupanog po punomoćniku Tomislav Boško; Zlatko Žigri</item>
    </izvorni_sadrzaj>
    <derivirana_varijabla naziv="DomainObject.Predmet.ProtuStrankaListFormated_1">
      <item>TDZ CONFIDO d.o.o. zastupanog po punomoćniku Tomislav Boško; Zlatko Žigri</item>
    </derivirana_varijabla>
  </DomainObject.Predmet.ProtuStrankaListFormated>
  <DomainObject.Predmet.ProtuStrankaListFormatedOIB>
    <izvorni_sadrzaj>
      <item>TDZ CONFIDO d.o.o., OIB 29726445295 zastupanog po punomoćniku Tomislav Boško; Zlatko Žigri</item>
    </izvorni_sadrzaj>
    <derivirana_varijabla naziv="DomainObject.Predmet.ProtuStrankaListFormatedOIB_1">
      <item>TDZ CONFIDO d.o.o., OIB 29726445295 zastupanog po punomoćniku Tomislav Boško; Zlatko Žigri</item>
    </derivirana_varijabla>
  </DomainObject.Predmet.ProtuStrankaListFormatedOIB>
  <DomainObject.Predmet.ProtuStrankaListFormatedWithAdress>
    <izvorni_sadrzaj>
      <item>TDZ CONFIDO d.o.o., Zavrtnica 17, 10000 Zagreb zastupanog po punomoćniku Tomislav Boško; Zlatko Žigri</item>
    </izvorni_sadrzaj>
    <derivirana_varijabla naziv="DomainObject.Predmet.ProtuStrankaListFormatedWithAdress_1">
      <item>TDZ CONFIDO d.o.o., Zavrtnica 17, 10000 Zagreb zastupanog po punomoćniku Tomislav Boško; Zlatko Žigri</item>
    </derivirana_varijabla>
  </DomainObject.Predmet.ProtuStrankaListFormatedWithAdress>
  <DomainObject.Predmet.ProtuStrankaListFormatedWithAdressOIB>
    <izvorni_sadrzaj>
      <item>TDZ CONFIDO d.o.o., OIB 29726445295, Zavrtnica 17, 10000 Zagreb zastupanog po punomoćniku Tomislav Boško; Zlatko Žigri</item>
    </izvorni_sadrzaj>
    <derivirana_varijabla naziv="DomainObject.Predmet.ProtuStrankaListFormatedWithAdressOIB_1">
      <item>TDZ CONFIDO d.o.o., OIB 29726445295, Zavrtnica 17, 10000 Zagreb zastupanog po punomoćniku Tomislav Boško; Zlatko Žigri</item>
    </derivirana_varijabla>
  </DomainObject.Predmet.ProtuStrankaListFormatedWithAdressOIB>
  <DomainObject.Predmet.ProtuStrankaListNazivFormated>
    <izvorni_sadrzaj>
      <item>TDZ CONFIDO d.o.o.</item>
    </izvorni_sadrzaj>
    <derivirana_varijabla naziv="DomainObject.Predmet.ProtuStrankaListNazivFormated_1">
      <item>TDZ CONFIDO d.o.o.</item>
    </derivirana_varijabla>
  </DomainObject.Predmet.ProtuStrankaListNazivFormated>
  <DomainObject.Predmet.ProtuStrankaListNazivFormatedOIB>
    <izvorni_sadrzaj>
      <item>TDZ CONFIDO d.o.o., OIB 29726445295</item>
    </izvorni_sadrzaj>
    <derivirana_varijabla naziv="DomainObject.Predmet.ProtuStrankaListNazivFormatedOIB_1">
      <item>TDZ CONFIDO d.o.o., OIB 29726445295</item>
    </derivirana_varijabla>
  </DomainObject.Predmet.ProtuStrankaListNazivFormatedOIB>
  <DomainObject.Predmet.OstaliListFormated>
    <izvorni_sadrzaj>
      <item>Tomislav Boško punomoćnik sudionika u postupku TDZ CONFIDO d.o.o.</item>
      <item>Zlatko Žigri punomoćnik sudionika u postupku TDZ CONFIDO d.o.o.</item>
    </izvorni_sadrzaj>
    <derivirana_varijabla naziv="DomainObject.Predmet.OstaliListFormated_1">
      <item>Tomislav Boško punomoćnik sudionika u postupku TDZ CONFIDO d.o.o.</item>
      <item>Zlatko Žigri punomoćnik sudionika u postupku TDZ CONFIDO d.o.o.</item>
    </derivirana_varijabla>
  </DomainObject.Predmet.OstaliListFormated>
  <DomainObject.Predmet.OstaliListFormatedOIB>
    <izvorni_sadrzaj>
      <item>Tomislav Boško, OIB 11018108796 punomoćnik sudionika u postupku TDZ CONFIDO d.o.o.</item>
      <item>Zlatko Žigri, OIB 86932192600 punomoćnik sudionika u postupku TDZ CONFIDO d.o.o.</item>
    </izvorni_sadrzaj>
    <derivirana_varijabla naziv="DomainObject.Predmet.OstaliListFormatedOIB_1">
      <item>Tomislav Boško, OIB 11018108796 punomoćnik sudionika u postupku TDZ CONFIDO d.o.o.</item>
      <item>Zlatko Žigri, OIB 86932192600 punomoćnik sudionika u postupku TDZ CONFIDO d.o.o.</item>
    </derivirana_varijabla>
  </DomainObject.Predmet.OstaliListFormatedOIB>
  <DomainObject.Predmet.OstaliListFormatedWithAdress>
    <izvorni_sadrzaj>
      <item>Tomislav Boško, Ulica Josipa Kozarca 40, 10000 Zagreb punomoćnik sudionika u postupku TDZ CONFIDO d.o.o.</item>
      <item>Zlatko Žigri, Martićeva 22, 10000 Zagreb punomoćnik sudionika u postupku TDZ CONFIDO d.o.o.</item>
    </izvorni_sadrzaj>
    <derivirana_varijabla naziv="DomainObject.Predmet.OstaliListFormatedWithAdress_1">
      <item>Tomislav Boško, Ulica Josipa Kozarca 40, 10000 Zagreb punomoćnik sudionika u postupku TDZ CONFIDO d.o.o.</item>
      <item>Zlatko Žigri, Martićeva 22, 10000 Zagreb punomoćnik sudionika u postupku TDZ CONFIDO d.o.o.</item>
    </derivirana_varijabla>
  </DomainObject.Predmet.OstaliListFormatedWithAdress>
  <DomainObject.Predmet.OstaliListFormatedWithAdressOIB>
    <izvorni_sadrzaj>
      <item>Tomislav Boško, OIB 11018108796, Ulica Josipa Kozarca 40, 10000 Zagreb punomoćnik sudionika u postupku TDZ CONFIDO d.o.o.</item>
      <item>Zlatko Žigri, OIB 86932192600, Martićeva 22, 10000 Zagreb punomoćnik sudionika u postupku TDZ CONFIDO d.o.o.</item>
    </izvorni_sadrzaj>
    <derivirana_varijabla naziv="DomainObject.Predmet.OstaliListFormatedWithAdressOIB_1">
      <item>Tomislav Boško, OIB 11018108796, Ulica Josipa Kozarca 40, 10000 Zagreb punomoćnik sudionika u postupku TDZ CONFIDO d.o.o.</item>
      <item>Zlatko Žigri, OIB 86932192600, Martićeva 22, 10000 Zagreb punomoćnik sudionika u postupku TDZ CONFIDO d.o.o.</item>
    </derivirana_varijabla>
  </DomainObject.Predmet.OstaliListFormatedWithAdressOIB>
  <DomainObject.Predmet.OstaliListNazivFormated>
    <izvorni_sadrzaj>
      <item>Tomislav Boško</item>
      <item>Zlatko Žigri</item>
    </izvorni_sadrzaj>
    <derivirana_varijabla naziv="DomainObject.Predmet.OstaliListNazivFormated_1">
      <item>Tomislav Boško</item>
      <item>Zlatko Žigri</item>
    </derivirana_varijabla>
  </DomainObject.Predmet.OstaliListNazivFormated>
  <DomainObject.Predmet.OstaliListNazivFormatedOIB>
    <izvorni_sadrzaj>
      <item>Tomislav Boško, OIB 11018108796</item>
      <item>Zlatko Žigri, OIB 86932192600</item>
    </izvorni_sadrzaj>
    <derivirana_varijabla naziv="DomainObject.Predmet.OstaliListNazivFormatedOIB_1">
      <item>Tomislav Boško, OIB 11018108796</item>
      <item>Zlatko Žigri, OIB 86932192600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TDZ CONFIDO d.o.o.</izvorni_sadrzaj>
    <derivirana_varijabla naziv="DomainObject.Predmet.ProtustrankaIDrugi_1">TDZ CONFIDO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TDZ CONFIDO d.o.o., OIB 29726445295, Zavrtnica 17, 10000 Zagreb</izvorni_sadrzaj>
    <derivirana_varijabla naziv="DomainObject.Predmet.ProtustrankaIDrugiAdressOIB_1">TDZ CONFIDO d.o.o., OIB 29726445295, Zavrtnica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TDZ CONFIDO d.o.o.</item>
      <item>Tomislav Boško</item>
      <item>Zlatko Žigri</item>
    </izvorni_sadrzaj>
    <derivirana_varijabla naziv="DomainObject.Predmet.SudioniciListNaziv_1">
      <item>FINA Regionalni centar Zagreb</item>
      <item>TDZ CONFIDO d.o.o.</item>
      <item>Tomislav Boško</item>
      <item>Zlatko Žigri</item>
    </derivirana_varijabla>
  </DomainObject.Predmet.SudioniciListNaziv>
  <DomainObject.Predmet.SudioniciListAdressOIB>
    <izvorni_sadrzaj>
      <item>FINA Regionalni centar Zagreb, OIB 85821130368, Trg svibanjskih žrtava 1995. 1,10000 Zagreb</item>
      <item>TDZ CONFIDO d.o.o., OIB 29726445295, Zavrtnica 17,10000 Zagreb</item>
      <item>Tomislav Boško, OIB 11018108796, Ulica Josipa Kozarca 40,10000 Zagreb</item>
      <item>Zlatko Žigri, OIB 86932192600, Martićeva 22,10000 Zagreb</item>
    </izvorni_sadrzaj>
    <derivirana_varijabla naziv="DomainObject.Predmet.SudioniciListAdressOIB_1">
      <item>FINA Regionalni centar Zagreb, OIB 85821130368, Trg svibanjskih žrtava 1995. 1,10000 Zagreb</item>
      <item>TDZ CONFIDO d.o.o., OIB 29726445295, Zavrtnica 17,10000 Zagreb</item>
      <item>Tomislav Boško, OIB 11018108796, Ulica Josipa Kozarca 40,10000 Zagreb</item>
      <item>Zlatko Žigri, OIB 86932192600, Martićeva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29726445295</item>
      <item>, OIB 11018108796</item>
      <item>, OIB 86932192600</item>
    </izvorni_sadrzaj>
    <derivirana_varijabla naziv="DomainObject.Predmet.SudioniciListNazivOIB_1">
      <item>, OIB 85821130368</item>
      <item>, OIB 29726445295</item>
      <item>, OIB 11018108796</item>
      <item>, OIB 86932192600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290</properties:Words>
  <properties:Characters>1615</properties:Characters>
  <properties:Lines>44</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2016-02-03T07:26:00Z</dcterms:created>
  <dc:creator>Željka Rončević</dc:creator>
  <cp:lastModifiedBy>Željka Rončević</cp:lastModifiedBy>
  <cp:lastPrinted>2016-01-11T08:07:00Z</cp:lastPrinted>
  <dcterms:modified xmlns:xsi="http://www.w3.org/2001/XMLSchema-instance" xsi:type="dcterms:W3CDTF">2016-02-03T07:27:00Z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