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b02a" w14:paraId="792b02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07BD" w:rsidP="00E107BD" w:rsidR="00E107B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St-949/2016-4.</w:t>
      </w:r>
    </w:p>
    <w:p w:rsidRDefault="00E107BD" w:rsidP="00E107BD" w:rsidR="00E107BD">
      <w:pPr>
        <w:jc w:val="both"/>
        <w:rPr>
          <w:rFonts w:cs="Arial" w:hAnsi="Arial" w:ascii="Arial"/>
          <w:b/>
        </w:rPr>
      </w:pPr>
    </w:p>
    <w:p w:rsidRDefault="00E107BD" w:rsidP="00E107BD" w:rsidR="00E107B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107BD" w:rsidP="00E107BD" w:rsidR="00E107B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IVANKA-PROMET j.d.o.o. za trgovinu i usluge iz Gostovića 41, MBS 080858036, OIB 97539119802, dana 18. siječnja 2017. godine  </w:t>
      </w: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IVANKA-PROMET j.d.o.o. za trgovinu i usluge iz Gostovića 41, MBS 080858036, OIB 97539119802.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IVANKA-PROMET j.d.o.o. za trgovinu i usluge iz Gostovića 41, MBS 080858036, OIB 97539119802.</w:t>
      </w:r>
    </w:p>
    <w:p w:rsidRDefault="00E107BD" w:rsidP="00E107BD" w:rsidR="00E107B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08,10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E107BD" w:rsidP="00E107BD" w:rsidR="00E107B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107BD" w:rsidP="00E107BD" w:rsidR="00E107B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E107BD" w:rsidP="00E107BD" w:rsidR="00E107B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St-949/2016-2, koji je objavljen na </w:t>
      </w:r>
      <w:r>
        <w:rPr>
          <w:rFonts w:cs="Arial" w:hAnsi="Arial" w:ascii="Arial"/>
        </w:rPr>
        <w:lastRenderedPageBreak/>
        <w:t>mrežnoj stranici e-oglasna ploča Trgovačkog suda u Bjelovaru dana 27.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107BD" w:rsidP="00E107BD" w:rsidR="00E107B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07BD" w:rsidP="00E107BD" w:rsidR="00E107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E107BD" w:rsidP="00E107BD" w:rsidR="00E107B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E107BD" w:rsidP="00E107BD" w:rsidR="00E107BD">
      <w:pPr>
        <w:rPr>
          <w:rFonts w:cs="Arial" w:hAnsi="Arial" w:ascii="Arial"/>
          <w:b/>
        </w:rPr>
      </w:pPr>
    </w:p>
    <w:p w:rsidRDefault="00E107BD" w:rsidP="00E107BD" w:rsidR="00E107B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107BD" w:rsidP="00E107BD" w:rsidR="00E107B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107BD" w:rsidP="00E107BD" w:rsidR="00E10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107BD" w:rsidP="00E107BD" w:rsidR="00E107BD">
      <w:pPr>
        <w:rPr>
          <w:rFonts w:cs="Arial" w:hAnsi="Arial" w:ascii="Arial"/>
        </w:rPr>
      </w:pPr>
    </w:p>
    <w:p w:rsidRDefault="00E107BD" w:rsidP="00E107BD" w:rsidR="00E107B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7BD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St-949/2016-4</izvorni_sadrzaj>
    <derivirana_varijabla naziv="DomainObject.Oznaka_1">St-949/2016-4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IVANKA-PROMET j.d.o.o. zastupanog po punomoćniku Ivanka Požgaj</izvorni_sadrzaj>
    <derivirana_varijabla naziv="DomainObject.Predmet.ProtustrankaFormated_1">  IVANKA-PROMET j.d.o.o. zastupanog po punomoćniku Ivanka Požgaj</derivirana_varijabla>
  </DomainObject.Predmet.ProtustrankaFormated>
  <DomainObject.Predmet.ProtustrankaFormatedOIB>
    <izvorni_sadrzaj>  IVANKA-PROMET j.d.o.o., OIB 97539119802 zastupanog po punomoćniku Ivanka Požgaj</izvorni_sadrzaj>
    <derivirana_varijabla naziv="DomainObject.Predmet.ProtustrankaFormatedOIB_1">  IVANKA-PROMET j.d.o.o., OIB 97539119802 zastupanog po punomoćniku Ivanka Požgaj</derivirana_varijabla>
  </DomainObject.Predmet.ProtustrankaFormatedOIB>
  <DomainObject.Predmet.ProtustrankaFormatedWithAdress>
    <izvorni_sadrzaj> IVANKA-PROMET j.d.o.o., Gostović 41, 10340 Gostović zastupanog po punomoćniku Ivanka Požgaj</izvorni_sadrzaj>
    <derivirana_varijabla naziv="DomainObject.Predmet.ProtustrankaFormatedWithAdress_1"> IVANKA-PROMET j.d.o.o., Gostović 41, 10340 Gostović zastupanog po punomoćniku Ivanka Požgaj</derivirana_varijabla>
  </DomainObject.Predmet.ProtustrankaFormatedWithAdress>
  <DomainObject.Predmet.ProtustrankaFormatedWithAdressOIB>
    <izvorni_sadrzaj> IVANKA-PROMET j.d.o.o., OIB 97539119802, Gostović 41, 10340 Gostović zastupanog po punomoćniku Ivanka Požgaj</izvorni_sadrzaj>
    <derivirana_varijabla naziv="DomainObject.Predmet.ProtustrankaFormatedWithAdressOIB_1"> IVANKA-PROMET j.d.o.o., OIB 97539119802, Gostović 41, 10340 Gostović zastupanog po punomoćniku Ivanka Požgaj</derivirana_varijabla>
  </DomainObject.Predmet.ProtustrankaFormatedWithAdressOIB>
  <DomainObject.Predmet.ProtustrankaWithAdress>
    <izvorni_sadrzaj>IVANKA-PROMET j.d.o.o. Gostović 41, 10340 Gostović</izvorni_sadrzaj>
    <derivirana_varijabla naziv="DomainObject.Predmet.ProtustrankaWithAdress_1">IVANKA-PROMET j.d.o.o. Gostović 41, 10340 Gostović</derivirana_varijabla>
  </DomainObject.Predmet.ProtustrankaWithAdress>
  <DomainObject.Predmet.ProtustrankaWithAdressOIB>
    <izvorni_sadrzaj>IVANKA-PROMET j.d.o.o., OIB 97539119802, Gostović 41, 10340 Gostović</izvorni_sadrzaj>
    <derivirana_varijabla naziv="DomainObject.Predmet.ProtustrankaWithAdressOIB_1">IVANKA-PROMET j.d.o.o., OIB 97539119802, Gostović 41, 10340 Gostović</derivirana_varijabla>
  </DomainObject.Predmet.ProtustrankaWithAdressOIB>
  <DomainObject.Predmet.ProtustrankaNazivFormated>
    <izvorni_sadrzaj>IVANKA-PROMET j.d.o.o.</izvorni_sadrzaj>
    <derivirana_varijabla naziv="DomainObject.Predmet.ProtustrankaNazivFormated_1">IVANKA-PROMET j.d.o.o.</derivirana_varijabla>
  </DomainObject.Predmet.ProtustrankaNazivFormated>
  <DomainObject.Predmet.ProtustrankaNazivFormatedOIB>
    <izvorni_sadrzaj>IVANKA-PROMET j.d.o.o., OIB 97539119802</izvorni_sadrzaj>
    <derivirana_varijabla naziv="DomainObject.Predmet.ProtustrankaNazivFormatedOIB_1">IVANKA-PROMET j.d.o.o., OIB 97539119802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IVANKA-PROMET j.d.o.o. zastupanog po punomoćniku Ivanka Požgaj</item>
    </izvorni_sadrzaj>
    <derivirana_varijabla naziv="DomainObject.Predmet.ProtuStrankaListFormated_1">
      <item>IVANKA-PROMET j.d.o.o. zastupanog po punomoćniku Ivanka Požgaj</item>
    </derivirana_varijabla>
  </DomainObject.Predmet.ProtuStrankaListFormated>
  <DomainObject.Predmet.ProtuStrankaListFormatedOIB>
    <izvorni_sadrzaj>
      <item>IVANKA-PROMET j.d.o.o., OIB 97539119802 zastupanog po punomoćniku Ivanka Požgaj</item>
    </izvorni_sadrzaj>
    <derivirana_varijabla naziv="DomainObject.Predmet.ProtuStrankaListFormatedOIB_1">
      <item>IVANKA-PROMET j.d.o.o., OIB 97539119802 zastupanog po punomoćniku Ivanka Požgaj</item>
    </derivirana_varijabla>
  </DomainObject.Predmet.ProtuStrankaListFormatedOIB>
  <DomainObject.Predmet.ProtuStrankaListFormatedWithAdress>
    <izvorni_sadrzaj>
      <item>IVANKA-PROMET j.d.o.o., Gostović 41, 10340 Gostović zastupanog po punomoćniku Ivanka Požgaj</item>
    </izvorni_sadrzaj>
    <derivirana_varijabla naziv="DomainObject.Predmet.ProtuStrankaListFormatedWithAdress_1">
      <item>IVANKA-PROMET j.d.o.o., Gostović 41, 10340 Gostović zastupanog po punomoćniku Ivanka Požgaj</item>
    </derivirana_varijabla>
  </DomainObject.Predmet.ProtuStrankaListFormatedWithAdress>
  <DomainObject.Predmet.ProtuStrankaListFormatedWithAdressOIB>
    <izvorni_sadrzaj>
      <item>IVANKA-PROMET j.d.o.o., OIB 97539119802, Gostović 41, 10340 Gostović zastupanog po punomoćniku Ivanka Požgaj</item>
    </izvorni_sadrzaj>
    <derivirana_varijabla naziv="DomainObject.Predmet.ProtuStrankaListFormatedWithAdressOIB_1">
      <item>IVANKA-PROMET j.d.o.o., OIB 97539119802, Gostović 41, 10340 Gostović zastupanog po punomoćniku Ivanka Požgaj</item>
    </derivirana_varijabla>
  </DomainObject.Predmet.ProtuStrankaListFormatedWithAdressOIB>
  <DomainObject.Predmet.ProtuStrankaListNazivFormated>
    <izvorni_sadrzaj>
      <item>IVANKA-PROMET j.d.o.o.</item>
    </izvorni_sadrzaj>
    <derivirana_varijabla naziv="DomainObject.Predmet.ProtuStrankaListNazivFormated_1">
      <item>IVANKA-PROMET j.d.o.o.</item>
    </derivirana_varijabla>
  </DomainObject.Predmet.ProtuStrankaListNazivFormated>
  <DomainObject.Predmet.ProtuStrankaListNazivFormatedOIB>
    <izvorni_sadrzaj>
      <item>IVANKA-PROMET j.d.o.o., OIB 97539119802</item>
    </izvorni_sadrzaj>
    <derivirana_varijabla naziv="DomainObject.Predmet.ProtuStrankaListNazivFormatedOIB_1">
      <item>IVANKA-PROMET j.d.o.o., OIB 97539119802</item>
    </derivirana_varijabla>
  </DomainObject.Predmet.ProtuStrankaListNazivFormatedOIB>
  <DomainObject.Predmet.OstaliListFormated>
    <izvorni_sadrzaj>
      <item>Ivanka Požgaj punomoćnik sudionika u postupku IVANKA-PROMET j.d.o.o.</item>
    </izvorni_sadrzaj>
    <derivirana_varijabla naziv="DomainObject.Predmet.OstaliListFormated_1">
      <item>Ivanka Požgaj punomoćnik sudionika u postupku IVANKA-PROMET j.d.o.o.</item>
    </derivirana_varijabla>
  </DomainObject.Predmet.OstaliListFormated>
  <DomainObject.Predmet.OstaliListFormatedOIB>
    <izvorni_sadrzaj>
      <item>Ivanka Požgaj, OIB 22582390140 punomoćnik sudionika u postupku IVANKA-PROMET j.d.o.o.</item>
    </izvorni_sadrzaj>
    <derivirana_varijabla naziv="DomainObject.Predmet.OstaliListFormatedOIB_1">
      <item>Ivanka Požgaj, OIB 22582390140 punomoćnik sudionika u postupku IVANKA-PROMET j.d.o.o.</item>
    </derivirana_varijabla>
  </DomainObject.Predmet.OstaliListFormatedOIB>
  <DomainObject.Predmet.OstaliListFormatedWithAdress>
    <izvorni_sadrzaj>
      <item>Ivanka Požgaj, Gostović 41, 10340 Gostović punomoćnik sudionika u postupku IVANKA-PROMET j.d.o.o.</item>
    </izvorni_sadrzaj>
    <derivirana_varijabla naziv="DomainObject.Predmet.OstaliListFormatedWithAdress_1">
      <item>Ivanka Požgaj, Gostović 41, 10340 Gostović punomoćnik sudionika u postupku IVANKA-PROMET j.d.o.o.</item>
    </derivirana_varijabla>
  </DomainObject.Predmet.OstaliListFormatedWithAdress>
  <DomainObject.Predmet.OstaliListFormatedWithAdressOIB>
    <izvorni_sadrzaj>
      <item>Ivanka Požgaj, OIB 22582390140, Gostović 41, 10340 Gostović punomoćnik sudionika u postupku IVANKA-PROMET j.d.o.o.</item>
    </izvorni_sadrzaj>
    <derivirana_varijabla naziv="DomainObject.Predmet.OstaliListFormatedWithAdressOIB_1">
      <item>Ivanka Požgaj, OIB 22582390140, Gostović 41, 10340 Gostović punomoćnik sudionika u postupku IVANKA-PROMET j.d.o.o.</item>
    </derivirana_varijabla>
  </DomainObject.Predmet.OstaliListFormatedWithAdressOIB>
  <DomainObject.Predmet.OstaliListNazivFormated>
    <izvorni_sadrzaj>
      <item>Ivanka Požgaj</item>
    </izvorni_sadrzaj>
    <derivirana_varijabla naziv="DomainObject.Predmet.OstaliListNazivFormated_1">
      <item>Ivanka Požgaj</item>
    </derivirana_varijabla>
  </DomainObject.Predmet.OstaliListNazivFormated>
  <DomainObject.Predmet.OstaliListNazivFormatedOIB>
    <izvorni_sadrzaj>
      <item>Ivanka Požgaj, OIB 22582390140</item>
    </izvorni_sadrzaj>
    <derivirana_varijabla naziv="DomainObject.Predmet.OstaliListNazivFormatedOIB_1">
      <item>Ivanka Požgaj, OIB 22582390140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St-949/2016-4</izvorni_sadrzaj>
    <derivirana_varijabla naziv="DomainObject.PoslovniBrojDokumenta_1">St-949/2016-4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IVANKA-PROMET j.d.o.o.</izvorni_sadrzaj>
    <derivirana_varijabla naziv="DomainObject.Predmet.ProtustrankaIDrugi_1">IVANKA-PROMET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IVANKA-PROMET j.d.o.o., OIB 97539119802, Gostović 41, 10340 Gostović</izvorni_sadrzaj>
    <derivirana_varijabla naziv="DomainObject.Predmet.ProtustrankaIDrugiAdressOIB_1">IVANKA-PROMET j.d.o.o., OIB 97539119802, Gostović 41, 10340 Gostović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IVANKA-PROMET j.d.o.o.</item>
      <item>FINA Regionalni centar Zagreb</item>
      <item>Ivanka Požgaj</item>
    </izvorni_sadrzaj>
    <derivirana_varijabla naziv="DomainObject.Predmet.SudioniciListNaziv_1">
      <item>IVANKA-PROMET j.d.o.o.</item>
      <item>FINA Regionalni centar Zagreb</item>
      <item>Ivanka Požgaj</item>
    </derivirana_varijabla>
  </DomainObject.Predmet.SudioniciListNaziv>
  <DomainObject.Predmet.SudioniciListAdressOIB>
    <izvorni_sadrzaj>
      <item>IVANKA-PROMET j.d.o.o., OIB 97539119802, Gostović 41,10340 Gostović</item>
      <item>FINA Regionalni centar Zagreb, OIB 85821130368, Trg svibanjskih žrtava 1995. 1,10000 Zagreb</item>
      <item>Ivanka Požgaj, OIB 22582390140, Gostović 41,10340 Gostović</item>
    </izvorni_sadrzaj>
    <derivirana_varijabla naziv="DomainObject.Predmet.SudioniciListAdressOIB_1">
      <item>IVANKA-PROMET j.d.o.o., OIB 97539119802, Gostović 41,10340 Gostović</item>
      <item>FINA Regionalni centar Zagreb, OIB 85821130368, Trg svibanjskih žrtava 1995. 1,10000 Zagreb</item>
      <item>Ivanka Požgaj, OIB 22582390140, Gostović 41,10340 Gostović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B8095-10E2-473F-BB91-E41940C1B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704</properties:Words>
  <properties:Characters>3799</properties:Characters>
  <properties:Lines>99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2017-01-18T06:56:00Z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St-949/2016-4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