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066d" w14:paraId="db4066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0EF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5560EF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</izvorni_sadrzaj>
    <derivirana_varijabla naziv="DomainObject.Predmet.Opis_1">prijedlog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otustrankaFormated>
    <izvorni_sadrzaj>  FINO društvo s ograničenom odgovornošću za proizvodnju, trgovinu, usluge i uvoz-izvoz</izvorni_sadrzaj>
    <derivirana_varijabla naziv="DomainObject.Predmet.ProtustrankaFormated_1">  FINO društvo s ograničenom odgovornošću za proizvodnju, trgovinu, usluge i uvoz-izvoz</derivirana_varijabla>
  </DomainObject.Predmet.ProtustrankaFormated>
  <DomainObject.Predmet.ProtustrankaFormatedOIB>
    <izvorni_sadrzaj>  FINO društvo s ograničenom odgovornošću za proizvodnju, trgovinu, usluge i uvoz-izvoz, OIB 12430605814</izvorni_sadrzaj>
    <derivirana_varijabla naziv="DomainObject.Predmet.ProtustrankaFormatedOIB_1">  FINO društvo s ograničenom odgovornošću za proizvodnju, trgovinu, usluge i uvoz-izvoz, OIB 12430605814</derivirana_varijabla>
  </DomainObject.Predmet.ProtustrankaFormatedOIB>
  <DomainObject.Predmet.ProtustrankaFormatedWithAdress>
    <izvorni_sadrzaj> FINO društvo s ograničenom odgovornošću za proizvodnju, trgovinu, usluge i uvoz-izvoz, Kalnička 19, 40000 Čakovec</izvorni_sadrzaj>
    <derivirana_varijabla naziv="DomainObject.Predmet.ProtustrankaFormatedWithAdress_1"> FINO društvo s ograničenom odgovornošću za proizvodnju, trgovinu, usluge i uvoz-izvoz, Kalnička 19, 40000 Čakovec</derivirana_varijabla>
  </DomainObject.Predmet.ProtustrankaFormatedWithAdress>
  <DomainObject.Predmet.ProtustrankaFormatedWithAdressOIB>
    <izvorni_sadrzaj> FINO društvo s ograničenom odgovornošću za proizvodnju, trgovinu, usluge i uvoz-izvoz, OIB 12430605814, Kalnička 19, 40000 Čakovec</izvorni_sadrzaj>
    <derivirana_varijabla naziv="DomainObject.Predmet.ProtustrankaFormatedWithAdressOIB_1"> FINO društvo s ograničenom odgovornošću za proizvodnju, trgovinu, usluge i uvoz-izvoz, OIB 12430605814, Kalnička 19, 40000 Čakovec</derivirana_varijabla>
  </DomainObject.Predmet.ProtustrankaFormatedWithAdressOIB>
  <DomainObject.Predmet.ProtustrankaWithAdress>
    <izvorni_sadrzaj>FINO društvo s ograničenom odgovornošću za proizvodnju, trgovinu, usluge i uvoz-izvoz Kalnička 19, 40000 Čakovec</izvorni_sadrzaj>
    <derivirana_varijabla naziv="DomainObject.Predmet.ProtustrankaWithAdress_1">FINO društvo s ograničenom odgovornošću za proizvodnju, trgovinu, usluge i uvoz-izvoz Kalnička 19, 40000 Čakovec</derivirana_varijabla>
  </DomainObject.Predmet.ProtustrankaWithAdress>
  <DomainObject.Predmet.ProtustrankaWithAdressOIB>
    <izvorni_sadrzaj>FINO društvo s ograničenom odgovornošću za proizvodnju, trgovinu, usluge i uvoz-izvoz, OIB 12430605814, Kalnička 19, 40000 Čakovec</izvorni_sadrzaj>
    <derivirana_varijabla naziv="DomainObject.Predmet.ProtustrankaWithAdressOIB_1">FINO društvo s ograničenom odgovornošću za proizvodnju, trgovinu, usluge i uvoz-izvoz, OIB 12430605814, Kalnička 19, 40000 Čakovec</derivirana_varijabla>
  </DomainObject.Predmet.ProtustrankaWithAdressOIB>
  <DomainObject.Predmet.ProtustrankaNazivFormated>
    <izvorni_sadrzaj>FINO društvo s ograničenom odgovornošću za proizvodnju, trgovinu, usluge i uvoz-izvoz</izvorni_sadrzaj>
    <derivirana_varijabla naziv="DomainObject.Predmet.ProtustrankaNazivFormated_1">FINO društvo s ograničenom odgovornošću za proizvodnju, trgovinu, usluge i uvoz-izvoz</derivirana_varijabla>
  </DomainObject.Predmet.ProtustrankaNazivFormated>
  <DomainObject.Predmet.ProtustrankaNazivFormatedOIB>
    <izvorni_sadrzaj>FINO društvo s ograničenom odgovornošću za proizvodnju, trgovinu, usluge i uvoz-izvoz, OIB 12430605814</izvorni_sadrzaj>
    <derivirana_varijabla naziv="DomainObject.Predmet.ProtustrankaNazivFormatedOIB_1">FINO društvo s ograničenom odgovornošću za proizvodnju, trgovinu, usluge i uvoz-izvoz, OIB 12430605814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Jovica Vrana</izvorni_sadrzaj>
    <derivirana_varijabla naziv="DomainObject.Predmet.StrankaFormated_1">  Jovica Vrana</derivirana_varijabla>
  </DomainObject.Predmet.StrankaFormated>
  <DomainObject.Predmet.StrankaFormatedOIB>
    <izvorni_sadrzaj>  Jovica Vrana, OIB 69822651030</izvorni_sadrzaj>
    <derivirana_varijabla naziv="DomainObject.Predmet.StrankaFormatedOIB_1">  Jovica Vrana, OIB 69822651030</derivirana_varijabla>
  </DomainObject.Predmet.StrankaFormatedOIB>
  <DomainObject.Predmet.StrankaFormatedWithAdress>
    <izvorni_sadrzaj> Jovica Vrana, Antuna Gustava Matoša 34, 40000 Čakovec</izvorni_sadrzaj>
    <derivirana_varijabla naziv="DomainObject.Predmet.StrankaFormatedWithAdress_1"> Jovica Vrana, Antuna Gustava Matoša 34, 40000 Čakovec</derivirana_varijabla>
  </DomainObject.Predmet.StrankaFormatedWithAdress>
  <DomainObject.Predmet.StrankaFormatedWithAdressOIB>
    <izvorni_sadrzaj> Jovica Vrana, OIB 69822651030, Antuna Gustava Matoša 34, 40000 Čakovec</izvorni_sadrzaj>
    <derivirana_varijabla naziv="DomainObject.Predmet.StrankaFormatedWithAdressOIB_1"> Jovica Vrana, OIB 69822651030, Antuna Gustava Matoša 34, 40000 Čakovec</derivirana_varijabla>
  </DomainObject.Predmet.StrankaFormatedWithAdressOIB>
  <DomainObject.Predmet.StrankaWithAdress>
    <izvorni_sadrzaj>Jovica Vrana Antuna Gustava Matoša 34,40000 Čakovec</izvorni_sadrzaj>
    <derivirana_varijabla naziv="DomainObject.Predmet.StrankaWithAdress_1">Jovica Vrana Antuna Gustava Matoša 34,40000 Čakovec</derivirana_varijabla>
  </DomainObject.Predmet.StrankaWithAdress>
  <DomainObject.Predmet.StrankaWithAdressOIB>
    <izvorni_sadrzaj>Jovica Vrana, OIB 69822651030, Antuna Gustava Matoša 34,40000 Čakovec</izvorni_sadrzaj>
    <derivirana_varijabla naziv="DomainObject.Predmet.StrankaWithAdressOIB_1">Jovica Vrana, OIB 69822651030, Antuna Gustava Matoša 34,40000 Čakovec</derivirana_varijabla>
  </DomainObject.Predmet.StrankaWithAdressOIB>
  <DomainObject.Predmet.StrankaNazivFormated>
    <izvorni_sadrzaj>Jovica Vrana</izvorni_sadrzaj>
    <derivirana_varijabla naziv="DomainObject.Predmet.StrankaNazivFormated_1">Jovica Vrana</derivirana_varijabla>
  </DomainObject.Predmet.StrankaNazivFormated>
  <DomainObject.Predmet.StrankaNazivFormatedOIB>
    <izvorni_sadrzaj>Jovica Vrana, OIB 69822651030</izvorni_sadrzaj>
    <derivirana_varijabla naziv="DomainObject.Predmet.StrankaNazivFormatedOIB_1">Jovica Vrana, OIB 69822651030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9738.65</izvorni_sadrzaj>
    <derivirana_varijabla naziv="DomainObject.Predmet.TrenutnaVrijednost_1">9738.65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Jovica Vrana</item>
    </izvorni_sadrzaj>
    <derivirana_varijabla naziv="DomainObject.Predmet.StrankaListFormated_1">
      <item>Jovica Vrana</item>
    </derivirana_varijabla>
  </DomainObject.Predmet.StrankaListFormated>
  <DomainObject.Predmet.StrankaListFormatedOIB>
    <izvorni_sadrzaj>
      <item>Jovica Vrana, OIB 69822651030</item>
    </izvorni_sadrzaj>
    <derivirana_varijabla naziv="DomainObject.Predmet.StrankaListFormatedOIB_1">
      <item>Jovica Vrana, OIB 69822651030</item>
    </derivirana_varijabla>
  </DomainObject.Predmet.StrankaListFormatedOIB>
  <DomainObject.Predmet.StrankaListFormatedWithAdress>
    <izvorni_sadrzaj>
      <item>Jovica Vrana, Antuna Gustava Matoša 34, 40000 Čakovec</item>
    </izvorni_sadrzaj>
    <derivirana_varijabla naziv="DomainObject.Predmet.StrankaListFormatedWithAdress_1">
      <item>Jovica Vrana, Antuna Gustava Matoša 34, 40000 Čakovec</item>
    </derivirana_varijabla>
  </DomainObject.Predmet.StrankaListFormatedWithAdress>
  <DomainObject.Predmet.StrankaListFormatedWithAdressOIB>
    <izvorni_sadrzaj>
      <item>Jovica Vrana, OIB 69822651030, Antuna Gustava Matoša 34, 40000 Čakovec</item>
    </izvorni_sadrzaj>
    <derivirana_varijabla naziv="DomainObject.Predmet.StrankaListFormatedWithAdressOIB_1">
      <item>Jovica Vrana, OIB 69822651030, Antuna Gustava Matoša 34, 40000 Čakovec</item>
    </derivirana_varijabla>
  </DomainObject.Predmet.StrankaListFormatedWithAdressOIB>
  <DomainObject.Predmet.StrankaListNazivFormated>
    <izvorni_sadrzaj>
      <item>Jovica Vrana</item>
    </izvorni_sadrzaj>
    <derivirana_varijabla naziv="DomainObject.Predmet.StrankaListNazivFormated_1">
      <item>Jovica Vrana</item>
    </derivirana_varijabla>
  </DomainObject.Predmet.StrankaListNazivFormated>
  <DomainObject.Predmet.StrankaListNazivFormatedOIB>
    <izvorni_sadrzaj>
      <item>Jovica Vrana, OIB 69822651030</item>
    </izvorni_sadrzaj>
    <derivirana_varijabla naziv="DomainObject.Predmet.StrankaListNazivFormatedOIB_1">
      <item>Jovica Vrana, OIB 69822651030</item>
    </derivirana_varijabla>
  </DomainObject.Predmet.StrankaListNazivFormatedOIB>
  <DomainObject.Predmet.ProtuStrankaListFormated>
    <izvorni_sadrzaj>
      <item>FINO društvo s ograničenom odgovornošću za proizvodnju, trgovinu, usluge i uvoz-izvoz</item>
    </izvorni_sadrzaj>
    <derivirana_varijabla naziv="DomainObject.Predmet.ProtuStrankaListFormated_1">
      <item>FINO društvo s ograničenom odgovornošću za proizvodnju, trgovinu, usluge i uvoz-izvoz</item>
    </derivirana_varijabla>
  </DomainObject.Predmet.ProtuStrankaListFormated>
  <DomainObject.Predmet.ProtuStrankaListFormatedOIB>
    <izvorni_sadrzaj>
      <item>FINO društvo s ograničenom odgovornošću za proizvodnju, trgovinu, usluge i uvoz-izvoz, OIB 12430605814</item>
    </izvorni_sadrzaj>
    <derivirana_varijabla naziv="DomainObject.Predmet.ProtuStrankaListFormatedOIB_1">
      <item>FINO društvo s ograničenom odgovornošću za proizvodnju, trgovinu, usluge i uvoz-izvoz, OIB 12430605814</item>
    </derivirana_varijabla>
  </DomainObject.Predmet.ProtuStrankaListFormatedOIB>
  <DomainObject.Predmet.ProtuStrankaListFormatedWithAdress>
    <izvorni_sadrzaj>
      <item>FINO društvo s ograničenom odgovornošću za proizvodnju, trgovinu, usluge i uvoz-izvoz, Kalnička 19, 40000 Čakovec</item>
    </izvorni_sadrzaj>
    <derivirana_varijabla naziv="DomainObject.Predmet.ProtuStrankaListFormatedWithAdress_1">
      <item>FINO društvo s ograničenom odgovornošću za proizvodnju, trgovinu, usluge i uvoz-izvoz, Kalnička 19, 40000 Čakovec</item>
    </derivirana_varijabla>
  </DomainObject.Predmet.ProtuStrankaListFormatedWithAdress>
  <DomainObject.Predmet.ProtuStrankaListFormatedWithAdressOIB>
    <izvorni_sadrzaj>
      <item>FINO društvo s ograničenom odgovornošću za proizvodnju, trgovinu, usluge i uvoz-izvoz, OIB 12430605814, Kalnička 19, 40000 Čakovec</item>
    </izvorni_sadrzaj>
    <derivirana_varijabla naziv="DomainObject.Predmet.ProtuStrankaListFormatedWithAdressOIB_1">
      <item>FINO društvo s ograničenom odgovornošću za proizvodnju, trgovinu, usluge i uvoz-izvoz, OIB 12430605814, Kalnička 19, 40000 Čakovec</item>
    </derivirana_varijabla>
  </DomainObject.Predmet.ProtuStrankaListFormatedWithAdressOIB>
  <DomainObject.Predmet.ProtuStrankaListNazivFormated>
    <izvorni_sadrzaj>
      <item>FINO društvo s ograničenom odgovornošću za proizvodnju, trgovinu, usluge i uvoz-izvoz</item>
    </izvorni_sadrzaj>
    <derivirana_varijabla naziv="DomainObject.Predmet.ProtuStrankaListNazivFormated_1">
      <item>FINO društvo s ograničenom odgovornošću za proizvodnju, trgovinu, usluge i uvoz-izvoz</item>
    </derivirana_varijabla>
  </DomainObject.Predmet.ProtuStrankaListNazivFormated>
  <DomainObject.Predmet.ProtuStrankaListNazivFormatedOIB>
    <izvorni_sadrzaj>
      <item>FINO društvo s ograničenom odgovornošću za proizvodnju, trgovinu, usluge i uvoz-izvoz, OIB 12430605814</item>
    </izvorni_sadrzaj>
    <derivirana_varijabla naziv="DomainObject.Predmet.ProtuStrankaListNazivFormatedOIB_1">
      <item>FINO društvo s ograničenom odgovornošću za proizvodnju, trgovinu, usluge i uvoz-izvoz, OIB 12430605814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Jovica Vrana</izvorni_sadrzaj>
    <derivirana_varijabla naziv="DomainObject.Predmet.StrankaIDrugi_1">Jovica Vrana</derivirana_varijabla>
  </DomainObject.Predmet.StrankaIDrugi>
  <DomainObject.Predmet.ProtustrankaIDrugi>
    <izvorni_sadrzaj>FINO društvo s ograničenom odgovornošću za proizvodnju, trgovinu, usluge i uvoz-izvoz</izvorni_sadrzaj>
    <derivirana_varijabla naziv="DomainObject.Predmet.ProtustrankaIDrugi_1">FINO društvo s ograničenom odgovornošću za proizvodnju, trgovinu, usluge i uvoz-izvoz</derivirana_varijabla>
  </DomainObject.Predmet.ProtustrankaIDrugi>
  <DomainObject.Predmet.StrankaIDrugiAdressOIB>
    <izvorni_sadrzaj>Jovica Vrana, OIB 69822651030, Antuna Gustava Matoša 34, 40000 Čakovec</izvorni_sadrzaj>
    <derivirana_varijabla naziv="DomainObject.Predmet.StrankaIDrugiAdressOIB_1">Jovica Vrana, OIB 69822651030, Antuna Gustava Matoša 34, 40000 Čakovec</derivirana_varijabla>
  </DomainObject.Predmet.StrankaIDrugiAdressOIB>
  <DomainObject.Predmet.ProtustrankaIDrugiAdressOIB>
    <izvorni_sadrzaj>FINO društvo s ograničenom odgovornošću za proizvodnju, trgovinu, usluge i uvoz-izvoz, OIB 12430605814, Kalnička 19, 40000 Čakovec</izvorni_sadrzaj>
    <derivirana_varijabla naziv="DomainObject.Predmet.ProtustrankaIDrugiAdressOIB_1">FINO društvo s ograničenom odgovornošću za proizvodnju, trgovinu, usluge i uvoz-izvoz, OIB 12430605814, Kalnička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Jovica Vrana</item>
      <item>FINO društvo s ograničenom odgovornošću za proizvodnju, trgovinu, usluge i uvoz-izvoz</item>
      <item>Sudski registar Trgovačkog suda u Varaždinu</item>
    </izvorni_sadrzaj>
    <derivirana_varijabla naziv="DomainObject.Predmet.SudioniciListNaziv_1">
      <item>Jovica Vrana</item>
      <item>FINO društvo s ograničenom odgovornošću za proizvodnju, trgovinu, usluge i uvoz-izvoz</item>
      <item>Sudski registar Trgovačkog suda u Varaždinu</item>
    </derivirana_varijabla>
  </DomainObject.Predmet.SudioniciListNaziv>
  <DomainObject.Predmet.SudioniciListAdressOIB>
    <izvorni_sadrzaj>
      <item>Jovica Vrana, OIB 69822651030, Antuna Gustava Matoša 34,40000 Čakovec</item>
      <item>FINO društvo s ograničenom odgovornošću za proizvodnju, trgovinu, usluge i uvoz-izvoz, OIB 12430605814, Kalnička 19,40000 Čakovec</item>
      <item>Sudski registar Trgovačkog suda u Varaždinu, B.Radića 2,42000 Varaždin</item>
    </izvorni_sadrzaj>
    <derivirana_varijabla naziv="DomainObject.Predmet.SudioniciListAdressOIB_1">
      <item>Jovica Vrana, OIB 69822651030, Antuna Gustava Matoša 34,40000 Čakovec</item>
      <item>FINO društvo s ograničenom odgovornošću za proizvodnju, trgovinu, usluge i uvoz-izvoz, OIB 12430605814, Kalnička 19,40000 Čakovec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