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f0c2" w14:paraId="b36f0c2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E75C69">
        <w:t>89</w:t>
      </w:r>
      <w:r w:rsidR="00A31685">
        <w:t>/2016</w:t>
      </w:r>
      <w:r w:rsidR="00B70B90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E75C69">
        <w:t>89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75C69" w:rsidRPr="00C3543B">
        <w:t>CINDRIĆ MATICA j.d.o.o. , Zagreb (Grad Zagreb), Al</w:t>
      </w:r>
      <w:r w:rsidR="00E75C69">
        <w:t>eja Grabova 4, OIB: 02696607782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75C69">
        <w:t>38.148,19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1796A"/>
    <w:rsid w:val="00140469"/>
    <w:rsid w:val="00147B28"/>
    <w:rsid w:val="00153D27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A6301"/>
    <w:rsid w:val="00B267EF"/>
    <w:rsid w:val="00B70B90"/>
    <w:rsid w:val="00BB500B"/>
    <w:rsid w:val="00BD2E3D"/>
    <w:rsid w:val="00CA2E65"/>
    <w:rsid w:val="00CB19A0"/>
    <w:rsid w:val="00D50399"/>
    <w:rsid w:val="00D70789"/>
    <w:rsid w:val="00DB39FB"/>
    <w:rsid w:val="00E6135A"/>
    <w:rsid w:val="00E75C69"/>
    <w:rsid w:val="00E81BBC"/>
    <w:rsid w:val="00E96176"/>
    <w:rsid w:val="00EA4A4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4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CINDRIĆ MATICA j.d.o.o.</izvorni_sadrzaj>
    <derivirana_varijabla naziv="DomainObject.Predmet.ProtustrankaFormated_1">  CINDRIĆ MATICA j.d.o.o.</derivirana_varijabla>
  </DomainObject.Predmet.ProtustrankaFormated>
  <DomainObject.Predmet.ProtustrankaFormatedOIB>
    <izvorni_sadrzaj>  CINDRIĆ MATICA j.d.o.o., OIB 02696607782</izvorni_sadrzaj>
    <derivirana_varijabla naziv="DomainObject.Predmet.ProtustrankaFormatedOIB_1">  CINDRIĆ MATICA j.d.o.o., OIB 02696607782</derivirana_varijabla>
  </DomainObject.Predmet.ProtustrankaFormatedOIB>
  <DomainObject.Predmet.ProtustrankaFormatedWithAdress>
    <izvorni_sadrzaj> CINDRIĆ MATICA j.d.o.o., Aleja Grabova 4, 10000 Zagreb</izvorni_sadrzaj>
    <derivirana_varijabla naziv="DomainObject.Predmet.ProtustrankaFormatedWithAdress_1"> CINDRIĆ MATICA j.d.o.o., Aleja Grabova 4, 10000 Zagreb</derivirana_varijabla>
  </DomainObject.Predmet.ProtustrankaFormatedWithAdress>
  <DomainObject.Predmet.ProtustrankaFormatedWithAdressOIB>
    <izvorni_sadrzaj> CINDRIĆ MATICA j.d.o.o., OIB 02696607782, Aleja Grabova 4, 10000 Zagreb</izvorni_sadrzaj>
    <derivirana_varijabla naziv="DomainObject.Predmet.ProtustrankaFormatedWithAdressOIB_1"> CINDRIĆ MATICA j.d.o.o., OIB 02696607782, Aleja Grabova 4, 10000 Zagreb</derivirana_varijabla>
  </DomainObject.Predmet.ProtustrankaFormatedWithAdressOIB>
  <DomainObject.Predmet.ProtustrankaWithAdress>
    <izvorni_sadrzaj>CINDRIĆ MATICA j.d.o.o. Aleja Grabova 4, 10000 Zagreb</izvorni_sadrzaj>
    <derivirana_varijabla naziv="DomainObject.Predmet.ProtustrankaWithAdress_1">CINDRIĆ MATICA j.d.o.o. Aleja Grabova 4, 10000 Zagreb</derivirana_varijabla>
  </DomainObject.Predmet.ProtustrankaWithAdress>
  <DomainObject.Predmet.ProtustrankaWithAdressOIB>
    <izvorni_sadrzaj>CINDRIĆ MATICA j.d.o.o., OIB 02696607782, Aleja Grabova 4, 10000 Zagreb</izvorni_sadrzaj>
    <derivirana_varijabla naziv="DomainObject.Predmet.ProtustrankaWithAdressOIB_1">CINDRIĆ MATICA j.d.o.o., OIB 02696607782, Aleja Grabova 4, 10000 Zagreb</derivirana_varijabla>
  </DomainObject.Predmet.ProtustrankaWithAdressOIB>
  <DomainObject.Predmet.ProtustrankaNazivFormated>
    <izvorni_sadrzaj>CINDRIĆ MATICA j.d.o.o.</izvorni_sadrzaj>
    <derivirana_varijabla naziv="DomainObject.Predmet.ProtustrankaNazivFormated_1">CINDRIĆ MATICA j.d.o.o.</derivirana_varijabla>
  </DomainObject.Predmet.ProtustrankaNazivFormated>
  <DomainObject.Predmet.ProtustrankaNazivFormatedOIB>
    <izvorni_sadrzaj>CINDRIĆ MATICA j.d.o.o., OIB 02696607782</izvorni_sadrzaj>
    <derivirana_varijabla naziv="DomainObject.Predmet.ProtustrankaNazivFormatedOIB_1">CINDRIĆ MATICA j.d.o.o., OIB 02696607782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CINDRIĆ MATICA j.d.o.o.</item>
    </izvorni_sadrzaj>
    <derivirana_varijabla naziv="DomainObject.Predmet.ProtuStrankaListFormated_1">
      <item>CINDRIĆ MATICA j.d.o.o.</item>
    </derivirana_varijabla>
  </DomainObject.Predmet.ProtuStrankaListFormated>
  <DomainObject.Predmet.ProtuStrankaListFormatedOIB>
    <izvorni_sadrzaj>
      <item>CINDRIĆ MATICA j.d.o.o., OIB 02696607782</item>
    </izvorni_sadrzaj>
    <derivirana_varijabla naziv="DomainObject.Predmet.ProtuStrankaListFormatedOIB_1">
      <item>CINDRIĆ MATICA j.d.o.o., OIB 02696607782</item>
    </derivirana_varijabla>
  </DomainObject.Predmet.ProtuStrankaListFormatedOIB>
  <DomainObject.Predmet.ProtuStrankaListFormatedWithAdress>
    <izvorni_sadrzaj>
      <item>CINDRIĆ MATICA j.d.o.o., Aleja Grabova 4, 10000 Zagreb</item>
    </izvorni_sadrzaj>
    <derivirana_varijabla naziv="DomainObject.Predmet.ProtuStrankaListFormatedWithAdress_1">
      <item>CINDRIĆ MATICA j.d.o.o., Aleja Grabova 4, 10000 Zagreb</item>
    </derivirana_varijabla>
  </DomainObject.Predmet.ProtuStrankaListFormatedWithAdress>
  <DomainObject.Predmet.ProtuStrankaListFormatedWithAdressOIB>
    <izvorni_sadrzaj>
      <item>CINDRIĆ MATICA j.d.o.o., OIB 02696607782, Aleja Grabova 4, 10000 Zagreb</item>
    </izvorni_sadrzaj>
    <derivirana_varijabla naziv="DomainObject.Predmet.ProtuStrankaListFormatedWithAdressOIB_1">
      <item>CINDRIĆ MATICA j.d.o.o., OIB 02696607782, Aleja Grabova 4, 10000 Zagreb</item>
    </derivirana_varijabla>
  </DomainObject.Predmet.ProtuStrankaListFormatedWithAdressOIB>
  <DomainObject.Predmet.ProtuStrankaListNazivFormated>
    <izvorni_sadrzaj>
      <item>CINDRIĆ MATICA j.d.o.o.</item>
    </izvorni_sadrzaj>
    <derivirana_varijabla naziv="DomainObject.Predmet.ProtuStrankaListNazivFormated_1">
      <item>CINDRIĆ MATICA j.d.o.o.</item>
    </derivirana_varijabla>
  </DomainObject.Predmet.ProtuStrankaListNazivFormated>
  <DomainObject.Predmet.ProtuStrankaListNazivFormatedOIB>
    <izvorni_sadrzaj>
      <item>CINDRIĆ MATICA j.d.o.o., OIB 02696607782</item>
    </izvorni_sadrzaj>
    <derivirana_varijabla naziv="DomainObject.Predmet.ProtuStrankaListNazivFormatedOIB_1">
      <item>CINDRIĆ MATICA j.d.o.o., OIB 02696607782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CINDRIĆ MATICA j.d.o.o.</izvorni_sadrzaj>
    <derivirana_varijabla naziv="DomainObject.Predmet.ProtustrankaIDrugi_1">CINDRIĆ MATICA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CINDRIĆ MATICA j.d.o.o., OIB 02696607782, Aleja Grabova 4, 10000 Zagreb</izvorni_sadrzaj>
    <derivirana_varijabla naziv="DomainObject.Predmet.ProtustrankaIDrugiAdressOIB_1">CINDRIĆ MATICA j.d.o.o., OIB 02696607782,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CINDRIĆ MATICA j.d.o.o.</item>
      <item>HRVATSKI ZAVOD ZA MIROVINSKO OSIGURANJE</item>
      <item>Financijska agencija</item>
    </izvorni_sadrzaj>
    <derivirana_varijabla naziv="DomainObject.Predmet.SudioniciListNaziv_1">
      <item>FINA Regionalni centar Zagreb</item>
      <item>CINDRIĆ MATICA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CINDRIĆ MATICA j.d.o.o., OIB 02696607782, Aleja Grabova 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CINDRIĆ MATICA j.d.o.o., OIB 02696607782, Aleja Grabova 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02696607782</item>
      <item>, OIB 84397956623</item>
      <item>, OIB 85821130368</item>
    </izvorni_sadrzaj>
    <derivirana_varijabla naziv="DomainObject.Predmet.SudioniciListNazivOIB_1">
      <item>, OIB 85821130368</item>
      <item>, OIB 02696607782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2016-04-29T11:18:00Z</dcterms:created>
  <dc:creator>Nikola Ribarić</dc:creator>
  <cp:lastModifiedBy>Jadranka Zelić</cp:lastModifiedBy>
  <cp:lastPrinted>2016-04-29T12:03:00Z</cp:lastPrinted>
  <dcterms:modified xmlns:xsi="http://www.w3.org/2001/XMLSchema-instance" xsi:type="dcterms:W3CDTF">2016-04-29T12:04:00Z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