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008E" w:rsidR="00B9008E">
        <w:tc>
          <w:tcPr>
            <w:tcW w:type="dxa" w:w="2985"/>
            <w:hideMark/>
          </w:tcPr>
          <w:p w:rsidRDefault="00B9008E" w:rsidR="00B9008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08E" w:rsidR="00B9008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9008E" w:rsidR="00B9008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9008E" w:rsidR="00B9008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ae5e85" w14:paraId="8ae5e85" w:rsidRDefault="00B9008E" w:rsidP="00B9008E" w:rsidR="00B9008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008E" w:rsidR="00B9008E">
        <w:trPr>
          <w:jc w:val="right"/>
        </w:trPr>
        <w:tc>
          <w:tcPr>
            <w:tcW w:type="dxa" w:w="4320"/>
            <w:hideMark/>
          </w:tcPr>
          <w:p w:rsidRDefault="00B9008E" w:rsidP="00B9008E" w:rsidR="00B9008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St-90/2018-3 </w:t>
            </w:r>
          </w:p>
        </w:tc>
      </w:tr>
    </w:tbl>
    <w:p w:rsidRDefault="00EC47C2" w:rsidP="00EC47C2" w:rsidR="00EC47C2">
      <w:pPr>
        <w:pStyle w:val="NormaleSPIS"/>
        <w:spacing w:after="0"/>
        <w:ind w:firstLine="0"/>
      </w:pPr>
    </w:p>
    <w:p w:rsidRDefault="00EC47C2" w:rsidP="00EC47C2" w:rsidR="00EC47C2">
      <w:pPr>
        <w:pStyle w:val="NormaleSPIS"/>
        <w:spacing w:after="0"/>
        <w:ind w:firstLine="0"/>
      </w:pPr>
    </w:p>
    <w:p w:rsidRDefault="00B9008E" w:rsidP="00B9008E" w:rsidR="00B9008E">
      <w:pPr>
        <w:spacing w:after="0"/>
        <w:jc w:val="both"/>
      </w:pPr>
    </w:p>
    <w:p w:rsidRDefault="00B9008E" w:rsidP="00B9008E" w:rsidR="00B9008E">
      <w:pPr>
        <w:spacing w:after="0"/>
        <w:ind w:firstLine="708"/>
        <w:jc w:val="both"/>
        <w:rPr>
          <w:lang w:val="en-US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 stečajnog postupka protiv dužnika NEGOTIATOR d.o.o. za savjetovanje u vezi poslovanja i upravljanja, OIB: 12934187226, sa sjedištem u Akademika Ladislava Šabana br. 28, 42240 Ivanec, izvan ročišta 14. ožujka 2018., temeljem odredbe čl. 430. Stečajnog zakona (Narodne novine br. 71/15. i 104/17., dalje: SZ-a) objavljuje slijedeći</w:t>
      </w:r>
    </w:p>
    <w:p w:rsidRDefault="00B9008E" w:rsidP="00B9008E" w:rsidR="00B9008E">
      <w:pPr>
        <w:spacing w:after="0"/>
        <w:jc w:val="both"/>
      </w:pPr>
    </w:p>
    <w:p w:rsidRDefault="00EC47C2" w:rsidP="00B9008E" w:rsidR="00EC47C2">
      <w:pPr>
        <w:spacing w:after="0"/>
        <w:jc w:val="both"/>
      </w:pPr>
    </w:p>
    <w:p w:rsidRDefault="00B9008E" w:rsidP="00B9008E" w:rsidR="00B9008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9008E" w:rsidP="00B9008E" w:rsidR="00B9008E">
      <w:pPr>
        <w:spacing w:after="0"/>
        <w:jc w:val="center"/>
        <w:rPr>
          <w:sz w:val="28"/>
          <w:szCs w:val="28"/>
        </w:rPr>
      </w:pPr>
    </w:p>
    <w:p w:rsidRDefault="00B9008E" w:rsidP="00B9008E" w:rsidR="00B9008E">
      <w:pPr>
        <w:spacing w:after="0"/>
        <w:jc w:val="both"/>
      </w:pPr>
    </w:p>
    <w:p w:rsidRDefault="00B9008E" w:rsidP="00B9008E" w:rsidR="00B9008E">
      <w:pPr>
        <w:spacing w:after="0"/>
        <w:jc w:val="both"/>
        <w:rPr>
          <w:lang w:val="en-US"/>
        </w:rPr>
      </w:pPr>
      <w:r>
        <w:tab/>
        <w:t>1) Utvrđuje se da ukupni iznos evidentiranog duga dužnika</w:t>
      </w:r>
      <w:r w:rsidR="002E019F">
        <w:t xml:space="preserve"> NEGOTIATOR d.o.o. za savjetovanje u vezi poslovanja i upravljanja, OIB: 12934187226, sa sjedištem u Akademika Ladislava Šabana br. 28, 42240 Ivanec, iznosi 120.282,64</w:t>
      </w:r>
      <w:r>
        <w:t xml:space="preserve"> kuna.</w:t>
      </w:r>
    </w:p>
    <w:p w:rsidRDefault="00B9008E" w:rsidP="00B9008E" w:rsidR="00B9008E">
      <w:pPr>
        <w:spacing w:after="0"/>
        <w:jc w:val="both"/>
      </w:pPr>
    </w:p>
    <w:p w:rsidRDefault="00B9008E" w:rsidP="00B9008E" w:rsidR="00B9008E">
      <w:pPr>
        <w:spacing w:after="0"/>
        <w:jc w:val="both"/>
      </w:pPr>
      <w:r>
        <w:tab/>
        <w:t xml:space="preserve"> 2) Poziva se osoba ovlaštena za zastupanje dužnika </w:t>
      </w:r>
      <w:r w:rsidR="002E019F">
        <w:t>JOSIP GALINEC</w:t>
      </w:r>
      <w:r>
        <w:t xml:space="preserve">, OIB: </w:t>
      </w:r>
      <w:r w:rsidR="002E019F">
        <w:t>5832139318</w:t>
      </w:r>
      <w:r>
        <w:t>,</w:t>
      </w:r>
      <w:r w:rsidR="002E019F">
        <w:t xml:space="preserve"> iz Zagreba, Zelinska ulica br. 3,</w:t>
      </w:r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9008E" w:rsidP="00B9008E" w:rsidR="00B9008E">
      <w:pPr>
        <w:spacing w:after="0"/>
        <w:jc w:val="both"/>
      </w:pPr>
    </w:p>
    <w:p w:rsidRDefault="00B9008E" w:rsidP="00B9008E" w:rsidR="00B9008E">
      <w:pPr>
        <w:spacing w:after="0"/>
        <w:jc w:val="both"/>
      </w:pPr>
      <w:r>
        <w:tab/>
        <w:t xml:space="preserve">   3) Upozorava se osoba ovlaštena za zastupanje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C47C2" w:rsidP="00EC47C2" w:rsidR="00EC47C2">
      <w:pPr>
        <w:spacing w:after="0"/>
        <w:ind w:firstLine="708"/>
        <w:jc w:val="both"/>
      </w:pPr>
    </w:p>
    <w:p w:rsidRDefault="00B9008E" w:rsidP="00B666AE" w:rsidR="00B9008E">
      <w:pPr>
        <w:ind w:firstLine="708"/>
        <w:jc w:val="both"/>
      </w:pPr>
      <w:r>
        <w:t xml:space="preserve">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</w:t>
      </w:r>
      <w:r w:rsidR="00A46D85">
        <w:t xml:space="preserve">ovog suda HR4023900011300002754 otvoren kod Hrvatske poštanske banke d.d., pozivom na broj spisa 90-18. – u koloni svrha uplate, a najkasnije u roku od 8 dana, računajući od osmog dana od </w:t>
      </w:r>
      <w:r w:rsidR="00A46D85">
        <w:lastRenderedPageBreak/>
        <w:t>dana objave ovog rješenja na e-Oglasnoj ploči suda, s time da se nakon uplate u spis priloži dokaz – virmanska uplatnica.</w:t>
      </w:r>
    </w:p>
    <w:p w:rsidRDefault="00B9008E" w:rsidP="00A46D85" w:rsidR="00B9008E">
      <w:pPr>
        <w:spacing w:after="0"/>
        <w:ind w:firstLine="720"/>
        <w:jc w:val="both"/>
      </w:pPr>
      <w:r>
        <w:t xml:space="preserve">   5) Sukladno odredbi čl. 431. st. 1. i st. 2. SZ-a smatrat će se da je dužnik nesposoban za plaćanje ako vjerovnici u roku od 45 dana od objave oglasa ovog poziva ne predlože otvaranje stečajnog postupka, te ne plate predujam iz točke 4) izreke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B9008E" w:rsidP="00B9008E" w:rsidR="00B9008E">
      <w:pPr>
        <w:spacing w:after="0"/>
        <w:outlineLvl w:val="0"/>
      </w:pPr>
    </w:p>
    <w:p w:rsidRDefault="00B9008E" w:rsidP="00B9008E" w:rsidR="00B9008E">
      <w:pPr>
        <w:spacing w:after="0"/>
        <w:jc w:val="center"/>
        <w:outlineLvl w:val="0"/>
      </w:pPr>
    </w:p>
    <w:p w:rsidRDefault="00B9008E" w:rsidP="00B9008E" w:rsidR="00B9008E">
      <w:pPr>
        <w:spacing w:after="0"/>
        <w:jc w:val="center"/>
        <w:outlineLvl w:val="0"/>
      </w:pPr>
      <w:r>
        <w:t>Obrazloženje</w:t>
      </w:r>
    </w:p>
    <w:p w:rsidRDefault="00B9008E" w:rsidP="00B9008E" w:rsidR="00B9008E">
      <w:pPr>
        <w:spacing w:after="0"/>
        <w:jc w:val="center"/>
        <w:outlineLvl w:val="0"/>
      </w:pPr>
    </w:p>
    <w:p w:rsidRDefault="00B9008E" w:rsidP="00B9008E" w:rsidR="00B9008E">
      <w:pPr>
        <w:spacing w:after="0"/>
        <w:outlineLvl w:val="0"/>
      </w:pPr>
    </w:p>
    <w:p w:rsidRDefault="00B666AE" w:rsidP="00B9008E" w:rsidR="00B9008E">
      <w:pPr>
        <w:spacing w:after="0"/>
        <w:jc w:val="both"/>
        <w:outlineLvl w:val="0"/>
      </w:pPr>
      <w:r>
        <w:tab/>
        <w:t>Dana 13. ožujka</w:t>
      </w:r>
      <w:r w:rsidR="00B9008E">
        <w:t xml:space="preserve"> 201</w:t>
      </w:r>
      <w:r>
        <w:t>8</w:t>
      </w:r>
      <w:r w:rsidR="00B9008E">
        <w:t>., predlagatelj Financijska agencija, Regionalni centar Zagreb Podružnica Varaždin, podnio je prijedlog za otvaranje stečajnog postupka nad dužnikom</w:t>
      </w:r>
      <w:r>
        <w:t xml:space="preserve"> NEGOTIATOR d.o.o. za savjetovanje u vezi poslovanja i upravljanja, OIB: 12934187226, sa sjedištem u Akademika Ladislava Šabana br. 28, 42240 Ivanec</w:t>
      </w:r>
      <w:r w:rsidR="00B9008E">
        <w:t>, navode</w:t>
      </w:r>
      <w:r>
        <w:t>ći da dužnik na dan 25. ožujka</w:t>
      </w:r>
      <w:r w:rsidR="00B9008E">
        <w:t xml:space="preserve"> 201</w:t>
      </w:r>
      <w:r>
        <w:t>8</w:t>
      </w:r>
      <w:r w:rsidR="00B9008E">
        <w:t xml:space="preserve">. u Očevidniku redoslijeda osnova za plaćanje ima evidentirane neizvršene osnove za plaćanje u ukupnom iznosu od </w:t>
      </w:r>
      <w:r>
        <w:t>120.282,64</w:t>
      </w:r>
      <w:r w:rsidR="00B9008E">
        <w:t xml:space="preserve"> kuna, te da dužnik nema zaposlenih.</w:t>
      </w:r>
    </w:p>
    <w:p w:rsidRDefault="00B9008E" w:rsidP="00B9008E" w:rsidR="00B9008E">
      <w:pPr>
        <w:spacing w:after="0"/>
        <w:jc w:val="both"/>
        <w:outlineLvl w:val="0"/>
      </w:pPr>
      <w:r>
        <w:tab/>
        <w:t>Stoga je sud sukladno odredbi čl. 430. i čl. 431. SZ-a odlučio kao u izreci.</w:t>
      </w:r>
    </w:p>
    <w:p w:rsidRDefault="00B9008E" w:rsidP="00B9008E" w:rsidR="00B9008E">
      <w:pPr>
        <w:spacing w:after="0"/>
        <w:jc w:val="both"/>
        <w:outlineLvl w:val="0"/>
      </w:pPr>
    </w:p>
    <w:p w:rsidRDefault="00B9008E" w:rsidP="00B9008E" w:rsidR="00B9008E">
      <w:pPr>
        <w:spacing w:after="0"/>
        <w:jc w:val="center"/>
        <w:outlineLvl w:val="0"/>
      </w:pPr>
    </w:p>
    <w:p w:rsidRDefault="00B666AE" w:rsidP="00B9008E" w:rsidR="00B9008E">
      <w:pPr>
        <w:spacing w:after="0"/>
        <w:jc w:val="center"/>
        <w:outlineLvl w:val="0"/>
      </w:pPr>
      <w:r>
        <w:t>U Varaždinu 14. ožujka</w:t>
      </w:r>
      <w:r w:rsidR="00B9008E">
        <w:t xml:space="preserve"> 2018. </w:t>
      </w:r>
    </w:p>
    <w:p w:rsidRDefault="00B9008E" w:rsidP="00B9008E" w:rsidR="00B9008E">
      <w:pPr>
        <w:spacing w:after="0"/>
        <w:jc w:val="center"/>
        <w:outlineLvl w:val="0"/>
      </w:pPr>
    </w:p>
    <w:p w:rsidRDefault="00B9008E" w:rsidP="00B9008E" w:rsidR="00B9008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008E" w:rsidP="00B9008E" w:rsidR="00B9008E">
      <w:pPr>
        <w:spacing w:after="0"/>
        <w:jc w:val="center"/>
        <w:outlineLvl w:val="0"/>
      </w:pPr>
    </w:p>
    <w:p w:rsidRDefault="001D74A8" w:rsidP="00B9008E" w:rsidR="00B9008E">
      <w:pPr>
        <w:spacing w:after="0"/>
        <w:ind w:firstLine="720" w:left="3600"/>
        <w:jc w:val="center"/>
        <w:outlineLvl w:val="0"/>
      </w:pPr>
      <w:r>
        <w:t xml:space="preserve">      </w:t>
      </w:r>
      <w:bookmarkStart w:name="_GoBack" w:id="0"/>
      <w:bookmarkEnd w:id="0"/>
      <w:r w:rsidR="00B9008E">
        <w:t>Sudac</w:t>
      </w:r>
    </w:p>
    <w:p w:rsidRDefault="00B9008E" w:rsidP="00B9008E" w:rsidR="00B9008E">
      <w:pPr>
        <w:spacing w:after="0"/>
        <w:ind w:firstLine="720" w:left="3600"/>
        <w:jc w:val="center"/>
        <w:outlineLvl w:val="0"/>
      </w:pPr>
    </w:p>
    <w:p w:rsidRDefault="001D74A8" w:rsidP="00474720" w:rsidR="00B9008E">
      <w:pPr>
        <w:spacing w:after="0"/>
        <w:ind w:firstLine="720" w:left="3600"/>
        <w:jc w:val="center"/>
        <w:outlineLvl w:val="0"/>
      </w:pPr>
      <w:r>
        <w:t xml:space="preserve">  </w:t>
      </w:r>
      <w:r w:rsidR="00B9008E">
        <w:t xml:space="preserve">  </w:t>
      </w:r>
      <w:r>
        <w:t xml:space="preserve">    </w:t>
      </w:r>
      <w:r w:rsidR="00B9008E">
        <w:t>Hugo Wedemeyer</w:t>
      </w:r>
      <w:r>
        <w:t>, v. r.</w:t>
      </w:r>
    </w:p>
    <w:p w:rsidRDefault="001D74A8" w:rsidP="00474720" w:rsidR="001D74A8">
      <w:pPr>
        <w:spacing w:after="0"/>
        <w:ind w:firstLine="720" w:left="3600"/>
        <w:jc w:val="center"/>
        <w:outlineLvl w:val="0"/>
      </w:pPr>
    </w:p>
    <w:p w:rsidRDefault="001D74A8" w:rsidP="00474720" w:rsidR="001D74A8">
      <w:pPr>
        <w:spacing w:after="0"/>
        <w:ind w:firstLine="720" w:left="3600"/>
        <w:jc w:val="center"/>
        <w:outlineLvl w:val="0"/>
      </w:pPr>
    </w:p>
    <w:p w:rsidRDefault="001D74A8" w:rsidP="00474720" w:rsidR="001D74A8">
      <w:pPr>
        <w:spacing w:after="0"/>
        <w:ind w:firstLine="720" w:left="3600"/>
        <w:jc w:val="center"/>
        <w:outlineLvl w:val="0"/>
      </w:pP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74720" w:rsidP="00474720" w:rsidR="00474720">
      <w:pPr>
        <w:spacing w:after="0"/>
        <w:ind w:firstLine="720" w:left="3600"/>
        <w:jc w:val="center"/>
        <w:outlineLvl w:val="0"/>
      </w:pPr>
    </w:p>
    <w:p w:rsidRDefault="00474720" w:rsidP="00474720" w:rsidR="00474720">
      <w:pPr>
        <w:spacing w:after="0"/>
        <w:ind w:firstLine="720" w:left="3600"/>
        <w:jc w:val="center"/>
        <w:outlineLvl w:val="0"/>
      </w:pPr>
    </w:p>
    <w:p w:rsidRDefault="00B9008E" w:rsidP="00B9008E" w:rsidR="00B9008E">
      <w:pPr>
        <w:spacing w:after="0"/>
        <w:outlineLvl w:val="0"/>
      </w:pPr>
    </w:p>
    <w:p w:rsidRDefault="00B9008E" w:rsidP="00B9008E" w:rsidR="00B9008E">
      <w:pPr>
        <w:spacing w:after="0"/>
        <w:outlineLvl w:val="0"/>
      </w:pPr>
    </w:p>
    <w:p w:rsidRDefault="00B9008E" w:rsidP="00B9008E" w:rsidR="00B9008E">
      <w:pPr>
        <w:spacing w:after="0"/>
        <w:outlineLvl w:val="0"/>
      </w:pPr>
    </w:p>
    <w:p w:rsidRDefault="00B9008E" w:rsidP="00B9008E" w:rsidR="00B9008E">
      <w:pPr>
        <w:spacing w:after="0"/>
        <w:outlineLvl w:val="0"/>
      </w:pPr>
      <w:r>
        <w:t>DNA:</w:t>
      </w:r>
    </w:p>
    <w:p w:rsidRDefault="00B9008E" w:rsidP="00B9008E" w:rsidR="00B9008E">
      <w:pPr>
        <w:spacing w:after="0"/>
        <w:rPr>
          <w:lang w:val="en-US"/>
        </w:rPr>
      </w:pPr>
    </w:p>
    <w:p w:rsidRDefault="00B9008E" w:rsidP="00EC47C2" w:rsidR="00AE649C" w:rsidRPr="00B76F3C">
      <w:pPr>
        <w:spacing w:after="0"/>
      </w:pPr>
      <w:r>
        <w:t>- 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B9008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019" w:rsidP="00537B78" w:rsidR="00926019">
      <w:r>
        <w:separator/>
      </w:r>
    </w:p>
  </w:endnote>
  <w:endnote w:id="0" w:type="continuationSeparator">
    <w:p w:rsidRDefault="00926019" w:rsidP="00537B78" w:rsidR="00926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2631298"/>
      <w:docPartObj>
        <w:docPartGallery w:val="Page Numbers (Bottom of Page)"/>
        <w:docPartUnique/>
      </w:docPartObj>
    </w:sdtPr>
    <w:sdtEndPr/>
    <w:sdtContent>
      <w:p w:rsidRDefault="00B9008E" w:rsidR="00B9008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4A8">
          <w:t>2</w:t>
        </w:r>
        <w:r>
          <w:fldChar w:fldCharType="end"/>
        </w:r>
      </w:p>
    </w:sdtContent>
  </w:sdt>
  <w:p w:rsidRDefault="00B9008E" w:rsidR="00B900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019" w:rsidP="00537B78" w:rsidR="00926019">
      <w:r>
        <w:separator/>
      </w:r>
    </w:p>
  </w:footnote>
  <w:footnote w:id="0" w:type="continuationSeparator">
    <w:p w:rsidRDefault="00926019" w:rsidP="00537B78" w:rsidR="00926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08E" w:rsidR="008333A9">
    <w:pPr>
      <w:pStyle w:val="Zaglavlje"/>
    </w:pPr>
    <w:r>
      <w:rPr>
        <w:rStyle w:val="PozadinaSvijetloCrvena"/>
        <w:shd w:fill="auto" w:color="auto" w:val="clear"/>
      </w:rPr>
      <w:t>Poslovni broj : 6 St-90/2018-3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4A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19F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EE7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720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019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D85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6AE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08E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12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7C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008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9008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008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9008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49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42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St-90/2018-3</izvorni_sadrzaj>
    <derivirana_varijabla naziv="DomainObject.Oznaka_1">St-90/2018-3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NEGOTIATOR, društvo s ograničenom odgovornošću za savjetovanje u vezi poslovanja i upravljanja zastupanog po punomoćniku Josip Galinec</izvorni_sadrzaj>
    <derivirana_varijabla naziv="DomainObject.Predmet.ProtustrankaFormated_1">  NEGOTIATOR, društvo s ograničenom odgovornošću za savjetovanje u vezi poslovanja i upravljanja zastupanog po punomoćniku Josip Galinec</derivirana_varijabla>
  </DomainObject.Predmet.ProtustrankaFormated>
  <DomainObject.Predmet.ProtustrankaFormatedOIB>
    <izvorni_sadrzaj>  NEGOTIATOR, društvo s ograničenom odgovornošću za savjetovanje u vezi poslovanja i upravljanja, OIB 12934187226 zastupanog po punomoćniku Josip Galinec</izvorni_sadrzaj>
    <derivirana_varijabla naziv="DomainObject.Predmet.ProtustrankaFormatedOIB_1">  NEGOTIATOR, društvo s ograničenom odgovornošću za savjetovanje u vezi poslovanja i upravljanja, OIB 12934187226 zastupanog po punomoćniku Josip Galinec</derivirana_varijabla>
  </DomainObject.Predmet.ProtustrankaFormatedOIB>
  <DomainObject.Predmet.ProtustrankaFormatedWithAdress>
    <izvorni_sadrzaj> NEGOTIATOR, društvo s ograničenom odgovornošću za savjetovanje u vezi poslovanja i upravljanja, Akademika Ladislava Šabana 28, 42240 Ivanec zastupanog po punomoćniku Josip Galinec</izvorni_sadrzaj>
    <derivirana_varijabla naziv="DomainObject.Predmet.ProtustrankaFormatedWithAdress_1"> NEGOTIATOR, društvo s ograničenom odgovornošću za savjetovanje u vezi poslovanja i upravljanja, Akademika Ladislava Šabana 28, 42240 Ivanec zastupanog po punomoćniku Josip Galinec</derivirana_varijabla>
  </DomainObject.Predmet.ProtustrankaFormatedWithAdress>
  <DomainObject.Predmet.ProtustrankaFormatedWithAdressOIB>
    <izvorni_sadrzaj> NEGOTIATOR, društvo s ograničenom odgovornošću za savjetovanje u vezi poslovanja i upravljanja, OIB 12934187226, Akademika Ladislava Šabana 28, 42240 Ivanec zastupanog po punomoćniku Josip Galinec</izvorni_sadrzaj>
    <derivirana_varijabla naziv="DomainObject.Predmet.ProtustrankaFormatedWithAdressOIB_1"> NEGOTIATOR, društvo s ograničenom odgovornošću za savjetovanje u vezi poslovanja i upravljanja, OIB 12934187226, Akademika Ladislava Šabana 28, 42240 Ivanec zastupanog po punomoćniku Josip Galinec</derivirana_varijabla>
  </DomainObject.Predmet.ProtustrankaFormatedWithAdressOIB>
  <DomainObject.Predmet.ProtustrankaWithAdress>
    <izvorni_sadrzaj>NEGOTIATOR, društvo s ograničenom odgovornošću za savjetovanje u vezi poslovanja i upravljanja Akademika Ladislava Šabana 28, 42240 Ivanec</izvorni_sadrzaj>
    <derivirana_varijabla naziv="DomainObject.Predmet.ProtustrankaWithAdress_1">NEGOTIATOR, društvo s ograničenom odgovornošću za savjetovanje u vezi poslovanja i upravljanja Akademika Ladislava Šabana 28, 42240 Ivanec</derivirana_varijabla>
  </DomainObject.Predmet.ProtustrankaWithAdress>
  <DomainObject.Predmet.ProtustrankaWithAdressOIB>
    <izvorni_sadrzaj>NEGOTIATOR, društvo s ograničenom odgovornošću za savjetovanje u vezi poslovanja i upravljanja, OIB 12934187226, Akademika Ladislava Šabana 28, 42240 Ivanec</izvorni_sadrzaj>
    <derivirana_varijabla naziv="DomainObject.Predmet.ProtustrankaWithAdressOIB_1">NEGOTIATOR, društvo s ograničenom odgovornošću za savjetovanje u vezi poslovanja i upravljanja, OIB 12934187226, Akademika Ladislava Šabana 28, 42240 Ivanec</derivirana_varijabla>
  </DomainObject.Predmet.ProtustrankaWithAdressOIB>
  <DomainObject.Predmet.ProtustrankaNazivFormated>
    <izvorni_sadrzaj>NEGOTIATOR, društvo s ograničenom odgovornošću za savjetovanje u vezi poslovanja i upravljanja</izvorni_sadrzaj>
    <derivirana_varijabla naziv="DomainObject.Predmet.ProtustrankaNazivFormated_1">NEGOTIATOR, društvo s ograničenom odgovornošću za savjetovanje u vezi poslovanja i upravljanja</derivirana_varijabla>
  </DomainObject.Predmet.ProtustrankaNazivFormated>
  <DomainObject.Predmet.ProtustrankaNazivFormatedOIB>
    <izvorni_sadrzaj>NEGOTIATOR, društvo s ograničenom odgovornošću za savjetovanje u vezi poslovanja i upravljanja, OIB 12934187226</izvorni_sadrzaj>
    <derivirana_varijabla naziv="DomainObject.Predmet.ProtustrankaNazivFormatedOIB_1">NEGOTIATOR, društvo s ograničenom odgovornošću za savjetovanje u vezi poslovanja i upravljanja, OIB 12934187226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120282.64</izvorni_sadrzaj>
    <derivirana_varijabla naziv="DomainObject.Predmet.TrenutnaVrijednost_1">120282.64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NEGOTIATOR, društvo s ograničenom odgovornošću za savjetovanje u vezi poslovanja i upravljanja zastupanog po punomoćniku Josip Galinec</item>
    </izvorni_sadrzaj>
    <derivirana_varijabla naziv="DomainObject.Predmet.ProtuStrankaListFormated_1">
      <item>NEGOTIATOR, društvo s ograničenom odgovornošću za savjetovanje u vezi poslovanja i upravljanja zastupanog po punomoćniku Josip Galinec</item>
    </derivirana_varijabla>
  </DomainObject.Predmet.ProtuStrankaListFormated>
  <DomainObject.Predmet.ProtuStrankaListFormatedOIB>
    <izvorni_sadrzaj>
      <item>NEGOTIATOR, društvo s ograničenom odgovornošću za savjetovanje u vezi poslovanja i upravljanja, OIB 12934187226 zastupanog po punomoćniku Josip Galinec</item>
    </izvorni_sadrzaj>
    <derivirana_varijabla naziv="DomainObject.Predmet.ProtuStrankaListFormatedOIB_1">
      <item>NEGOTIATOR, društvo s ograničenom odgovornošću za savjetovanje u vezi poslovanja i upravljanja, OIB 12934187226 zastupanog po punomoćniku Josip Galinec</item>
    </derivirana_varijabla>
  </DomainObject.Predmet.ProtuStrankaListFormatedOIB>
  <DomainObject.Predmet.ProtuStrankaListFormatedWithAdress>
    <izvorni_sadrzaj>
      <item>NEGOTIATOR, društvo s ograničenom odgovornošću za savjetovanje u vezi poslovanja i upravljanja, Akademika Ladislava Šabana 28, 42240 Ivanec zastupanog po punomoćniku Josip Galinec</item>
    </izvorni_sadrzaj>
    <derivirana_varijabla naziv="DomainObject.Predmet.ProtuStrankaListFormatedWithAdress_1">
      <item>NEGOTIATOR, društvo s ograničenom odgovornošću za savjetovanje u vezi poslovanja i upravljanja, Akademika Ladislava Šabana 28, 42240 Ivanec zastupanog po punomoćniku Josip Galinec</item>
    </derivirana_varijabla>
  </DomainObject.Predmet.ProtuStrankaListFormatedWithAdress>
  <DomainObject.Predmet.ProtuStrankaListFormatedWithAdressOIB>
    <izvorni_sadrzaj>
      <item>NEGOTIATOR, društvo s ograničenom odgovornošću za savjetovanje u vezi poslovanja i upravljanja, OIB 12934187226, Akademika Ladislava Šabana 28, 42240 Ivanec zastupanog po punomoćniku Josip Galinec</item>
    </izvorni_sadrzaj>
    <derivirana_varijabla naziv="DomainObject.Predmet.ProtuStrankaListFormatedWithAdressOIB_1">
      <item>NEGOTIATOR, društvo s ograničenom odgovornošću za savjetovanje u vezi poslovanja i upravljanja, OIB 12934187226, Akademika Ladislava Šabana 28, 42240 Ivanec zastupanog po punomoćniku Josip Galinec</item>
    </derivirana_varijabla>
  </DomainObject.Predmet.ProtuStrankaListFormatedWithAdressOIB>
  <DomainObject.Predmet.ProtuStrankaListNazivFormated>
    <izvorni_sadrzaj>
      <item>NEGOTIATOR, društvo s ograničenom odgovornošću za savjetovanje u vezi poslovanja i upravljanja</item>
    </izvorni_sadrzaj>
    <derivirana_varijabla naziv="DomainObject.Predmet.ProtuStrankaListNazivFormated_1">
      <item>NEGOTIATOR, društvo s ograničenom odgovornošću za savjetovanje u vezi poslovanja i upravljanja</item>
    </derivirana_varijabla>
  </DomainObject.Predmet.ProtuStrankaListNazivFormated>
  <DomainObject.Predmet.ProtuStrankaListNazivFormatedOIB>
    <izvorni_sadrzaj>
      <item>NEGOTIATOR, društvo s ograničenom odgovornošću za savjetovanje u vezi poslovanja i upravljanja, OIB 12934187226</item>
    </izvorni_sadrzaj>
    <derivirana_varijabla naziv="DomainObject.Predmet.ProtuStrankaListNazivFormatedOIB_1">
      <item>NEGOTIATOR, društvo s ograničenom odgovornošću za savjetovanje u vezi poslovanja i upravljanja, OIB 12934187226</item>
    </derivirana_varijabla>
  </DomainObject.Predmet.ProtuStrankaListNazivFormatedOIB>
  <DomainObject.Predmet.OstaliListFormated>
    <izvorni_sadrzaj>
      <item>Sudski registar</item>
      <item>Josip Galinec punomoćnik sudionika u postupku NEGOTIATOR, društvo s ograničenom odgovornošću za savjetovanje u vezi poslovanja i upravljanja</item>
    </izvorni_sadrzaj>
    <derivirana_varijabla naziv="DomainObject.Predmet.OstaliListFormated_1">
      <item>Sudski registar</item>
      <item>Josip Galinec punomoćnik sudionika u postupku NEGOTIATOR, društvo s ograničenom odgovornošću za savjetovanje u vezi poslovanja i upravljanja</item>
    </derivirana_varijabla>
  </DomainObject.Predmet.OstaliListFormated>
  <DomainObject.Predmet.OstaliListFormatedOIB>
    <izvorni_sadrzaj>
      <item>Sudski registar</item>
      <item>Josip Galinec, OIB 58302139318 punomoćnik sudionika u postupku NEGOTIATOR, društvo s ograničenom odgovornošću za savjetovanje u vezi poslovanja i upravljanja</item>
    </izvorni_sadrzaj>
    <derivirana_varijabla naziv="DomainObject.Predmet.OstaliListFormatedOIB_1">
      <item>Sudski registar</item>
      <item>Josip Galinec, OIB 58302139318 punomoćnik sudionika u postupku NEGOTIATOR, društvo s ograničenom odgovornošću za savjetovanje u vezi poslovanja i upravljanja</item>
    </derivirana_varijabla>
  </DomainObject.Predmet.OstaliListFormatedOIB>
  <DomainObject.Predmet.OstaliListFormatedWithAdress>
    <izvorni_sadrzaj>
      <item>Sudski registar</item>
      <item>Josip Galinec, Zelinska Ulica 3, 10000 Zagreb punomoćnik sudionika u postupku NEGOTIATOR, društvo s ograničenom odgovornošću za savjetovanje u vezi poslovanja i upravljanja</item>
    </izvorni_sadrzaj>
    <derivirana_varijabla naziv="DomainObject.Predmet.OstaliListFormatedWithAdress_1">
      <item>Sudski registar</item>
      <item>Josip Galinec, Zelinska Ulica 3, 10000 Zagreb punomoćnik sudionika u postupku NEGOTIATOR, društvo s ograničenom odgovornošću za savjetovanje u vezi poslovanja i upravljanja</item>
    </derivirana_varijabla>
  </DomainObject.Predmet.OstaliListFormatedWithAdress>
  <DomainObject.Predmet.OstaliListFormatedWithAdressOIB>
    <izvorni_sadrzaj>
      <item>Sudski registar</item>
      <item>Josip Galinec, OIB 58302139318, Zelinska Ulica 3, 10000 Zagreb punomoćnik sudionika u postupku NEGOTIATOR, društvo s ograničenom odgovornošću za savjetovanje u vezi poslovanja i upravljanja</item>
    </izvorni_sadrzaj>
    <derivirana_varijabla naziv="DomainObject.Predmet.OstaliListFormatedWithAdressOIB_1">
      <item>Sudski registar</item>
      <item>Josip Galinec, OIB 58302139318, Zelinska Ulica 3, 10000 Zagreb punomoćnik sudionika u postupku NEGOTIATOR, društvo s ograničenom odgovornošću za savjetovanje u vezi poslovanja i upravljanja</item>
    </derivirana_varijabla>
  </DomainObject.Predmet.OstaliListFormatedWithAdressOIB>
  <DomainObject.Predmet.OstaliListNazivFormated>
    <izvorni_sadrzaj>
      <item>Sudski registar</item>
      <item>Josip Galinec</item>
    </izvorni_sadrzaj>
    <derivirana_varijabla naziv="DomainObject.Predmet.OstaliListNazivFormated_1">
      <item>Sudski registar</item>
      <item>Josip Galinec</item>
    </derivirana_varijabla>
  </DomainObject.Predmet.OstaliListNazivFormated>
  <DomainObject.Predmet.OstaliListNazivFormatedOIB>
    <izvorni_sadrzaj>
      <item>Sudski registar</item>
      <item>Josip Galinec, OIB 58302139318</item>
    </izvorni_sadrzaj>
    <derivirana_varijabla naziv="DomainObject.Predmet.OstaliListNazivFormatedOIB_1">
      <item>Sudski registar</item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St-90/2018-3</izvorni_sadrzaj>
    <derivirana_varijabla naziv="DomainObject.PoslovniBrojDokumenta_1">St-90/2018-3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NEGOTIATOR, društvo s ograničenom odgovornošću za savjetovanje u vezi poslovanja i upravljanja</izvorni_sadrzaj>
    <derivirana_varijabla naziv="DomainObject.Predmet.ProtustrankaIDrugi_1">NEGOTIATOR, društvo s ograničenom odgovornošću za savjetovanje u vezi poslovanja i upravljanja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NEGOTIATOR, društvo s ograničenom odgovornošću za savjetovanje u vezi poslovanja i upravljanja, OIB 12934187226, Akademika Ladislava Šabana 28, 42240 Ivanec</izvorni_sadrzaj>
    <derivirana_varijabla naziv="DomainObject.Predmet.ProtustrankaIDrugiAdressOIB_1">NEGOTIATOR, društvo s ograničenom odgovornošću za savjetovanje u vezi poslovanja i upravljanja, OIB 12934187226, Akademika Ladislava Šabana 28,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NEGOTIATOR, društvo s ograničenom odgovornošću za savjetovanje u vezi poslovanja i upravljanja</item>
      <item>Sudski registar</item>
      <item>Josip Galinec</item>
    </izvorni_sadrzaj>
    <derivirana_varijabla naziv="DomainObject.Predmet.SudioniciListNaziv_1">
      <item>Financijska agencija</item>
      <item>NEGOTIATOR, društvo s ograničenom odgovornošću za savjetovanje u vezi poslovanja i upravljanja</item>
      <item>Sudski registar</item>
      <item>Josip Galinec</item>
    </derivirana_varijabla>
  </DomainObject.Predmet.SudioniciListNaziv>
  <DomainObject.Predmet.SudioniciListAdressOIB>
    <izvorni_sadrzaj>
      <item>Financijska agencija, OIB 85821130368, Ulica grada Vukovara 70,10000 Zagreb</item>
      <item>NEGOTIATOR, društvo s ograničenom odgovornošću za savjetovanje u vezi poslovanja i upravljanja, OIB 12934187226, Akademika Ladislava Šabana 28,42240 Ivanec</item>
      <item>Sudski registar</item>
      <item>Josip Galinec, OIB 58302139318, Zelinska Ulica 3,10000 Zagreb</item>
    </izvorni_sadrzaj>
    <derivirana_varijabla naziv="DomainObject.Predmet.SudioniciListAdressOIB_1">
      <item>Financijska agencija, OIB 85821130368, Ulica grada Vukovara 70,10000 Zagreb</item>
      <item>NEGOTIATOR, društvo s ograničenom odgovornošću za savjetovanje u vezi poslovanja i upravljanja, OIB 12934187226, Akademika Ladislava Šabana 28,42240 Ivanec</item>
      <item>Sudski registar</item>
      <item>Josip Galinec, OIB 58302139318, Zelinska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B2A9D-9643-461E-8DAD-E7FC7190B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3054</properties:Characters>
  <properties:Lines>86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2018-03-14T09:00:00Z</cp:lastPrinted>
  <dcterms:modified xmlns:xsi="http://www.w3.org/2001/XMLSchema-instance" xsi:type="dcterms:W3CDTF">2018-03-14T11:15:00Z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St-90/2018-3 / Odluka - Oglas (odluka_St-90_2018-3.docx)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