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c46b8" w14:paraId="dbc46b8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5A410E">
        <w:rPr>
          <w:b/>
          <w:sz w:val="22"/>
          <w:szCs w:val="22"/>
          <w:lang w:val="hr-HR"/>
        </w:rPr>
        <w:t>1638</w:t>
      </w:r>
      <w:r w:rsidR="007B1183">
        <w:rPr>
          <w:b/>
          <w:sz w:val="22"/>
          <w:szCs w:val="22"/>
          <w:lang w:val="hr-HR"/>
        </w:rPr>
        <w:t>/2016-</w:t>
      </w:r>
      <w:r w:rsidR="00CC1CED">
        <w:rPr>
          <w:b/>
          <w:sz w:val="22"/>
          <w:szCs w:val="22"/>
          <w:lang w:val="hr-HR"/>
        </w:rPr>
        <w:t>9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dužnikom </w:t>
      </w:r>
      <w:r w:rsidR="005A410E">
        <w:rPr>
          <w:sz w:val="22"/>
          <w:szCs w:val="22"/>
        </w:rPr>
        <w:t>SNAGA VJETRA d.o.o., za trgovinu, turizam i usluge, Mihanovićeva 31, Split, MBS: 060244543, OIB: 99808173909</w:t>
      </w:r>
      <w:r w:rsidR="001561EC" w:rsidRPr="00875007">
        <w:rPr>
          <w:sz w:val="22"/>
          <w:szCs w:val="22"/>
        </w:rPr>
        <w:t xml:space="preserve">, dana </w:t>
      </w:r>
      <w:r w:rsidR="00CC1CED">
        <w:rPr>
          <w:sz w:val="22"/>
          <w:szCs w:val="22"/>
        </w:rPr>
        <w:t>12. lipnja 2017.</w:t>
      </w:r>
      <w:r w:rsidR="001561EC" w:rsidRPr="00875007">
        <w:rPr>
          <w:sz w:val="22"/>
          <w:szCs w:val="22"/>
        </w:rPr>
        <w:t xml:space="preserve">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5A410E">
        <w:rPr>
          <w:sz w:val="22"/>
          <w:szCs w:val="22"/>
        </w:rPr>
        <w:t>ŽELJKO BILIĆ, Split, Antuna Mihanovića 31, OIB: 51688360471</w:t>
      </w:r>
      <w:r w:rsidR="00D312E1">
        <w:rPr>
          <w:sz w:val="22"/>
          <w:szCs w:val="22"/>
          <w:lang w:val="hr-HR"/>
        </w:rPr>
        <w:t>,</w:t>
      </w:r>
      <w:r w:rsidR="009C12C9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5A410E">
        <w:rPr>
          <w:sz w:val="22"/>
          <w:szCs w:val="22"/>
          <w:lang w:val="hr-HR"/>
        </w:rPr>
        <w:t>1638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0A2D41">
        <w:rPr>
          <w:sz w:val="22"/>
          <w:szCs w:val="22"/>
          <w:lang w:val="hr-HR"/>
        </w:rPr>
        <w:t xml:space="preserve">0011300000664 poziv na broj </w:t>
      </w:r>
      <w:r w:rsidR="005A410E">
        <w:rPr>
          <w:sz w:val="22"/>
          <w:szCs w:val="22"/>
          <w:lang w:val="hr-HR"/>
        </w:rPr>
        <w:t>1638</w:t>
      </w:r>
      <w:r w:rsidR="00176738">
        <w:rPr>
          <w:sz w:val="22"/>
          <w:szCs w:val="22"/>
          <w:lang w:val="hr-HR"/>
        </w:rPr>
        <w:t>/2</w:t>
      </w:r>
      <w:r w:rsidRPr="00875007">
        <w:rPr>
          <w:sz w:val="22"/>
          <w:szCs w:val="22"/>
          <w:lang w:val="hr-HR"/>
        </w:rPr>
        <w:t>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5A410E">
        <w:rPr>
          <w:sz w:val="22"/>
          <w:szCs w:val="22"/>
        </w:rPr>
        <w:t>SNAGA VJETRA d.o.o., Split</w:t>
      </w:r>
      <w:r w:rsidR="00176738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U Dubrovniku,</w:t>
      </w:r>
      <w:r w:rsidR="00CC1CED">
        <w:rPr>
          <w:b/>
          <w:sz w:val="22"/>
          <w:szCs w:val="22"/>
          <w:lang w:val="hr-HR"/>
        </w:rPr>
        <w:t xml:space="preserve"> 12. lipnja 2017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</w:t>
      </w:r>
      <w:r w:rsidR="00CC1CED">
        <w:rPr>
          <w:sz w:val="22"/>
          <w:szCs w:val="22"/>
          <w:lang w:val="hr-HR"/>
        </w:rPr>
        <w:t>lba ne odgađa provedbu rješenja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CC1CED">
        <w:rPr>
          <w:sz w:val="22"/>
          <w:szCs w:val="22"/>
          <w:lang w:val="hr-HR"/>
        </w:rPr>
        <w:t>12.06</w:t>
      </w:r>
      <w:r w:rsidRPr="00875007">
        <w:rPr>
          <w:sz w:val="22"/>
          <w:szCs w:val="22"/>
          <w:lang w:val="hr-HR"/>
        </w:rPr>
        <w:t>.</w:t>
      </w:r>
      <w:r w:rsidR="00CC1CED">
        <w:rPr>
          <w:sz w:val="22"/>
          <w:szCs w:val="22"/>
          <w:lang w:val="hr-HR"/>
        </w:rPr>
        <w:t>2017.</w:t>
      </w:r>
      <w:r w:rsidRPr="00875007">
        <w:rPr>
          <w:sz w:val="22"/>
          <w:szCs w:val="22"/>
          <w:lang w:val="hr-HR"/>
        </w:rPr>
        <w:t>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5A410E">
        <w:rPr>
          <w:sz w:val="22"/>
          <w:szCs w:val="22"/>
        </w:rPr>
        <w:t>Željko Bilić, Split, Antuna Mihanovića 31</w:t>
      </w:r>
      <w:r w:rsidR="005556DF">
        <w:rPr>
          <w:sz w:val="22"/>
          <w:szCs w:val="22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0F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A96ADA">
      <w:rPr>
        <w:b/>
        <w:sz w:val="22"/>
        <w:szCs w:val="22"/>
        <w:lang w:val="hr-HR"/>
      </w:rPr>
      <w:t>1</w:t>
    </w:r>
    <w:r w:rsidR="005A410E">
      <w:rPr>
        <w:b/>
        <w:sz w:val="22"/>
        <w:szCs w:val="22"/>
        <w:lang w:val="hr-HR"/>
      </w:rPr>
      <w:t>638</w:t>
    </w:r>
    <w:r w:rsidR="005556DF">
      <w:rPr>
        <w:b/>
        <w:sz w:val="22"/>
        <w:szCs w:val="22"/>
        <w:lang w:val="hr-HR"/>
      </w:rPr>
      <w:t>/2016-</w:t>
    </w:r>
    <w:r w:rsidR="00CC1CED">
      <w:rPr>
        <w:b/>
        <w:sz w:val="22"/>
        <w:szCs w:val="22"/>
        <w:lang w:val="hr-HR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27D82"/>
    <w:rsid w:val="000306AD"/>
    <w:rsid w:val="00044E01"/>
    <w:rsid w:val="000729BD"/>
    <w:rsid w:val="00086A8D"/>
    <w:rsid w:val="00086B1E"/>
    <w:rsid w:val="000A2D41"/>
    <w:rsid w:val="000A67C8"/>
    <w:rsid w:val="00101775"/>
    <w:rsid w:val="001544B5"/>
    <w:rsid w:val="001561EC"/>
    <w:rsid w:val="0016467E"/>
    <w:rsid w:val="00170C78"/>
    <w:rsid w:val="001746BE"/>
    <w:rsid w:val="0017673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A6DA7"/>
    <w:rsid w:val="002B071E"/>
    <w:rsid w:val="002B2333"/>
    <w:rsid w:val="002C497C"/>
    <w:rsid w:val="002C7B03"/>
    <w:rsid w:val="002E5DDB"/>
    <w:rsid w:val="003121E9"/>
    <w:rsid w:val="003328D9"/>
    <w:rsid w:val="00337DED"/>
    <w:rsid w:val="00341754"/>
    <w:rsid w:val="00345284"/>
    <w:rsid w:val="00352747"/>
    <w:rsid w:val="003845CD"/>
    <w:rsid w:val="00387837"/>
    <w:rsid w:val="003A000F"/>
    <w:rsid w:val="003B32EA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556DF"/>
    <w:rsid w:val="0059486F"/>
    <w:rsid w:val="005A410E"/>
    <w:rsid w:val="005A4B31"/>
    <w:rsid w:val="005A6A76"/>
    <w:rsid w:val="005A78A8"/>
    <w:rsid w:val="005D07CD"/>
    <w:rsid w:val="00614D86"/>
    <w:rsid w:val="0061696B"/>
    <w:rsid w:val="00637148"/>
    <w:rsid w:val="00645D3A"/>
    <w:rsid w:val="0065029E"/>
    <w:rsid w:val="006770E9"/>
    <w:rsid w:val="00697CE6"/>
    <w:rsid w:val="006A51D9"/>
    <w:rsid w:val="006B6FC9"/>
    <w:rsid w:val="006D7447"/>
    <w:rsid w:val="00714C85"/>
    <w:rsid w:val="00736C3C"/>
    <w:rsid w:val="00742287"/>
    <w:rsid w:val="00742494"/>
    <w:rsid w:val="007718B2"/>
    <w:rsid w:val="00793003"/>
    <w:rsid w:val="007B1183"/>
    <w:rsid w:val="007B3220"/>
    <w:rsid w:val="007C1A04"/>
    <w:rsid w:val="007C48AB"/>
    <w:rsid w:val="007E206B"/>
    <w:rsid w:val="0082407F"/>
    <w:rsid w:val="00824168"/>
    <w:rsid w:val="00835BFC"/>
    <w:rsid w:val="00836322"/>
    <w:rsid w:val="00866792"/>
    <w:rsid w:val="00871F4E"/>
    <w:rsid w:val="008722C8"/>
    <w:rsid w:val="00875007"/>
    <w:rsid w:val="008754F4"/>
    <w:rsid w:val="008A0BDF"/>
    <w:rsid w:val="008A605C"/>
    <w:rsid w:val="008B261F"/>
    <w:rsid w:val="008F12A3"/>
    <w:rsid w:val="0091676C"/>
    <w:rsid w:val="0093736B"/>
    <w:rsid w:val="0094652C"/>
    <w:rsid w:val="00971AF7"/>
    <w:rsid w:val="009B29C3"/>
    <w:rsid w:val="009C12C9"/>
    <w:rsid w:val="009D1CA9"/>
    <w:rsid w:val="009D24AB"/>
    <w:rsid w:val="009D373A"/>
    <w:rsid w:val="009D495D"/>
    <w:rsid w:val="009D4A3A"/>
    <w:rsid w:val="00A329F3"/>
    <w:rsid w:val="00A366C8"/>
    <w:rsid w:val="00A4314D"/>
    <w:rsid w:val="00A448B5"/>
    <w:rsid w:val="00A4794F"/>
    <w:rsid w:val="00A50406"/>
    <w:rsid w:val="00A57228"/>
    <w:rsid w:val="00A60185"/>
    <w:rsid w:val="00A665ED"/>
    <w:rsid w:val="00A96ADA"/>
    <w:rsid w:val="00AA2E35"/>
    <w:rsid w:val="00AA357E"/>
    <w:rsid w:val="00AA779C"/>
    <w:rsid w:val="00AB238F"/>
    <w:rsid w:val="00AB3330"/>
    <w:rsid w:val="00AE21DC"/>
    <w:rsid w:val="00B11191"/>
    <w:rsid w:val="00B17CD4"/>
    <w:rsid w:val="00B22FEB"/>
    <w:rsid w:val="00B63C24"/>
    <w:rsid w:val="00BB68B9"/>
    <w:rsid w:val="00C12A4E"/>
    <w:rsid w:val="00C14CB8"/>
    <w:rsid w:val="00C24A90"/>
    <w:rsid w:val="00C30602"/>
    <w:rsid w:val="00C34D98"/>
    <w:rsid w:val="00C60C4F"/>
    <w:rsid w:val="00C66099"/>
    <w:rsid w:val="00C877E3"/>
    <w:rsid w:val="00C8793C"/>
    <w:rsid w:val="00C92A56"/>
    <w:rsid w:val="00CC1CED"/>
    <w:rsid w:val="00CC3B20"/>
    <w:rsid w:val="00CE3549"/>
    <w:rsid w:val="00CE6160"/>
    <w:rsid w:val="00CE7D5C"/>
    <w:rsid w:val="00CF7EF2"/>
    <w:rsid w:val="00D03B77"/>
    <w:rsid w:val="00D24022"/>
    <w:rsid w:val="00D312E1"/>
    <w:rsid w:val="00D31BF4"/>
    <w:rsid w:val="00D3202C"/>
    <w:rsid w:val="00D32C32"/>
    <w:rsid w:val="00D330A2"/>
    <w:rsid w:val="00D35D28"/>
    <w:rsid w:val="00D37004"/>
    <w:rsid w:val="00D71322"/>
    <w:rsid w:val="00D90FB4"/>
    <w:rsid w:val="00D94BF0"/>
    <w:rsid w:val="00DA43FC"/>
    <w:rsid w:val="00DA50A1"/>
    <w:rsid w:val="00DA5E4A"/>
    <w:rsid w:val="00DE3274"/>
    <w:rsid w:val="00DF0B30"/>
    <w:rsid w:val="00E04CB9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B4043"/>
    <w:rsid w:val="00EB65BB"/>
    <w:rsid w:val="00EC374D"/>
    <w:rsid w:val="00EC423A"/>
    <w:rsid w:val="00EF4316"/>
    <w:rsid w:val="00EF58FF"/>
    <w:rsid w:val="00F00884"/>
    <w:rsid w:val="00F07133"/>
    <w:rsid w:val="00F07CC2"/>
    <w:rsid w:val="00F111B1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90F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FB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FB4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FB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FB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90F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FB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FB4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FB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FB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1638</izvorni_sadrzaj>
    <derivirana_varijabla naziv="DomainObject.Predmet.Broj_1">1638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</izvorni_sadrzaj>
    <derivirana_varijabla naziv="DomainObject.Predmet.Opis_1">2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St-1638/2016</izvorni_sadrzaj>
    <derivirana_varijabla naziv="DomainObject.Predmet.OznakaBroj_1">St-1638/2016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SNAGA VJETRA d.o.o. za trgovinu, turizam i usluge</izvorni_sadrzaj>
    <derivirana_varijabla naziv="DomainObject.Predmet.ProtustrankaFormated_1">  SNAGA VJETRA d.o.o. za trgovinu, turizam i usluge</derivirana_varijabla>
  </DomainObject.Predmet.ProtustrankaFormated>
  <DomainObject.Predmet.ProtustrankaFormatedOIB>
    <izvorni_sadrzaj>  SNAGA VJETRA d.o.o. za trgovinu, turizam i usluge, OIB 99808173909</izvorni_sadrzaj>
    <derivirana_varijabla naziv="DomainObject.Predmet.ProtustrankaFormatedOIB_1">  SNAGA VJETRA d.o.o. za trgovinu, turizam i usluge, OIB 99808173909</derivirana_varijabla>
  </DomainObject.Predmet.ProtustrankaFormatedOIB>
  <DomainObject.Predmet.ProtustrankaFormatedWithAdress>
    <izvorni_sadrzaj> SNAGA VJETRA d.o.o. za trgovinu, turizam i usluge, Mihanovićeva 31, 21000 Split</izvorni_sadrzaj>
    <derivirana_varijabla naziv="DomainObject.Predmet.ProtustrankaFormatedWithAdress_1"> SNAGA VJETRA d.o.o. za trgovinu, turizam i usluge, Mihanovićeva 31, 21000 Split</derivirana_varijabla>
  </DomainObject.Predmet.ProtustrankaFormatedWithAdress>
  <DomainObject.Predmet.ProtustrankaFormatedWithAdressOIB>
    <izvorni_sadrzaj> SNAGA VJETRA d.o.o. za trgovinu, turizam i usluge, OIB 99808173909, Mihanovićeva 31, 21000 Split</izvorni_sadrzaj>
    <derivirana_varijabla naziv="DomainObject.Predmet.ProtustrankaFormatedWithAdressOIB_1"> SNAGA VJETRA d.o.o. za trgovinu, turizam i usluge, OIB 99808173909, Mihanovićeva 31, 21000 Split</derivirana_varijabla>
  </DomainObject.Predmet.ProtustrankaFormatedWithAdressOIB>
  <DomainObject.Predmet.ProtustrankaWithAdress>
    <izvorni_sadrzaj>SNAGA VJETRA d.o.o. za trgovinu, turizam i usluge Mihanovićeva 31, 21000 Split</izvorni_sadrzaj>
    <derivirana_varijabla naziv="DomainObject.Predmet.ProtustrankaWithAdress_1">SNAGA VJETRA d.o.o. za trgovinu, turizam i usluge Mihanovićeva 31, 21000 Split</derivirana_varijabla>
  </DomainObject.Predmet.ProtustrankaWithAdress>
  <DomainObject.Predmet.ProtustrankaWithAdressOIB>
    <izvorni_sadrzaj>SNAGA VJETRA d.o.o. za trgovinu, turizam i usluge, OIB 99808173909, Mihanovićeva 31, 21000 Split</izvorni_sadrzaj>
    <derivirana_varijabla naziv="DomainObject.Predmet.ProtustrankaWithAdressOIB_1">SNAGA VJETRA d.o.o. za trgovinu, turizam i usluge, OIB 99808173909, Mihanovićeva 31, 21000 Split</derivirana_varijabla>
  </DomainObject.Predmet.ProtustrankaWithAdressOIB>
  <DomainObject.Predmet.ProtustrankaNazivFormated>
    <izvorni_sadrzaj>SNAGA VJETRA d.o.o. za trgovinu, turizam i usluge</izvorni_sadrzaj>
    <derivirana_varijabla naziv="DomainObject.Predmet.ProtustrankaNazivFormated_1">SNAGA VJETRA d.o.o. za trgovinu, turizam i usluge</derivirana_varijabla>
  </DomainObject.Predmet.ProtustrankaNazivFormated>
  <DomainObject.Predmet.ProtustrankaNazivFormatedOIB>
    <izvorni_sadrzaj>SNAGA VJETRA d.o.o. za trgovinu, turizam i usluge, OIB 99808173909</izvorni_sadrzaj>
    <derivirana_varijabla naziv="DomainObject.Predmet.ProtustrankaNazivFormatedOIB_1">SNAGA VJETRA d.o.o. za trgovinu, turizam i usluge, OIB 99808173909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10451.85</izvorni_sadrzaj>
    <derivirana_varijabla naziv="DomainObject.Predmet.TrenutnaVrijednost_1">10451.85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SNAGA VJETRA d.o.o. za trgovinu, turizam i usluge</item>
    </izvorni_sadrzaj>
    <derivirana_varijabla naziv="DomainObject.Predmet.ProtuStrankaListFormated_1">
      <item>SNAGA VJETRA d.o.o. za trgovinu, turizam i usluge</item>
    </derivirana_varijabla>
  </DomainObject.Predmet.ProtuStrankaListFormated>
  <DomainObject.Predmet.ProtuStrankaListFormatedOIB>
    <izvorni_sadrzaj>
      <item>SNAGA VJETRA d.o.o. za trgovinu, turizam i usluge, OIB 99808173909</item>
    </izvorni_sadrzaj>
    <derivirana_varijabla naziv="DomainObject.Predmet.ProtuStrankaListFormatedOIB_1">
      <item>SNAGA VJETRA d.o.o. za trgovinu, turizam i usluge, OIB 99808173909</item>
    </derivirana_varijabla>
  </DomainObject.Predmet.ProtuStrankaListFormatedOIB>
  <DomainObject.Predmet.ProtuStrankaListFormatedWithAdress>
    <izvorni_sadrzaj>
      <item>SNAGA VJETRA d.o.o. za trgovinu, turizam i usluge, Mihanovićeva 31, 21000 Split</item>
    </izvorni_sadrzaj>
    <derivirana_varijabla naziv="DomainObject.Predmet.ProtuStrankaListFormatedWithAdress_1">
      <item>SNAGA VJETRA d.o.o. za trgovinu, turizam i usluge, Mihanovićeva 31, 21000 Split</item>
    </derivirana_varijabla>
  </DomainObject.Predmet.ProtuStrankaListFormatedWithAdress>
  <DomainObject.Predmet.ProtuStrankaListFormatedWithAdressOIB>
    <izvorni_sadrzaj>
      <item>SNAGA VJETRA d.o.o. za trgovinu, turizam i usluge, OIB 99808173909, Mihanovićeva 31, 21000 Split</item>
    </izvorni_sadrzaj>
    <derivirana_varijabla naziv="DomainObject.Predmet.ProtuStrankaListFormatedWithAdressOIB_1">
      <item>SNAGA VJETRA d.o.o. za trgovinu, turizam i usluge, OIB 99808173909, Mihanovićeva 31, 21000 Split</item>
    </derivirana_varijabla>
  </DomainObject.Predmet.ProtuStrankaListFormatedWithAdressOIB>
  <DomainObject.Predmet.ProtuStrankaListNazivFormated>
    <izvorni_sadrzaj>
      <item>SNAGA VJETRA d.o.o. za trgovinu, turizam i usluge</item>
    </izvorni_sadrzaj>
    <derivirana_varijabla naziv="DomainObject.Predmet.ProtuStrankaListNazivFormated_1">
      <item>SNAGA VJETRA d.o.o. za trgovinu, turizam i usluge</item>
    </derivirana_varijabla>
  </DomainObject.Predmet.ProtuStrankaListNazivFormated>
  <DomainObject.Predmet.ProtuStrankaListNazivFormatedOIB>
    <izvorni_sadrzaj>
      <item>SNAGA VJETRA d.o.o. za trgovinu, turizam i usluge, OIB 99808173909</item>
    </izvorni_sadrzaj>
    <derivirana_varijabla naziv="DomainObject.Predmet.ProtuStrankaListNazivFormatedOIB_1">
      <item>SNAGA VJETRA d.o.o. za trgovinu, turizam i usluge, OIB 99808173909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SNAGA VJETRA d.o.o. za trgovinu, turizam i usluge</izvorni_sadrzaj>
    <derivirana_varijabla naziv="DomainObject.Predmet.ProtustrankaIDrugi_1">SNAGA VJETRA d.o.o. za trgovinu,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SNAGA VJETRA d.o.o. za trgovinu, turizam i usluge, OIB 99808173909, Mihanovićeva 31, 21000 Split</izvorni_sadrzaj>
    <derivirana_varijabla naziv="DomainObject.Predmet.ProtustrankaIDrugiAdressOIB_1">SNAGA VJETRA d.o.o. za trgovinu, turizam i usluge, OIB 99808173909, Mihanovićeva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SNAGA VJETRA d.o.o. za trgovinu, turizam i usluge</item>
      <item>FINANCIJSKA AGENCIJA, RC SPLIT</item>
    </izvorni_sadrzaj>
    <derivirana_varijabla naziv="DomainObject.Predmet.SudioniciListNaziv_1">
      <item>SNAGA VJETRA d.o.o. za trgovinu, turizam i usluge</item>
      <item>FINANCIJSKA AGENCIJA, RC SPLIT</item>
    </derivirana_varijabla>
  </DomainObject.Predmet.SudioniciListNaziv>
  <DomainObject.Predmet.SudioniciListAdressOIB>
    <izvorni_sadrzaj>
      <item>SNAGA VJETRA d.o.o. za trgovinu, turizam i usluge, OIB 99808173909, Mihanovićeva 31,21000 Split</item>
      <item>FINANCIJSKA AGENCIJA, RC SPLIT, OIB 85821130368, Mažuranićevo šetalište 24 b,21000 Split</item>
    </izvorni_sadrzaj>
    <derivirana_varijabla naziv="DomainObject.Predmet.SudioniciListAdressOIB_1">
      <item>SNAGA VJETRA d.o.o. za trgovinu, turizam i usluge, OIB 99808173909, Mihanovićeva 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99808173909</item>
      <item>, OIB 85821130368</item>
    </izvorni_sadrzaj>
    <derivirana_varijabla naziv="DomainObject.Predmet.SudioniciListNazivOIB_1">
      <item>, OIB 99808173909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93F9D6-974D-45C5-B321-E586503BA9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538</properties:Words>
  <properties:Characters>2814</properties:Characters>
  <properties:Lines>79</properties:Lines>
  <properties:Paragraphs>24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2016-10-17T07:42:00Z</dcterms:created>
  <dc:creator>Ante Kačić</dc:creator>
  <cp:lastModifiedBy>Srđan Gavranić</cp:lastModifiedBy>
  <cp:lastPrinted>2017-06-12T14:11:00Z</cp:lastPrinted>
  <dcterms:modified xmlns:xsi="http://www.w3.org/2001/XMLSchema-instance" xsi:type="dcterms:W3CDTF">2017-06-12T14:11:00Z</dcterms:modified>
  <cp:revision>12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