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cafc" w14:paraId="30eca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334" w:rsidP="00C82334" w:rsidR="00C82334" w:rsidRPr="00C82334">
      <w:pPr>
        <w:spacing w:after="0"/>
        <w:rPr>
          <w:rFonts w:cs="Times New Roman" w:eastAsia="Times New Roman"/>
          <w:b/>
          <w:lang w:eastAsia="hr-HR"/>
        </w:rPr>
      </w:pPr>
      <w:r w:rsidRPr="00C8233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C82334">
        <w:rPr>
          <w:rFonts w:cs="Times New Roman" w:eastAsia="Times New Roman"/>
          <w:b/>
          <w:lang w:eastAsia="hr-HR"/>
        </w:rPr>
        <w:t>Broj: 14. St-688/2017.</w:t>
      </w:r>
    </w:p>
    <w:p w:rsidRDefault="00C82334" w:rsidP="00C82334" w:rsidR="00C82334" w:rsidRPr="00C82334">
      <w:pPr>
        <w:spacing w:after="0"/>
        <w:rPr>
          <w:rFonts w:cs="Times New Roman" w:eastAsia="Times New Roman"/>
          <w:b/>
          <w:lang w:eastAsia="hr-HR"/>
        </w:rPr>
      </w:pPr>
      <w:r w:rsidRPr="00C8233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82334">
        <w:rPr>
          <w:rFonts w:cs="Times New Roman" w:eastAsia="Times New Roman"/>
          <w:b/>
          <w:lang w:eastAsia="hr-HR"/>
        </w:rPr>
        <w:t xml:space="preserve"> </w:t>
      </w:r>
      <w:r w:rsidRPr="00C82334">
        <w:rPr>
          <w:rFonts w:cs="Times New Roman" w:eastAsia="Times New Roman"/>
          <w:lang w:eastAsia="hr-HR"/>
        </w:rPr>
        <w:t xml:space="preserve">                                             (Ex: St-1242/2015).</w:t>
      </w:r>
    </w:p>
    <w:p w:rsidRDefault="00C82334" w:rsidP="00C82334" w:rsidR="00C82334" w:rsidRPr="00C82334">
      <w:pPr>
        <w:spacing w:after="0"/>
        <w:rPr>
          <w:rFonts w:cs="Times New Roman" w:eastAsia="Times New Roman"/>
          <w:b/>
          <w:lang w:eastAsia="hr-HR"/>
        </w:rPr>
      </w:pPr>
      <w:r w:rsidRPr="00C8233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82334">
        <w:rPr>
          <w:rFonts w:cs="Times New Roman" w:eastAsia="Times New Roman"/>
          <w:b/>
          <w:lang w:eastAsia="hr-HR"/>
        </w:rPr>
        <w:t>Sukoišanska</w:t>
      </w:r>
      <w:proofErr w:type="spellEnd"/>
      <w:r w:rsidRPr="00C8233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2334">
        <w:rPr>
          <w:rFonts w:cs="Times New Roman" w:eastAsia="Times New Roman"/>
          <w:b/>
          <w:lang w:eastAsia="hr-HR"/>
        </w:rPr>
        <w:t>R E P U B L I K A  H R V A T S K A</w:t>
      </w: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2334">
        <w:rPr>
          <w:rFonts w:cs="Times New Roman" w:eastAsia="Times New Roman"/>
          <w:b/>
          <w:lang w:eastAsia="hr-HR"/>
        </w:rPr>
        <w:t>Z A K L J U Č A K</w:t>
      </w: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b/>
          <w:lang w:eastAsia="hr-HR"/>
        </w:rPr>
        <w:tab/>
      </w:r>
      <w:r w:rsidRPr="00C8233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BUCAL, d.o.o., za graditeljstvo, trgovinu i usluge, Split, Doverska 1.,  OIB: 35324375950, MBS: 060099848 14. srpnja 2017. 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>z a k l j u č i o    j e</w:t>
      </w: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Poziva se Stipe </w:t>
      </w:r>
      <w:proofErr w:type="spellStart"/>
      <w:r w:rsidRPr="00C82334">
        <w:rPr>
          <w:rFonts w:cs="Times New Roman" w:eastAsia="Times New Roman"/>
          <w:lang w:eastAsia="hr-HR"/>
        </w:rPr>
        <w:t>Prolić</w:t>
      </w:r>
      <w:proofErr w:type="spellEnd"/>
      <w:r w:rsidRPr="00C82334">
        <w:rPr>
          <w:rFonts w:cs="Times New Roman" w:eastAsia="Times New Roman"/>
          <w:lang w:eastAsia="hr-HR"/>
        </w:rPr>
        <w:t xml:space="preserve">, iz Zagreba, Ulica Milana </w:t>
      </w:r>
      <w:proofErr w:type="spellStart"/>
      <w:r w:rsidRPr="00C82334">
        <w:rPr>
          <w:rFonts w:cs="Times New Roman" w:eastAsia="Times New Roman"/>
          <w:lang w:eastAsia="hr-HR"/>
        </w:rPr>
        <w:t>Ogrizovića</w:t>
      </w:r>
      <w:proofErr w:type="spellEnd"/>
      <w:r w:rsidRPr="00C82334">
        <w:rPr>
          <w:rFonts w:cs="Times New Roman" w:eastAsia="Times New Roman"/>
          <w:lang w:eastAsia="hr-HR"/>
        </w:rPr>
        <w:t xml:space="preserve"> 44, u roku od 20. dana dostaviti ovom Sudu Popis imovine i obveza uvodno navedenog Dužnika i to sadržajno određenog sukladno članku 17, Stečajnog zakona (</w:t>
      </w:r>
      <w:r w:rsidRPr="00C82334">
        <w:rPr>
          <w:rFonts w:cs="Times New Roman" w:eastAsia="Times New Roman"/>
          <w:i/>
          <w:lang w:eastAsia="hr-HR"/>
        </w:rPr>
        <w:t>Narodne novine</w:t>
      </w:r>
      <w:r w:rsidRPr="00C8233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C82334" w:rsidP="00C82334" w:rsidR="00C82334" w:rsidRPr="00C823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U Splitu, 14. srpnja 2017. </w:t>
      </w:r>
    </w:p>
    <w:p w:rsidRDefault="00C82334" w:rsidP="00C82334" w:rsidR="00C82334" w:rsidRPr="00C823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>S U D A C</w:t>
      </w:r>
    </w:p>
    <w:p w:rsidRDefault="00C82334" w:rsidP="00C82334" w:rsidR="00C82334" w:rsidRPr="00C823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>Jozo Ćaleta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82334" w:rsidP="00C82334" w:rsidR="00C82334" w:rsidRPr="00C82334">
      <w:pPr>
        <w:spacing w:after="0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DNA:  1)  Stipe </w:t>
      </w:r>
      <w:proofErr w:type="spellStart"/>
      <w:r w:rsidRPr="00C82334">
        <w:rPr>
          <w:rFonts w:cs="Times New Roman" w:eastAsia="Times New Roman"/>
          <w:lang w:eastAsia="hr-HR"/>
        </w:rPr>
        <w:t>Prolić</w:t>
      </w:r>
      <w:proofErr w:type="spellEnd"/>
      <w:r w:rsidRPr="00C82334">
        <w:rPr>
          <w:rFonts w:cs="Times New Roman" w:eastAsia="Times New Roman"/>
          <w:lang w:eastAsia="hr-HR"/>
        </w:rPr>
        <w:t xml:space="preserve">, Zagreb, Ulica Milana </w:t>
      </w:r>
      <w:proofErr w:type="spellStart"/>
      <w:r w:rsidRPr="00C82334">
        <w:rPr>
          <w:rFonts w:cs="Times New Roman" w:eastAsia="Times New Roman"/>
          <w:lang w:eastAsia="hr-HR"/>
        </w:rPr>
        <w:t>Ogrizovića</w:t>
      </w:r>
      <w:proofErr w:type="spellEnd"/>
      <w:r w:rsidRPr="00C82334">
        <w:rPr>
          <w:rFonts w:cs="Times New Roman" w:eastAsia="Times New Roman"/>
          <w:lang w:eastAsia="hr-HR"/>
        </w:rPr>
        <w:t xml:space="preserve"> 44,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            3) Spis.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  <w:r w:rsidRPr="00C8233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C82334" w:rsidP="00C82334" w:rsidR="00C82334" w:rsidRPr="00C823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334" w:rsidP="00C82334" w:rsidR="00C82334" w:rsidRPr="00C823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33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594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St-688/2017-2</izvorni_sadrzaj>
    <derivirana_varijabla naziv="DomainObject.Oznaka_1">St-688/2017-2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BUCAL, društvo s ograničenom odgovornošću za graditeljstvo, trgovinu i usluge</izvorni_sadrzaj>
    <derivirana_varijabla naziv="DomainObject.Predmet.ProtustrankaFormated_1">  Stečajna masa iza BUCAL, društvo s ograničenom odgovornošću za graditeljstvo, trgovinu i usluge</derivirana_varijabla>
  </DomainObject.Predmet.ProtustrankaFormated>
  <DomainObject.Predmet.ProtustrankaFormatedOIB>
    <izvorni_sadrzaj>  Stečajna masa iza BUCAL, društvo s ograničenom odgovornošću za graditeljstvo, trgovinu i usluge, OIB 10000000000</izvorni_sadrzaj>
    <derivirana_varijabla naziv="DomainObject.Predmet.ProtustrankaFormatedOIB_1">  Stečajna masa iza BUCAL, društvo s ograničenom odgovornošću za graditeljstvo, trgovinu i usluge, OIB 10000000000</derivirana_varijabla>
  </DomainObject.Predmet.ProtustrankaFormatedOIB>
  <DomainObject.Predmet.ProtustrankaFormatedWithAdress>
    <izvorni_sadrzaj> Stečajna masa iza BUCAL, društvo s ograničenom odgovornošću za graditeljstvo, trgovinu i usluge, Doverska 1, 21000 Split</izvorni_sadrzaj>
    <derivirana_varijabla naziv="DomainObject.Predmet.ProtustrankaFormatedWithAdress_1"> Stečajna masa iza BUCAL, društvo s ograničenom odgovornošću za graditeljstvo, trgovinu i usluge, Doverska 1, 21000 Split</derivirana_varijabla>
  </DomainObject.Predmet.ProtustrankaFormatedWithAdress>
  <DomainObject.Predmet.ProtustrankaFormatedWithAdressOIB>
    <izvorni_sadrzaj> Stečajna masa iza BUCAL, društvo s ograničenom odgovornošću za graditeljstvo, trgovinu i usluge, OIB 10000000000, Doverska 1, 21000 Split</izvorni_sadrzaj>
    <derivirana_varijabla naziv="DomainObject.Predmet.ProtustrankaFormatedWithAdressOIB_1"> Stečajna masa iza BUCAL, društvo s ograničenom odgovornošću za graditeljstvo, trgovinu i usluge, OIB 10000000000, Doverska 1, 21000 Split</derivirana_varijabla>
  </DomainObject.Predmet.ProtustrankaFormatedWithAdressOIB>
  <DomainObject.Predmet.ProtustrankaWithAdress>
    <izvorni_sadrzaj>Stečajna masa iza BUCAL, društvo s ograničenom odgovornošću za graditeljstvo, trgovinu i usluge Doverska 1, 21000 Split</izvorni_sadrzaj>
    <derivirana_varijabla naziv="DomainObject.Predmet.ProtustrankaWithAdress_1">Stečajna masa iza BUCAL, društvo s ograničenom odgovornošću za graditeljstvo, trgovinu i usluge Doverska 1, 21000 Split</derivirana_varijabla>
  </DomainObject.Predmet.ProtustrankaWithAdress>
  <DomainObject.Predmet.ProtustrankaWithAdressOIB>
    <izvorni_sadrzaj>Stečajna masa iza BUCAL, društvo s ograničenom odgovornošću za graditeljstvo, trgovinu i usluge, OIB 10000000000, Doverska 1, 21000 Split</izvorni_sadrzaj>
    <derivirana_varijabla naziv="DomainObject.Predmet.ProtustrankaWithAdressOIB_1">Stečajna masa iza BUCAL, društvo s ograničenom odgovornošću za graditeljstvo, trgovinu i usluge, OIB 10000000000, Doverska 1, 21000 Split</derivirana_varijabla>
  </DomainObject.Predmet.ProtustrankaWithAdressOIB>
  <DomainObject.Predmet.ProtustrankaNazivFormated>
    <izvorni_sadrzaj>Stečajna masa iza BUCAL, društvo s ograničenom odgovornošću za graditeljstvo, trgovinu i usluge</izvorni_sadrzaj>
    <derivirana_varijabla naziv="DomainObject.Predmet.ProtustrankaNazivFormated_1">Stečajna masa iza BUCAL, društvo s ograničenom odgovornošću za graditeljstvo, trgovinu i usluge</derivirana_varijabla>
  </DomainObject.Predmet.ProtustrankaNazivFormated>
  <DomainObject.Predmet.ProtustrankaNazivFormatedOIB>
    <izvorni_sadrzaj>Stečajna masa iza BUCAL, društvo s ograničenom odgovornošću za graditeljstvo, trgovinu i usluge, OIB 10000000000</izvorni_sadrzaj>
    <derivirana_varijabla naziv="DomainObject.Predmet.ProtustrankaNazivFormatedOIB_1">Stečajna masa iza BUCAL, društvo s ograničenom odgovornošću za graditeljstvo,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BUCAL, društvo s ograničenom odgovornošću za graditeljstvo, trgovinu i usluge</item>
    </izvorni_sadrzaj>
    <derivirana_varijabla naziv="DomainObject.Predmet.ProtuStrankaListFormated_1">
      <item>Stečajna masa iza BUCAL, društvo s ograničenom odgovornošću za graditeljstvo, trgovinu i usluge</item>
    </derivirana_varijabla>
  </DomainObject.Predmet.ProtuStrankaListFormated>
  <DomainObject.Predmet.ProtuStrankaListFormatedOIB>
    <izvorni_sadrzaj>
      <item>Stečajna masa iza BUCAL, društvo s ograničenom odgovornošću za graditeljstvo, trgovinu i usluge, OIB 10000000000</item>
    </izvorni_sadrzaj>
    <derivirana_varijabla naziv="DomainObject.Predmet.ProtuStrankaListFormatedOIB_1">
      <item>Stečajna masa iza BUCAL, društvo s ograničenom odgovornošću za graditeljstvo, trgovinu i usluge, OIB 10000000000</item>
    </derivirana_varijabla>
  </DomainObject.Predmet.ProtuStrankaListFormatedOIB>
  <DomainObject.Predmet.ProtuStrankaListFormatedWithAdress>
    <izvorni_sadrzaj>
      <item>Stečajna masa iza BUCAL, društvo s ograničenom odgovornošću za graditeljstvo, trgovinu i usluge, Doverska 1, 21000 Split</item>
    </izvorni_sadrzaj>
    <derivirana_varijabla naziv="DomainObject.Predmet.ProtuStrankaListFormatedWithAdress_1">
      <item>Stečajna masa iza BUCAL, društvo s ograničenom odgovornošću za graditeljstvo, trgovinu i usluge, Doverska 1, 21000 Split</item>
    </derivirana_varijabla>
  </DomainObject.Predmet.ProtuStrankaListFormatedWithAdress>
  <DomainObject.Predmet.ProtuStrankaListFormatedWithAdressOIB>
    <izvorni_sadrzaj>
      <item>Stečajna masa iza BUCAL, društvo s ograničenom odgovornošću za graditeljstvo, trgovinu i usluge, OIB 10000000000, Doverska 1, 21000 Split</item>
    </izvorni_sadrzaj>
    <derivirana_varijabla naziv="DomainObject.Predmet.ProtuStrankaListFormatedWithAdressOIB_1">
      <item>Stečajna masa iza BUCAL, društvo s ograničenom odgovornošću za graditeljstvo, trgovinu i usluge, OIB 10000000000, Doverska 1, 21000 Split</item>
    </derivirana_varijabla>
  </DomainObject.Predmet.ProtuStrankaListFormatedWithAdressOIB>
  <DomainObject.Predmet.ProtuStrankaListNazivFormated>
    <izvorni_sadrzaj>
      <item>Stečajna masa iza BUCAL, društvo s ograničenom odgovornošću za graditeljstvo, trgovinu i usluge</item>
    </izvorni_sadrzaj>
    <derivirana_varijabla naziv="DomainObject.Predmet.ProtuStrankaListNazivFormated_1">
      <item>Stečajna masa iza BUCAL, društvo s ograničenom odgovornošću za graditeljstvo, trgovinu i usluge</item>
    </derivirana_varijabla>
  </DomainObject.Predmet.ProtuStrankaListNazivFormated>
  <DomainObject.Predmet.ProtuStrankaListNazivFormatedOIB>
    <izvorni_sadrzaj>
      <item>Stečajna masa iza BUCAL, društvo s ograničenom odgovornošću za graditeljstvo, trgovinu i usluge, OIB 10000000000</item>
    </izvorni_sadrzaj>
    <derivirana_varijabla naziv="DomainObject.Predmet.ProtuStrankaListNazivFormatedOIB_1">
      <item>Stečajna masa iza BUCAL, društvo s ograničenom odgovornošću za graditeljstvo, trgovinu i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St-688/2017-2</izvorni_sadrzaj>
    <derivirana_varijabla naziv="DomainObject.PoslovniBrojDokumenta_1">St-688/2017-2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BUCAL, društvo s ograničenom odgovornošću za graditeljstvo, trgovinu i usluge</izvorni_sadrzaj>
    <derivirana_varijabla naziv="DomainObject.Predmet.ProtustrankaIDrugi_1">Stečajna masa iza BUCAL,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BUCAL, društvo s ograničenom odgovornošću za graditeljstvo, trgovinu i usluge, OIB 10000000000, Doverska 1, 21000 Split</izvorni_sadrzaj>
    <derivirana_varijabla naziv="DomainObject.Predmet.ProtustrankaIDrugiAdressOIB_1">Stečajna masa iza BUCAL, društvo s ograničenom odgovornošću za graditeljstvo, trgovinu i usluge, OIB 10000000000,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BUCAL, društvo s ograničenom odgovornošću za graditeljstvo, trgovinu i usluge</item>
      <item>FINANCIJSKA AGENCIJA, RC SPLIT</item>
    </izvorni_sadrzaj>
    <derivirana_varijabla naziv="DomainObject.Predmet.SudioniciListNaziv_1">
      <item>Stečajna masa iza BUCAL,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Stečajna masa iza BUCAL, društvo s ograničenom odgovornošću za graditeljstvo, trgovinu i usluge, OIB 10000000000, Doverska 1,21000 Split</item>
      <item>FINANCIJSKA AGENCIJA, RC SPLIT, OIB 85821130368, Mažuranićevo šetalište 24b,21000 Split</item>
    </izvorni_sadrzaj>
    <derivirana_varijabla naziv="DomainObject.Predmet.SudioniciListAdressOIB_1">
      <item>Stečajna masa iza BUCAL, društvo s ograničenom odgovornošću za graditeljstvo, trgovinu i usluge, OIB 10000000000,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68FBC-AFB9-4A77-A96D-54C65AD60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813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St-688/2017-2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