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6995" w14:paraId="9e76995" w:rsidRDefault="00F441B1" w:rsidR="00380C3C" w:rsidRPr="000A6090">
      <w:pPr>
        <w15:collapsed w:val="false"/>
      </w:pPr>
      <w:bookmarkStart w:name="_GoBack" w:id="0"/>
      <w:bookmarkEnd w:id="0"/>
      <w:r w:rsidRPr="000A6090">
        <w:t xml:space="preserve">                  </w:t>
      </w:r>
      <w:r w:rsidR="00380C3C" w:rsidRPr="000A609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41B1" w:rsidP="002D60CE" w:rsidR="00380C3C" w:rsidRPr="000A6090">
      <w:pPr>
        <w:jc w:val="both"/>
      </w:pPr>
      <w:r w:rsidRPr="000A6090">
        <w:t xml:space="preserve"> </w:t>
      </w:r>
    </w:p>
    <w:p w:rsidRDefault="00F441B1" w:rsidP="002D60CE" w:rsidR="002D60CE" w:rsidRPr="000A6090">
      <w:pPr>
        <w:jc w:val="both"/>
      </w:pPr>
      <w:r w:rsidRPr="000A6090">
        <w:t xml:space="preserve">     </w:t>
      </w:r>
      <w:r w:rsidR="002D60CE" w:rsidRPr="000A6090">
        <w:t>REPUBLIKA HRVATSKA</w:t>
      </w:r>
    </w:p>
    <w:p w:rsidRDefault="002D60CE" w:rsidP="002D60CE" w:rsidR="002D60CE" w:rsidRPr="000A6090">
      <w:pPr>
        <w:jc w:val="both"/>
      </w:pPr>
      <w:r w:rsidRPr="000A6090">
        <w:t xml:space="preserve">TRGOVAČKI SUD U ZAGREBU                                                                </w:t>
      </w:r>
      <w:r w:rsidR="00CF535B" w:rsidRPr="000A6090">
        <w:t>89</w:t>
      </w:r>
      <w:r w:rsidRPr="000A6090">
        <w:t>. St</w:t>
      </w:r>
      <w:r w:rsidR="00F324F6" w:rsidRPr="000A6090">
        <w:t>-</w:t>
      </w:r>
      <w:r w:rsidR="00D638D1">
        <w:t>4339</w:t>
      </w:r>
      <w:r w:rsidR="000B4BEE" w:rsidRPr="000A6090">
        <w:t>/16-</w:t>
      </w:r>
      <w:r w:rsidR="00D638D1">
        <w:t>12</w:t>
      </w:r>
    </w:p>
    <w:p w:rsidRDefault="00F441B1" w:rsidP="002D60CE" w:rsidR="002D60CE" w:rsidRPr="000A6090">
      <w:pPr>
        <w:jc w:val="both"/>
      </w:pPr>
      <w:r w:rsidRPr="000A6090">
        <w:t xml:space="preserve">        Zagreb, </w:t>
      </w:r>
      <w:proofErr w:type="spellStart"/>
      <w:r w:rsidR="002D60CE" w:rsidRPr="000A6090">
        <w:t>Amruševa</w:t>
      </w:r>
      <w:proofErr w:type="spellEnd"/>
      <w:r w:rsidR="002D60CE" w:rsidRPr="000A6090">
        <w:t xml:space="preserve"> 2/II</w:t>
      </w:r>
    </w:p>
    <w:p w:rsidRDefault="002D60CE" w:rsidP="002D60CE" w:rsidR="002D60CE" w:rsidRPr="000A6090">
      <w:pPr>
        <w:jc w:val="both"/>
      </w:pPr>
    </w:p>
    <w:p w:rsidRDefault="008328A4" w:rsidP="002D60CE" w:rsidR="008328A4" w:rsidRPr="000A6090">
      <w:pPr>
        <w:jc w:val="both"/>
      </w:pPr>
    </w:p>
    <w:p w:rsidRDefault="007150E9" w:rsidP="00C40A44" w:rsidR="00C40A44" w:rsidRPr="000A6090">
      <w:pPr>
        <w:jc w:val="center"/>
      </w:pPr>
      <w:r w:rsidRPr="000A6090">
        <w:t>R</w:t>
      </w:r>
      <w:r w:rsidR="00C40A44" w:rsidRPr="000A6090">
        <w:t xml:space="preserve"> E P U B L I K A   H R V A T S K A</w:t>
      </w:r>
    </w:p>
    <w:p w:rsidRDefault="00C40A44" w:rsidP="002D60CE" w:rsidR="00C40A44" w:rsidRPr="000A6090">
      <w:pPr>
        <w:jc w:val="center"/>
      </w:pPr>
    </w:p>
    <w:p w:rsidRDefault="002D60CE" w:rsidP="002D60CE" w:rsidR="002D60CE" w:rsidRPr="000A6090">
      <w:pPr>
        <w:jc w:val="center"/>
      </w:pPr>
      <w:r w:rsidRPr="000A6090">
        <w:t>R J E Š E NJ E</w:t>
      </w:r>
    </w:p>
    <w:p w:rsidRDefault="002D60CE" w:rsidP="002D60CE" w:rsidR="002D60CE" w:rsidRPr="000A6090">
      <w:pPr>
        <w:jc w:val="both"/>
        <w:rPr>
          <w:b/>
        </w:rPr>
      </w:pPr>
    </w:p>
    <w:p w:rsidRDefault="008328A4" w:rsidP="002D60CE" w:rsidR="008328A4" w:rsidRPr="000A6090">
      <w:pPr>
        <w:jc w:val="both"/>
        <w:rPr>
          <w:b/>
        </w:rPr>
      </w:pPr>
    </w:p>
    <w:p w:rsidRDefault="00942565" w:rsidP="00942565" w:rsidR="000B22E7" w:rsidRPr="000A6090">
      <w:pPr>
        <w:tabs>
          <w:tab w:pos="2977" w:val="left"/>
        </w:tabs>
        <w:ind w:firstLine="720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 w:rsidR="00D638D1" w:rsidRPr="001650B8">
        <w:rPr>
          <w:lang w:val="pt-BR"/>
        </w:rPr>
        <w:t>M-STIL UGOSTITELJSTVO d.o.o., Zagreb, Velikogorička 6, OIB 26317407496</w:t>
      </w:r>
      <w:r w:rsidRPr="000A6090">
        <w:rPr>
          <w:lang w:val="pt-BR"/>
        </w:rPr>
        <w:t>,</w:t>
      </w:r>
      <w:r w:rsidR="000B22E7" w:rsidRPr="000A6090">
        <w:rPr>
          <w:lang w:val="pt-BR"/>
        </w:rPr>
        <w:t xml:space="preserve"> </w:t>
      </w:r>
      <w:r w:rsidR="00D638D1">
        <w:rPr>
          <w:lang w:val="pt-BR"/>
        </w:rPr>
        <w:t>30. studenog</w:t>
      </w:r>
      <w:r w:rsidR="000B4BEE" w:rsidRPr="000A6090">
        <w:rPr>
          <w:lang w:val="pt-BR"/>
        </w:rPr>
        <w:t xml:space="preserve"> 2017</w:t>
      </w:r>
      <w:r w:rsidR="000B22E7" w:rsidRPr="000A6090">
        <w:t>.,</w:t>
      </w:r>
    </w:p>
    <w:p w:rsidRDefault="00D677F7" w:rsidP="00D677F7" w:rsidR="00D677F7" w:rsidRPr="000A6090">
      <w:pPr>
        <w:jc w:val="both"/>
      </w:pPr>
    </w:p>
    <w:p w:rsidRDefault="00065B42" w:rsidP="00D677F7" w:rsidR="00065B42" w:rsidRPr="000A6090">
      <w:pPr>
        <w:jc w:val="center"/>
      </w:pPr>
      <w:r w:rsidRPr="000A6090">
        <w:t>r i j e š i o     j e</w:t>
      </w:r>
    </w:p>
    <w:p w:rsidRDefault="00065B42" w:rsidP="00065B42" w:rsidR="00065B42" w:rsidRPr="000A6090">
      <w:r w:rsidRPr="000A6090">
        <w:t xml:space="preserve"> </w:t>
      </w:r>
    </w:p>
    <w:p w:rsidRDefault="00065B42" w:rsidP="0021298E" w:rsidR="00065B42" w:rsidRPr="000A6090">
      <w:pPr>
        <w:ind w:firstLine="708"/>
        <w:jc w:val="both"/>
      </w:pPr>
      <w:r w:rsidRPr="000A6090">
        <w:t>I</w:t>
      </w:r>
      <w:r w:rsidR="00D677F7" w:rsidRPr="000A6090">
        <w:t>.</w:t>
      </w:r>
      <w:r w:rsidRPr="000A6090">
        <w:t xml:space="preserve"> Pozivaju se </w:t>
      </w:r>
      <w:r w:rsidR="00704DD0" w:rsidRPr="000A6090">
        <w:t>osobe koje imaju pravni interes za provedbom stečajnoga postupka</w:t>
      </w:r>
      <w:r w:rsidR="00F324F6" w:rsidRPr="000A6090">
        <w:t xml:space="preserve"> nad </w:t>
      </w:r>
      <w:r w:rsidRPr="000A6090">
        <w:t xml:space="preserve"> d</w:t>
      </w:r>
      <w:r w:rsidR="00704DD0" w:rsidRPr="000A6090">
        <w:t>užnikom</w:t>
      </w:r>
      <w:r w:rsidR="00F324F6" w:rsidRPr="000A6090">
        <w:t xml:space="preserve"> </w:t>
      </w:r>
      <w:r w:rsidR="00D638D1" w:rsidRPr="001650B8">
        <w:rPr>
          <w:lang w:val="pt-BR"/>
        </w:rPr>
        <w:t>M-STIL UGOSTITELJSTVO d.o.o., Zagreb, Velikogorička 6, OIB 26317407496</w:t>
      </w:r>
      <w:r w:rsidR="005543BD" w:rsidRPr="000A6090">
        <w:rPr>
          <w:lang w:val="pt-BR"/>
        </w:rPr>
        <w:t>,</w:t>
      </w:r>
      <w:r w:rsidR="00704DD0" w:rsidRPr="000A6090">
        <w:rPr>
          <w:lang w:val="pt-BR"/>
        </w:rPr>
        <w:t xml:space="preserve"> u roku 15 dana</w:t>
      </w:r>
      <w:r w:rsidR="00C40A44" w:rsidRPr="000A6090">
        <w:rPr>
          <w:lang w:val="pt-BR"/>
        </w:rPr>
        <w:t xml:space="preserve"> predujmiti iznos od</w:t>
      </w:r>
      <w:r w:rsidR="005543BD" w:rsidRPr="000A6090">
        <w:rPr>
          <w:lang w:val="pt-BR"/>
        </w:rPr>
        <w:t xml:space="preserve"> </w:t>
      </w:r>
      <w:r w:rsidR="002C3072" w:rsidRPr="000A6090">
        <w:t>23</w:t>
      </w:r>
      <w:r w:rsidR="00134F3A" w:rsidRPr="000A6090">
        <w:t xml:space="preserve">.000,00 kn </w:t>
      </w:r>
      <w:r w:rsidRPr="000A6090">
        <w:t xml:space="preserve">za pokriće troškova prethodnog i stečajnog postupka na račun Trgovačkog suda u Zagrebu otvoren pri Hrvatskoj poštanskoj banci d.d. Zagreb broj </w:t>
      </w:r>
      <w:r w:rsidR="00A6064D" w:rsidRPr="000A6090">
        <w:t>IBAN HR9223900011300000460</w:t>
      </w:r>
      <w:r w:rsidR="00A0793E" w:rsidRPr="000A6090">
        <w:t>,</w:t>
      </w:r>
      <w:r w:rsidR="002817DE" w:rsidRPr="000A6090">
        <w:t xml:space="preserve"> </w:t>
      </w:r>
      <w:r w:rsidR="009B3D51" w:rsidRPr="000A6090">
        <w:t xml:space="preserve">model 05, poziv na </w:t>
      </w:r>
      <w:r w:rsidR="00A6064D" w:rsidRPr="000A6090">
        <w:t xml:space="preserve">broj </w:t>
      </w:r>
      <w:r w:rsidR="00D638D1">
        <w:t>4339</w:t>
      </w:r>
      <w:r w:rsidR="00535D8E" w:rsidRPr="000A6090">
        <w:t>-</w:t>
      </w:r>
      <w:r w:rsidR="000B4BEE" w:rsidRPr="000A6090">
        <w:t>16</w:t>
      </w:r>
      <w:r w:rsidR="00A0793E" w:rsidRPr="000A6090">
        <w:t>.</w:t>
      </w:r>
    </w:p>
    <w:p w:rsidRDefault="00065B42" w:rsidP="0021298E" w:rsidR="00065B42" w:rsidRPr="000A6090">
      <w:pPr>
        <w:ind w:firstLine="708"/>
        <w:jc w:val="both"/>
      </w:pPr>
      <w:r w:rsidRPr="000A6090">
        <w:t>II</w:t>
      </w:r>
      <w:r w:rsidR="00D677F7" w:rsidRPr="000A6090">
        <w:t>. Ako</w:t>
      </w:r>
      <w:r w:rsidRPr="000A6090">
        <w:t xml:space="preserve"> </w:t>
      </w:r>
      <w:r w:rsidR="00BF0DDB" w:rsidRPr="000A6090">
        <w:t>osobe koje imaju pravni interes za provedbom stečajnoga postupka nad dužnikom</w:t>
      </w:r>
      <w:r w:rsidRPr="000A6090">
        <w:t xml:space="preserve"> ne postupe u skladu s točkom I</w:t>
      </w:r>
      <w:r w:rsidR="00D677F7" w:rsidRPr="000A6090">
        <w:t>.</w:t>
      </w:r>
      <w:r w:rsidRPr="000A6090">
        <w:t xml:space="preserve"> ovog rješenja </w:t>
      </w:r>
      <w:r w:rsidR="00F324F6" w:rsidRPr="000A6090">
        <w:t>sud</w:t>
      </w:r>
      <w:r w:rsidRPr="000A6090">
        <w:t xml:space="preserve"> će donijeti rješenje o otvaranju i zaključenju stečajnog postupka.</w:t>
      </w:r>
    </w:p>
    <w:p w:rsidRDefault="00D677F7" w:rsidP="00065B42" w:rsidR="00D677F7" w:rsidRPr="000A6090"/>
    <w:p w:rsidRDefault="00065B42" w:rsidP="00D677F7" w:rsidR="00065B42" w:rsidRPr="000A6090">
      <w:pPr>
        <w:jc w:val="center"/>
      </w:pPr>
      <w:r w:rsidRPr="000A6090">
        <w:t>Obrazloženje</w:t>
      </w:r>
    </w:p>
    <w:p w:rsidRDefault="00065B42" w:rsidP="00F441B1" w:rsidR="005543BD" w:rsidRPr="000A6090">
      <w:r w:rsidRPr="000A6090">
        <w:t xml:space="preserve"> </w:t>
      </w:r>
    </w:p>
    <w:p w:rsidRDefault="00942565" w:rsidP="00942565" w:rsidR="00942565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 w:rsidR="00D638D1" w:rsidRPr="001650B8">
        <w:rPr>
          <w:lang w:val="pt-BR"/>
        </w:rPr>
        <w:t>M-STIL UGOSTITELJSTVO d.o.o., Zagreb, Velikogorička 6, OIB 26317407496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D638D1" w:rsidP="00F324F6" w:rsidR="00D638D1">
      <w:pPr>
        <w:pStyle w:val="Tijeloteksta"/>
        <w:ind w:firstLine="708"/>
      </w:pPr>
      <w:r w:rsidRPr="00D638D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715 dana, u ukupnom iznosu od 7.633,06 kn, kao i da dužnik ima 2 zaposlena.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0A6090">
      <w:pPr>
        <w:pStyle w:val="Tijeloteksta"/>
        <w:ind w:firstLine="708"/>
      </w:pPr>
      <w:r w:rsidRPr="000A6090">
        <w:t xml:space="preserve">Slijedom navedenog, </w:t>
      </w:r>
      <w:r w:rsidR="00F324F6" w:rsidRPr="000A6090">
        <w:t>sud je na temelju odredbe čl. 115</w:t>
      </w:r>
      <w:r w:rsidRPr="000A6090">
        <w:t xml:space="preserve">. st. 1. SZ-a </w:t>
      </w:r>
      <w:r w:rsidR="003F5005" w:rsidRPr="000A6090">
        <w:t xml:space="preserve"> </w:t>
      </w:r>
      <w:r w:rsidR="00D638D1">
        <w:t>7. studenog</w:t>
      </w:r>
      <w:r w:rsidR="00942565" w:rsidRPr="000A6090">
        <w:t xml:space="preserve"> 2017. doni</w:t>
      </w:r>
      <w:r w:rsidRPr="000A6090">
        <w:t>o rješenje o pokretanju prethodnog postupka rad</w:t>
      </w:r>
      <w:r w:rsidR="00F324F6" w:rsidRPr="000A6090">
        <w:t>i utvrđivanja pretpostavki</w:t>
      </w:r>
      <w:r w:rsidRPr="000A6090">
        <w:t xml:space="preserve"> za otvaranje stečajnog postupka nad dužnikom.</w:t>
      </w:r>
    </w:p>
    <w:p w:rsidRDefault="00942565" w:rsidP="00D638D1" w:rsidR="00D638D1">
      <w:pPr>
        <w:jc w:val="both"/>
      </w:pPr>
      <w:r w:rsidRPr="000A6090">
        <w:lastRenderedPageBreak/>
        <w:tab/>
      </w:r>
      <w:r w:rsidR="003F5005" w:rsidRPr="000A6090">
        <w:t xml:space="preserve">U spis je zaprimljen podnesak </w:t>
      </w:r>
      <w:r w:rsidR="00D638D1">
        <w:t>Ministarstva financija-Porezne uprave, Područni ured Zagreb, Služba za naplatu i ovrhu od 31. srpnja 2017. ( list 10 spisa) iz kojeg proizlazi da su uvidom u informacijski sustav Porezne uprave i podatke bitne za oporezivanje utvrdili da dužnik nije evidentiran kao vlasnik nekretnina, vozila, plovila, zrakoplova, udjela, dividendi i vrijednosnih papira.</w:t>
      </w:r>
    </w:p>
    <w:p w:rsidRDefault="003F5005" w:rsidP="00DB34AA" w:rsidR="00DB34AA" w:rsidRPr="000A6090">
      <w:pPr>
        <w:jc w:val="both"/>
      </w:pPr>
      <w:r w:rsidRPr="000A6090">
        <w:tab/>
      </w:r>
      <w:r w:rsidR="00942565" w:rsidRPr="000A6090">
        <w:t xml:space="preserve">Na ročištu radi očitovanja o prijedlogu za otvaranje stečajnog postupka održanom </w:t>
      </w:r>
      <w:r w:rsidR="00D638D1">
        <w:t>29</w:t>
      </w:r>
      <w:r w:rsidR="00942565" w:rsidRPr="000A6090">
        <w:t xml:space="preserve">. </w:t>
      </w:r>
      <w:r w:rsidR="00D638D1">
        <w:t>studenog</w:t>
      </w:r>
      <w:r w:rsidR="00942565" w:rsidRPr="000A6090">
        <w:t xml:space="preserve"> 2017. </w:t>
      </w:r>
      <w:r w:rsidR="00D638D1">
        <w:t xml:space="preserve">punomoćnica </w:t>
      </w:r>
      <w:r w:rsidR="00942565" w:rsidRPr="000A6090">
        <w:t>zastupni</w:t>
      </w:r>
      <w:r w:rsidR="00D638D1">
        <w:t>ce</w:t>
      </w:r>
      <w:r w:rsidR="00942565" w:rsidRPr="000A6090">
        <w:t xml:space="preserve"> po zakonu dužnika izjavi</w:t>
      </w:r>
      <w:r w:rsidR="00D638D1">
        <w:t>la</w:t>
      </w:r>
      <w:r w:rsidR="00942565" w:rsidRPr="000A6090">
        <w:t xml:space="preserve"> je da se ne protivi prijedlogu da se nad društvom </w:t>
      </w:r>
      <w:r w:rsidR="00D638D1" w:rsidRPr="00D638D1">
        <w:rPr>
          <w:lang w:val="pt-BR"/>
        </w:rPr>
        <w:t>M-STIL UGOSTITELJSTVO d.o.o., Zagreb, Velikogorička 6, OIB 26317407496</w:t>
      </w:r>
      <w:r w:rsidR="00942565" w:rsidRPr="000A6090">
        <w:rPr>
          <w:lang w:val="pt-BR"/>
        </w:rPr>
        <w:t xml:space="preserve">, </w:t>
      </w:r>
      <w:r w:rsidR="00942565" w:rsidRPr="000A6090">
        <w:t xml:space="preserve">otvori stečaj. Na istom ročištu spojeno je ročište radi očitovanja o prijedlogu za otvaranje stečajnog postupka sa ročištem radi rasprave o uvjetima za otvaranje stečajnog postupka te je </w:t>
      </w:r>
      <w:r w:rsidR="00D638D1">
        <w:t>punomoćnica zastupnika po zakonu dužnika predala u spis prokazni popis imovine za dužnika (list 21-38 spisa) iz kojeg proizlazi da dužnik nema nekretnina, pokretnina, imovinskih prava na tuđim stvarima, da nema nenovčanih tražbina ni druge imovine.</w:t>
      </w:r>
    </w:p>
    <w:p w:rsidRDefault="008D784B" w:rsidP="003F5005" w:rsidR="003F5005" w:rsidRPr="000A6090">
      <w:pPr>
        <w:jc w:val="both"/>
      </w:pPr>
      <w:r w:rsidRPr="000A6090">
        <w:tab/>
      </w:r>
      <w:r w:rsidR="00986D25" w:rsidRPr="000A6090">
        <w:t xml:space="preserve">Prema odredbi čl. 11. st. 3. SZ-a sud po službenoj dužnosti utvrđuje sve činjenice koje su važne za </w:t>
      </w:r>
      <w:proofErr w:type="spellStart"/>
      <w:r w:rsidR="00986D25" w:rsidRPr="000A6090">
        <w:t>predstečajni</w:t>
      </w:r>
      <w:proofErr w:type="spellEnd"/>
      <w:r w:rsidR="00986D25" w:rsidRPr="000A6090">
        <w:t xml:space="preserve"> i stečajni postupak te radi toga može izvoditi sve potrebne dokaze. Stoga je sud uvidom u </w:t>
      </w:r>
      <w:r w:rsidRPr="000A6090">
        <w:t xml:space="preserve">Zajednički informacijski sustav zemljišnih knjiga i katastra utvrdio da dužnik na dan </w:t>
      </w:r>
      <w:r w:rsidR="00F76564">
        <w:t>29. studenog</w:t>
      </w:r>
      <w:r w:rsidRPr="000A6090">
        <w:t xml:space="preserve"> 2017. nije vlasnik nekretnina (list </w:t>
      </w:r>
      <w:r w:rsidR="00F76564">
        <w:t>40</w:t>
      </w:r>
      <w:r w:rsidRPr="000A6090">
        <w:t xml:space="preserve"> spisa).</w:t>
      </w:r>
      <w:r w:rsidR="00DB34AA" w:rsidRPr="000A6090">
        <w:t xml:space="preserve"> </w:t>
      </w:r>
    </w:p>
    <w:p w:rsidRDefault="00942565" w:rsidP="00942565" w:rsidR="00942565" w:rsidRPr="000A6090">
      <w:pPr>
        <w:jc w:val="both"/>
      </w:pPr>
      <w:r w:rsidRPr="000A6090">
        <w:tab/>
        <w:t xml:space="preserve"> Uvidom u dopis Financijske agencije od </w:t>
      </w:r>
      <w:r w:rsidR="00F76564">
        <w:t>10. srpnja</w:t>
      </w:r>
      <w:r w:rsidR="008D784B" w:rsidRPr="000A6090">
        <w:t xml:space="preserve"> 2017. (list 7 spisa) dužnik je na dan </w:t>
      </w:r>
      <w:r w:rsidR="00F76564">
        <w:t>6. srpnja</w:t>
      </w:r>
      <w:r w:rsidRPr="000A6090">
        <w:t xml:space="preserve"> 2017. u Očevidniku redoslijeda osnova za plaćanje imao neizvršene osnove za plaćanje u neprekinutom razdoblju od </w:t>
      </w:r>
      <w:r w:rsidR="00F76564">
        <w:t>1389</w:t>
      </w:r>
      <w:r w:rsidRPr="000A6090">
        <w:t xml:space="preserve"> dana u ukupnom iznosu od </w:t>
      </w:r>
      <w:r w:rsidR="00F76564">
        <w:t>139.718,79</w:t>
      </w:r>
      <w:r w:rsidRPr="000A6090">
        <w:t xml:space="preserve"> kn.</w:t>
      </w:r>
    </w:p>
    <w:p w:rsidRDefault="00942565" w:rsidP="00942565" w:rsidR="00942565" w:rsidRPr="000A6090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</w:p>
    <w:p w:rsidRDefault="00942565" w:rsidP="00942565" w:rsidR="00942565" w:rsidRPr="000A6090">
      <w:pPr>
        <w:pStyle w:val="Tijeloteksta"/>
        <w:ind w:firstLine="708"/>
      </w:pPr>
      <w:r w:rsidRPr="000A609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42565" w:rsidP="00942565" w:rsidR="00942565" w:rsidRPr="000A6090">
      <w:pPr>
        <w:jc w:val="both"/>
      </w:pPr>
      <w:r w:rsidRPr="000A609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942565" w:rsidP="00942565" w:rsidR="00942565" w:rsidRPr="000A6090">
      <w:pPr>
        <w:ind w:firstLine="708"/>
        <w:jc w:val="both"/>
      </w:pPr>
      <w:r w:rsidRPr="000A6090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6B7092" w:rsidRPr="000A6090">
        <w:rPr>
          <w:lang w:val="pt-BR"/>
        </w:rPr>
        <w:t>PICKART d.o.o. za graditeljstvo, trgovinu i usluge, OIB: 46087625857, Zagreb, Predovečka 15</w:t>
      </w:r>
      <w:r w:rsidRPr="000A6090">
        <w:rPr>
          <w:lang w:val="pt-BR"/>
        </w:rPr>
        <w:t xml:space="preserve">, </w:t>
      </w:r>
      <w:r w:rsidRPr="000A6090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E48F4" w:rsidP="00134F3A" w:rsidR="00FE48F4" w:rsidRPr="000A6090">
      <w:pPr>
        <w:jc w:val="both"/>
      </w:pPr>
    </w:p>
    <w:p w:rsidRDefault="00F441B1" w:rsidP="002C3072" w:rsidR="00065B42" w:rsidRPr="000A6090">
      <w:pPr>
        <w:jc w:val="center"/>
      </w:pPr>
      <w:r w:rsidRPr="000A6090">
        <w:t>U</w:t>
      </w:r>
      <w:r w:rsidR="001013EE" w:rsidRPr="000A6090">
        <w:t xml:space="preserve"> </w:t>
      </w:r>
      <w:r w:rsidR="00065B42" w:rsidRPr="000A6090">
        <w:t>Zagreb</w:t>
      </w:r>
      <w:r w:rsidR="009B3D51" w:rsidRPr="000A6090">
        <w:t>u</w:t>
      </w:r>
      <w:r w:rsidR="000E57F1" w:rsidRPr="000A6090">
        <w:t>,</w:t>
      </w:r>
      <w:r w:rsidR="009B3D51" w:rsidRPr="000A6090">
        <w:t xml:space="preserve"> </w:t>
      </w:r>
      <w:r w:rsidR="00F76564">
        <w:t>30. studenog</w:t>
      </w:r>
      <w:r w:rsidR="009C47FB" w:rsidRPr="000A6090">
        <w:t xml:space="preserve"> 2017</w:t>
      </w:r>
      <w:r w:rsidR="00065B42" w:rsidRPr="000A6090">
        <w:t>.</w:t>
      </w:r>
    </w:p>
    <w:p w:rsidRDefault="00065B42" w:rsidP="00065B42" w:rsidR="00065B42" w:rsidRPr="000A6090">
      <w:r w:rsidRPr="000A6090">
        <w:t xml:space="preserve">                     </w:t>
      </w:r>
    </w:p>
    <w:p w:rsidRDefault="001013EE" w:rsidP="00380C3C" w:rsidR="00065B42" w:rsidRPr="000A6090">
      <w:pPr>
        <w:jc w:val="right"/>
      </w:pPr>
      <w:r w:rsidRPr="000A6090">
        <w:t xml:space="preserve">                                                                                                      </w:t>
      </w:r>
      <w:r w:rsidR="00065B42" w:rsidRPr="000A6090">
        <w:t>Sudac:</w:t>
      </w:r>
    </w:p>
    <w:p w:rsidRDefault="000E57F1" w:rsidP="00380C3C" w:rsidR="00065B42" w:rsidRPr="000A6090">
      <w:pPr>
        <w:jc w:val="right"/>
      </w:pPr>
      <w:r w:rsidRPr="000A6090">
        <w:t>Nikolina Dorić Hadžisejdić</w:t>
      </w:r>
      <w:r w:rsidR="00B67CF4">
        <w:t>,v.r.</w:t>
      </w:r>
    </w:p>
    <w:p w:rsidRDefault="00BB5767" w:rsidP="00380C3C" w:rsidR="00BB5767" w:rsidRPr="000A6090">
      <w:pPr>
        <w:jc w:val="right"/>
      </w:pPr>
    </w:p>
    <w:p w:rsidRDefault="000A6090" w:rsidP="00380C3C" w:rsidR="000A6090" w:rsidRPr="000A6090">
      <w:pPr>
        <w:jc w:val="right"/>
      </w:pPr>
    </w:p>
    <w:p w:rsidRDefault="00065B42" w:rsidP="00065B42" w:rsidR="00065B42" w:rsidRPr="000A6090">
      <w:r w:rsidRPr="000A6090">
        <w:t>Uputa o pravnom lijeku:</w:t>
      </w:r>
    </w:p>
    <w:p w:rsidRDefault="00065B42" w:rsidP="002D60CE" w:rsidR="001013EE" w:rsidRPr="000A6090">
      <w:pPr>
        <w:jc w:val="both"/>
      </w:pPr>
      <w:r w:rsidRPr="000A6090">
        <w:t>Protiv ovog rješenja može</w:t>
      </w:r>
      <w:r w:rsidR="00754CF2" w:rsidRPr="000A6090">
        <w:t xml:space="preserve"> se</w:t>
      </w:r>
      <w:r w:rsidRPr="000A6090">
        <w:t xml:space="preserve"> izjaviti</w:t>
      </w:r>
      <w:r w:rsidR="00754CF2" w:rsidRPr="000A6090">
        <w:t xml:space="preserve"> žalba.</w:t>
      </w:r>
      <w:r w:rsidRPr="000A6090">
        <w:t xml:space="preserve"> Žalba se podnosi ovom sudu u 2 primjerka za Visoki trgovački sud RH u roku od 8 dana, od dana dostave rješenja.</w:t>
      </w:r>
    </w:p>
    <w:p w:rsidRDefault="00F441B1" w:rsidP="00065B42" w:rsidR="00F441B1" w:rsidRPr="000A6090"/>
    <w:p w:rsidRDefault="00B67CF4" w:rsidP="00C359B6" w:rsidR="00B67CF4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67CF4" w:rsidP="00C359B6" w:rsidR="00B67CF4">
      <w:pPr>
        <w:pStyle w:val="Bezproreda"/>
        <w:ind w:left="4956"/>
        <w:jc w:val="right"/>
      </w:pPr>
      <w:r>
        <w:t>Karmela Dolenc</w:t>
      </w:r>
    </w:p>
    <w:p w:rsidRDefault="00F441B1" w:rsidP="00065B42" w:rsidR="00F441B1"/>
    <w:p w:rsidRDefault="00B67CF4" w:rsidP="00065B42" w:rsidR="00B67CF4" w:rsidRPr="000A6090"/>
    <w:sectPr w:rsidSect="000E57F1" w:rsidR="00B67CF4" w:rsidRPr="000A609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D638D1">
      <w:rPr>
        <w:sz w:val="24"/>
      </w:rPr>
      <w:t>4339/16-12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00698"/>
    <w:multiLevelType w:val="hybridMultilevel"/>
    <w:tmpl w:val="0E981A94"/>
    <w:lvl w:tplc="CC5EDF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A6090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E65A1"/>
    <w:rsid w:val="003F3702"/>
    <w:rsid w:val="003F5005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6B7092"/>
    <w:rsid w:val="00704DD0"/>
    <w:rsid w:val="007150E9"/>
    <w:rsid w:val="00754CF2"/>
    <w:rsid w:val="007B068E"/>
    <w:rsid w:val="007E5685"/>
    <w:rsid w:val="007E6A6F"/>
    <w:rsid w:val="00805219"/>
    <w:rsid w:val="008328A4"/>
    <w:rsid w:val="008B669A"/>
    <w:rsid w:val="008D784B"/>
    <w:rsid w:val="00942565"/>
    <w:rsid w:val="00947BCF"/>
    <w:rsid w:val="00986D25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67CF4"/>
    <w:rsid w:val="00B9015B"/>
    <w:rsid w:val="00BB5767"/>
    <w:rsid w:val="00BC67EF"/>
    <w:rsid w:val="00BE5577"/>
    <w:rsid w:val="00BF01D0"/>
    <w:rsid w:val="00BF0DDB"/>
    <w:rsid w:val="00C03839"/>
    <w:rsid w:val="00C23ADD"/>
    <w:rsid w:val="00C33143"/>
    <w:rsid w:val="00C40A44"/>
    <w:rsid w:val="00CA7D15"/>
    <w:rsid w:val="00CF535B"/>
    <w:rsid w:val="00D340BD"/>
    <w:rsid w:val="00D3501A"/>
    <w:rsid w:val="00D638D1"/>
    <w:rsid w:val="00D677F7"/>
    <w:rsid w:val="00D70B0B"/>
    <w:rsid w:val="00D803A5"/>
    <w:rsid w:val="00DB34AA"/>
    <w:rsid w:val="00DC6690"/>
    <w:rsid w:val="00DE0F86"/>
    <w:rsid w:val="00E24B5E"/>
    <w:rsid w:val="00ED5FDE"/>
    <w:rsid w:val="00F24250"/>
    <w:rsid w:val="00F324F6"/>
    <w:rsid w:val="00F441B1"/>
    <w:rsid w:val="00F76564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B67CF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5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44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4339</izvorni_sadrzaj>
    <derivirana_varijabla naziv="DomainObject.Predmet.Broj_1">4339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St-4339/2016</izvorni_sadrzaj>
    <derivirana_varijabla naziv="DomainObject.Predmet.OznakaBroj_1">St-4339/2016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M-STIL UGOSTITELJSTVO d.o.o. zastupanog po punomoćniku Ismeta Mujić</izvorni_sadrzaj>
    <derivirana_varijabla naziv="DomainObject.Predmet.ProtustrankaFormated_1">  M-STIL UGOSTITELJSTVO d.o.o. zastupanog po punomoćniku Ismeta Mujić</derivirana_varijabla>
  </DomainObject.Predmet.ProtustrankaFormated>
  <DomainObject.Predmet.ProtustrankaFormatedOIB>
    <izvorni_sadrzaj>  M-STIL UGOSTITELJSTVO d.o.o., OIB 26317407496 zastupanog po punomoćniku Ismeta Mujić</izvorni_sadrzaj>
    <derivirana_varijabla naziv="DomainObject.Predmet.ProtustrankaFormatedOIB_1">  M-STIL UGOSTITELJSTVO d.o.o., OIB 26317407496 zastupanog po punomoćniku Ismeta Mujić</derivirana_varijabla>
  </DomainObject.Predmet.ProtustrankaFormatedOIB>
  <DomainObject.Predmet.ProtustrankaFormatedWithAdress>
    <izvorni_sadrzaj> M-STIL UGOSTITELJSTVO d.o.o., Velikogorička 6, 10000 Zagreb zastupanog po punomoćniku Ismeta Mujić</izvorni_sadrzaj>
    <derivirana_varijabla naziv="DomainObject.Predmet.ProtustrankaFormatedWithAdress_1"> M-STIL UGOSTITELJSTVO d.o.o., Velikogorička 6, 10000 Zagreb zastupanog po punomoćniku Ismeta Mujić</derivirana_varijabla>
  </DomainObject.Predmet.ProtustrankaFormatedWithAdress>
  <DomainObject.Predmet.ProtustrankaFormatedWithAdressOIB>
    <izvorni_sadrzaj> M-STIL UGOSTITELJSTVO d.o.o., OIB 26317407496, Velikogorička 6, 10000 Zagreb zastupanog po punomoćniku Ismeta Mujić</izvorni_sadrzaj>
    <derivirana_varijabla naziv="DomainObject.Predmet.ProtustrankaFormatedWithAdressOIB_1"> M-STIL UGOSTITELJSTVO d.o.o., OIB 26317407496, Velikogorička 6, 10000 Zagreb zastupanog po punomoćniku Ismeta Mujić</derivirana_varijabla>
  </DomainObject.Predmet.ProtustrankaFormatedWithAdressOIB>
  <DomainObject.Predmet.ProtustrankaWithAdress>
    <izvorni_sadrzaj>M-STIL UGOSTITELJSTVO d.o.o. Velikogorička 6, 10000 Zagreb</izvorni_sadrzaj>
    <derivirana_varijabla naziv="DomainObject.Predmet.ProtustrankaWithAdress_1">M-STIL UGOSTITELJSTVO d.o.o. Velikogorička 6, 10000 Zagreb</derivirana_varijabla>
  </DomainObject.Predmet.ProtustrankaWithAdress>
  <DomainObject.Predmet.ProtustrankaWithAdressOIB>
    <izvorni_sadrzaj>M-STIL UGOSTITELJSTVO d.o.o., OIB 26317407496, Velikogorička 6, 10000 Zagreb</izvorni_sadrzaj>
    <derivirana_varijabla naziv="DomainObject.Predmet.ProtustrankaWithAdressOIB_1">M-STIL UGOSTITELJSTVO d.o.o., OIB 26317407496, Velikogorička 6, 10000 Zagreb</derivirana_varijabla>
  </DomainObject.Predmet.ProtustrankaWithAdressOIB>
  <DomainObject.Predmet.ProtustrankaNazivFormated>
    <izvorni_sadrzaj>M-STIL UGOSTITELJSTVO d.o.o.</izvorni_sadrzaj>
    <derivirana_varijabla naziv="DomainObject.Predmet.ProtustrankaNazivFormated_1">M-STIL UGOSTITELJSTVO d.o.o.</derivirana_varijabla>
  </DomainObject.Predmet.ProtustrankaNazivFormated>
  <DomainObject.Predmet.ProtustrankaNazivFormatedOIB>
    <izvorni_sadrzaj>M-STIL UGOSTITELJSTVO d.o.o., OIB 26317407496</izvorni_sadrzaj>
    <derivirana_varijabla naziv="DomainObject.Predmet.ProtustrankaNazivFormatedOIB_1">M-STIL UGOSTITELJSTVO d.o.o., OIB 26317407496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Ismeta Mujić</izvorni_sadrzaj>
    <derivirana_varijabla naziv="DomainObject.Predmet.StrankaFormated_1">  FINA Regionalni centar Zagreb; Ismeta Mujić</derivirana_varijabla>
  </DomainObject.Predmet.StrankaFormated>
  <DomainObject.Predmet.StrankaFormatedOIB>
    <izvorni_sadrzaj>  FINA Regionalni centar Zagreb, OIB 85821130368; Ismeta Mujić, OIB 62455127018</izvorni_sadrzaj>
    <derivirana_varijabla naziv="DomainObject.Predmet.StrankaFormatedOIB_1">  FINA Regionalni centar Zagreb, OIB 85821130368; Ismeta Mujić, OIB 62455127018</derivirana_varijabla>
  </DomainObject.Predmet.StrankaFormatedOIB>
  <DomainObject.Predmet.StrankaFormatedWithAdress>
    <izvorni_sadrzaj> FINA Regionalni centar Zagreb, Trg svibanjskih žrtava 1995. br. 1, 10000 Zagreb; Ismeta Mujić, Velikogorička Ulica 6, 10000 Zagreb</izvorni_sadrzaj>
    <derivirana_varijabla naziv="DomainObject.Predmet.StrankaFormatedWithAdress_1"> FINA Regionalni centar Zagreb, Trg svibanjskih žrtava 1995. br. 1, 10000 Zagreb; Ismeta Mujić, Velikogorička Ulica 6, 10000 Zagreb</derivirana_varijabla>
  </DomainObject.Predmet.StrankaFormatedWithAdress>
  <DomainObject.Predmet.StrankaFormatedWithAdressOIB>
    <izvorni_sadrzaj> FINA Regionalni centar Zagreb, OIB 85821130368, Trg svibanjskih žrtava 1995. br. 1, 10000 Zagreb; Ismeta Mujić, OIB 62455127018, Velikogorička Ulica 6, 10000 Zagreb</izvorni_sadrzaj>
    <derivirana_varijabla naziv="DomainObject.Predmet.StrankaFormatedWithAdressOIB_1"> FINA Regionalni centar Zagreb, OIB 85821130368, Trg svibanjskih žrtava 1995. br. 1, 10000 Zagreb; Ismeta Mujić, OIB 62455127018, Velikogorička Ulica 6, 10000 Zagreb</derivirana_varijabla>
  </DomainObject.Predmet.StrankaFormatedWithAdressOIB>
  <DomainObject.Predmet.StrankaWithAdress>
    <izvorni_sadrzaj>FINA Regionalni centar Zagreb Trg svibanjskih žrtava 1995. br. 1,10000 Zagreb,Ismeta Mujić Velikogorička Ulica 6,10000 Zagreb</izvorni_sadrzaj>
    <derivirana_varijabla naziv="DomainObject.Predmet.StrankaWithAdress_1">FINA Regionalni centar Zagreb Trg svibanjskih žrtava 1995. br. 1,10000 Zagreb,Ismeta Mujić Velikogorička Ulica 6,10000 Zagreb</derivirana_varijabla>
  </DomainObject.Predmet.StrankaWithAdress>
  <DomainObject.Predmet.StrankaWithAdressOIB>
    <izvorni_sadrzaj>FINA Regionalni centar Zagreb, OIB 85821130368, Trg svibanjskih žrtava 1995. br. 1,10000 Zagreb,Ismeta Mujić, OIB 62455127018, Velikogorička Ulica 6,10000 Zagreb</izvorni_sadrzaj>
    <derivirana_varijabla naziv="DomainObject.Predmet.StrankaWithAdressOIB_1">FINA Regionalni centar Zagreb, OIB 85821130368, Trg svibanjskih žrtava 1995. br. 1,10000 Zagreb,Ismeta Mujić, OIB 62455127018, Velikogorička Ulica 6,10000 Zagreb</derivirana_varijabla>
  </DomainObject.Predmet.StrankaWithAdressOIB>
  <DomainObject.Predmet.StrankaNazivFormated>
    <izvorni_sadrzaj>FINA Regionalni centar Zagreb,Ismeta Mujić</izvorni_sadrzaj>
    <derivirana_varijabla naziv="DomainObject.Predmet.StrankaNazivFormated_1">FINA Regionalni centar Zagreb,Ismeta Mujić</derivirana_varijabla>
  </DomainObject.Predmet.StrankaNazivFormated>
  <DomainObject.Predmet.StrankaNazivFormatedOIB>
    <izvorni_sadrzaj>FINA Regionalni centar Zagreb, OIB 85821130368,Ismeta Mujić, OIB 62455127018</izvorni_sadrzaj>
    <derivirana_varijabla naziv="DomainObject.Predmet.StrankaNazivFormatedOIB_1">FINA Regionalni centar Zagreb, OIB 85821130368,Ismeta Mujić, OIB 62455127018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Ismeta Mujić</item>
    </izvorni_sadrzaj>
    <derivirana_varijabla naziv="DomainObject.Predmet.StrankaListFormated_1">
      <item>FINA Regionalni centar Zagreb</item>
      <item>Ismeta Mujić</item>
    </derivirana_varijabla>
  </DomainObject.Predmet.StrankaListFormated>
  <DomainObject.Predmet.StrankaListFormatedOIB>
    <izvorni_sadrzaj>
      <item>FINA Regionalni centar Zagreb, OIB 85821130368</item>
      <item>Ismeta Mujić, OIB 62455127018</item>
    </izvorni_sadrzaj>
    <derivirana_varijabla naziv="DomainObject.Predmet.StrankaListFormatedOIB_1">
      <item>FINA Regionalni centar Zagreb, OIB 85821130368</item>
      <item>Ismeta Mujić, OIB 62455127018</item>
    </derivirana_varijabla>
  </DomainObject.Predmet.StrankaListFormatedOIB>
  <DomainObject.Predmet.StrankaListFormatedWithAdress>
    <izvorni_sadrzaj>
      <item>FINA Regionalni centar Zagreb, Trg svibanjskih žrtava 1995. br. 1, 10000 Zagreb</item>
      <item>Ismeta Mujić, Velikogorička Ulica 6, 10000 Zagreb</item>
    </izvorni_sadrzaj>
    <derivirana_varijabla naziv="DomainObject.Predmet.StrankaListFormatedWithAdress_1">
      <item>FINA Regionalni centar Zagreb, Trg svibanjskih žrtava 1995. br. 1, 10000 Zagreb</item>
      <item>Ismeta Mujić, Velikogorička Ulica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Ismeta Mujić, OIB 62455127018, Velikogorička Ulica 6, 10000 Zagreb</item>
    </izvorni_sadrzaj>
    <derivirana_varijabla naziv="DomainObject.Predmet.StrankaListFormatedWithAdressOIB_1">
      <item>FINA Regionalni centar Zagreb, OIB 85821130368, Trg svibanjskih žrtava 1995. br. 1, 10000 Zagreb</item>
      <item>Ismeta Mujić, OIB 62455127018, Velikogorička Ulica 6, 10000 Zagreb</item>
    </derivirana_varijabla>
  </DomainObject.Predmet.StrankaListFormatedWithAdressOIB>
  <DomainObject.Predmet.StrankaListNazivFormated>
    <izvorni_sadrzaj>
      <item>FINA Regionalni centar Zagreb</item>
      <item>Ismeta Mujić</item>
    </izvorni_sadrzaj>
    <derivirana_varijabla naziv="DomainObject.Predmet.StrankaListNazivFormated_1">
      <item>FINA Regionalni centar Zagreb</item>
      <item>Ismeta Mujić</item>
    </derivirana_varijabla>
  </DomainObject.Predmet.StrankaListNazivFormated>
  <DomainObject.Predmet.StrankaListNazivFormatedOIB>
    <izvorni_sadrzaj>
      <item>FINA Regionalni centar Zagreb, OIB 85821130368</item>
      <item>Ismeta Mujić, OIB 62455127018</item>
    </izvorni_sadrzaj>
    <derivirana_varijabla naziv="DomainObject.Predmet.StrankaListNazivFormatedOIB_1">
      <item>FINA Regionalni centar Zagreb, OIB 85821130368</item>
      <item>Ismeta Mujić, OIB 62455127018</item>
    </derivirana_varijabla>
  </DomainObject.Predmet.StrankaListNazivFormatedOIB>
  <DomainObject.Predmet.ProtuStrankaListFormated>
    <izvorni_sadrzaj>
      <item>M-STIL UGOSTITELJSTVO d.o.o. zastupanog po punomoćniku Ismeta Mujić</item>
    </izvorni_sadrzaj>
    <derivirana_varijabla naziv="DomainObject.Predmet.ProtuStrankaListFormated_1">
      <item>M-STIL UGOSTITELJSTVO d.o.o. zastupanog po punomoćniku Ismeta Mujić</item>
    </derivirana_varijabla>
  </DomainObject.Predmet.ProtuStrankaListFormated>
  <DomainObject.Predmet.ProtuStrankaListFormatedOIB>
    <izvorni_sadrzaj>
      <item>M-STIL UGOSTITELJSTVO d.o.o., OIB 26317407496 zastupanog po punomoćniku Ismeta Mujić</item>
    </izvorni_sadrzaj>
    <derivirana_varijabla naziv="DomainObject.Predmet.ProtuStrankaListFormatedOIB_1">
      <item>M-STIL UGOSTITELJSTVO d.o.o., OIB 26317407496 zastupanog po punomoćniku Ismeta Mujić</item>
    </derivirana_varijabla>
  </DomainObject.Predmet.ProtuStrankaListFormatedOIB>
  <DomainObject.Predmet.ProtuStrankaListFormatedWithAdress>
    <izvorni_sadrzaj>
      <item>M-STIL UGOSTITELJSTVO d.o.o., Velikogorička 6, 10000 Zagreb zastupanog po punomoćniku Ismeta Mujić</item>
    </izvorni_sadrzaj>
    <derivirana_varijabla naziv="DomainObject.Predmet.ProtuStrankaListFormatedWithAdress_1">
      <item>M-STIL UGOSTITELJSTVO d.o.o., Velikogorička 6, 10000 Zagreb zastupanog po punomoćniku Ismeta Mujić</item>
    </derivirana_varijabla>
  </DomainObject.Predmet.ProtuStrankaListFormatedWithAdress>
  <DomainObject.Predmet.ProtuStrankaListFormatedWithAdressOIB>
    <izvorni_sadrzaj>
      <item>M-STIL UGOSTITELJSTVO d.o.o., OIB 26317407496, Velikogorička 6, 10000 Zagreb zastupanog po punomoćniku Ismeta Mujić</item>
    </izvorni_sadrzaj>
    <derivirana_varijabla naziv="DomainObject.Predmet.ProtuStrankaListFormatedWithAdressOIB_1">
      <item>M-STIL UGOSTITELJSTVO d.o.o., OIB 26317407496, Velikogorička 6, 10000 Zagreb zastupanog po punomoćniku Ismeta Mujić</item>
    </derivirana_varijabla>
  </DomainObject.Predmet.ProtuStrankaListFormatedWithAdressOIB>
  <DomainObject.Predmet.ProtuStrankaListNazivFormated>
    <izvorni_sadrzaj>
      <item>M-STIL UGOSTITELJSTVO d.o.o.</item>
    </izvorni_sadrzaj>
    <derivirana_varijabla naziv="DomainObject.Predmet.ProtuStrankaListNazivFormated_1">
      <item>M-STIL UGOSTITELJSTVO d.o.o.</item>
    </derivirana_varijabla>
  </DomainObject.Predmet.ProtuStrankaListNazivFormated>
  <DomainObject.Predmet.ProtuStrankaListNazivFormatedOIB>
    <izvorni_sadrzaj>
      <item>M-STIL UGOSTITELJSTVO d.o.o., OIB 26317407496</item>
    </izvorni_sadrzaj>
    <derivirana_varijabla naziv="DomainObject.Predmet.ProtuStrankaListNazivFormatedOIB_1">
      <item>M-STIL UGOSTITELJSTVO d.o.o., OIB 26317407496</item>
    </derivirana_varijabla>
  </DomainObject.Predmet.ProtuStrankaListNazivFormatedOIB>
  <DomainObject.Predmet.OstaliListFormated>
    <izvorni_sadrzaj>
      <item>Ismeta Mujić punomoćnik sudionika u postupku M-STIL UGOSTITELJSTVO d.o.o.</item>
      <item>ERSTE&amp;STEIERMÄRKISCHE BANKA dioničko društvo</item>
    </izvorni_sadrzaj>
    <derivirana_varijabla naziv="DomainObject.Predmet.OstaliListFormated_1">
      <item>Ismeta Mujić punomoćnik sudionika u postupku M-STIL UGOSTITELJSTVO d.o.o.</item>
      <item>ERSTE&amp;STEIERMÄRKISCHE BANKA dioničko društvo</item>
    </derivirana_varijabla>
  </DomainObject.Predmet.OstaliListFormated>
  <DomainObject.Predmet.OstaliListFormatedOIB>
    <izvorni_sadrzaj>
      <item>Ismeta Mujić, OIB 62455127018 punomoćnik sudionika u postupku M-STIL UGOSTITELJSTVO d.o.o.</item>
      <item>ERSTE&amp;STEIERMÄRKISCHE BANKA dioničko društvo, OIB 23057039320</item>
    </izvorni_sadrzaj>
    <derivirana_varijabla naziv="DomainObject.Predmet.OstaliListFormatedOIB_1">
      <item>Ismeta Mujić, OIB 62455127018 punomoćnik sudionika u postupku M-STIL UGOSTITELJSTVO d.o.o.</item>
      <item>ERSTE&amp;STEIERMÄRKISCHE BANKA dioničko društvo, OIB 23057039320</item>
    </derivirana_varijabla>
  </DomainObject.Predmet.OstaliListFormatedOIB>
  <DomainObject.Predmet.OstaliListFormatedWithAdress>
    <izvorni_sadrzaj>
      <item>Ismeta Mujić, Velikogorička Ulica 6, 10000 Zagreb punomoćnik sudionika u postupku M-STIL UGOSTITELJSTVO d.o.o.</item>
      <item>ERSTE&amp;STEIERMÄRKISCHE BANKA dioničko društvo, Jadranski Trg 3/a, 51000 Rijeka</item>
    </izvorni_sadrzaj>
    <derivirana_varijabla naziv="DomainObject.Predmet.OstaliListFormatedWithAdress_1">
      <item>Ismeta Mujić, Velikogorička Ulica 6, 10000 Zagreb punomoćnik sudionika u postupku M-STIL UGOSTITELJSTVO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Ismeta Mujić, OIB 62455127018, Velikogorička Ulica 6, 10000 Zagreb punomoćnik sudionika u postupku M-STIL UGOSTITELJSTVO d.o.o.</item>
      <item>ERSTE&amp;STEIERMÄRKISCHE BANKA dioničko društvo, OIB 23057039320, Jadranski Trg 3/a, 51000 Rijeka</item>
    </izvorni_sadrzaj>
    <derivirana_varijabla naziv="DomainObject.Predmet.OstaliListFormatedWithAdressOIB_1">
      <item>Ismeta Mujić, OIB 62455127018, Velikogorička Ulica 6, 10000 Zagreb punomoćnik sudionika u postupku M-STIL UGOSTITELJSTVO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Ismeta Mujić</item>
      <item>ERSTE&amp;STEIERMÄRKISCHE BANKA dioničko društvo</item>
    </izvorni_sadrzaj>
    <derivirana_varijabla naziv="DomainObject.Predmet.OstaliListNazivFormated_1">
      <item>Ismeta Mujić</item>
      <item>ERSTE&amp;STEIERMÄRKISCHE BANKA dioničko društvo</item>
    </derivirana_varijabla>
  </DomainObject.Predmet.OstaliListNazivFormated>
  <DomainObject.Predmet.OstaliListNazivFormatedOIB>
    <izvorni_sadrzaj>
      <item>Ismeta Mujić, OIB 62455127018</item>
      <item>ERSTE&amp;STEIERMÄRKISCHE BANKA dioničko društvo, OIB 23057039320</item>
    </izvorni_sadrzaj>
    <derivirana_varijabla naziv="DomainObject.Predmet.OstaliListNazivFormatedOIB_1">
      <item>Ismeta Mujić, OIB 62455127018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M-STIL UGOSTITELJSTVO d.o.o.</izvorni_sadrzaj>
    <derivirana_varijabla naziv="DomainObject.Predmet.ProtustrankaIDrugi_1">M-STIL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M-STIL UGOSTITELJSTVO d.o.o., OIB 26317407496, Velikogorička 6, 10000 Zagreb</izvorni_sadrzaj>
    <derivirana_varijabla naziv="DomainObject.Predmet.ProtustrankaIDrugiAdressOIB_1">M-STIL UGOSTITELJSTVO d.o.o., OIB 26317407496, Velikogorička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M-STIL UGOSTITELJSTVO d.o.o.</item>
      <item>Ismeta Mujić</item>
      <item>ERSTE&amp;STEIERMÄRKISCHE BANKA dioničko društvo</item>
      <item>Ismeta Mujić</item>
    </izvorni_sadrzaj>
    <derivirana_varijabla naziv="DomainObject.Predmet.SudioniciListNaziv_1">
      <item>FINA Regionalni centar Zagreb</item>
      <item>M-STIL UGOSTITELJSTVO d.o.o.</item>
      <item>Ismeta Mujić</item>
      <item>ERSTE&amp;STEIERMÄRKISCHE BANKA dioničko društvo</item>
      <item>Ismeta Mujić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M-STIL UGOSTITELJSTVO d.o.o., OIB 26317407496, Velikogorička 6,10000 Zagreb</item>
      <item>Ismeta Mujić, OIB 62455127018, Velikogorička Ulica 6,10000 Zagreb</item>
      <item>ERSTE&amp;STEIERMÄRKISCHE BANKA dioničko društvo, OIB 23057039320, Jadranski Trg 3/a,51000 Rijeka</item>
      <item>Ismeta Mujić, OIB 62455127018, Velikogorička Ulica 6,10000 Zagreb</item>
    </izvorni_sadrzaj>
    <derivirana_varijabla naziv="DomainObject.Predmet.SudioniciListAdressOIB_1">
      <item>FINA Regionalni centar Zagreb, OIB 85821130368, Trg svibanjskih žrtava 1995. br. 1,10000 Zagreb</item>
      <item>M-STIL UGOSTITELJSTVO d.o.o., OIB 26317407496, Velikogorička 6,10000 Zagreb</item>
      <item>Ismeta Mujić, OIB 62455127018, Velikogorička Ulica 6,10000 Zagreb</item>
      <item>ERSTE&amp;STEIERMÄRKISCHE BANKA dioničko društvo, OIB 23057039320, Jadranski Trg 3/a,51000 Rijeka</item>
      <item>Ismeta Mujić, OIB 62455127018, Velikogorička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26317407496</item>
      <item>, OIB 62455127018</item>
      <item>, OIB 23057039320</item>
      <item>, OIB 62455127018</item>
    </izvorni_sadrzaj>
    <derivirana_varijabla naziv="DomainObject.Predmet.SudioniciListNazivOIB_1">
      <item>, OIB 85821130368</item>
      <item>, OIB 26317407496</item>
      <item>, OIB 62455127018</item>
      <item>, OIB 23057039320</item>
      <item>, OIB 62455127018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921</properties:Words>
  <properties:Characters>5161</properties:Characters>
  <properties:Lines>103</properties:Lines>
  <properties:Paragraphs>28</properties:Paragraphs>
  <properties:TotalTime>409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2017-11-30T13:29:00Z</cp:lastPrinted>
  <dcterms:modified xmlns:xsi="http://www.w3.org/2001/XMLSchema-instance" xsi:type="dcterms:W3CDTF">2017-11-30T13:29:00Z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