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35d9" w14:paraId="5ee35d9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7718DE" w:rsidP="00CC2360" w:rsidR="007718DE">
      <w:pPr>
        <w:jc w:val="center"/>
        <w:rPr>
          <w:bCs/>
        </w:rPr>
      </w:pPr>
    </w:p>
    <w:p w:rsidRDefault="007718DE" w:rsidP="00CC2360" w:rsidR="007718DE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CC2360" w:rsidP="00CC2360" w:rsidR="00CC2360">
      <w:pPr>
        <w:jc w:val="both"/>
      </w:pPr>
      <w:r>
        <w:tab/>
      </w:r>
      <w:r>
        <w:tab/>
        <w:t xml:space="preserve">Trgovački sud u Rijeci, po sucu Veri Jelenović, </w:t>
      </w:r>
      <w:r w:rsidR="00714543">
        <w:t xml:space="preserve">u stečajnom postupku nad dužnikom PRO GRADNJA d. o. o. za građenje i trgovinu u stečaju Rijeka (Grad Rijeka), Vidikovac 2, </w:t>
      </w:r>
      <w:r w:rsidR="00714543">
        <w:rPr>
          <w:bCs/>
        </w:rPr>
        <w:t xml:space="preserve">MBS: </w:t>
      </w:r>
      <w:r w:rsidR="00714543">
        <w:t>040238107, OIB: 14628488963</w:t>
      </w:r>
      <w:r>
        <w:t xml:space="preserve">, dana </w:t>
      </w:r>
      <w:r w:rsidR="00714543">
        <w:t>11. prosinca</w:t>
      </w:r>
      <w:r>
        <w:t xml:space="preserve"> 2017.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CC2360" w:rsidP="00CC2360" w:rsidR="00CC2360">
      <w:pPr>
        <w:ind w:firstLine="1418"/>
        <w:jc w:val="both"/>
      </w:pPr>
      <w:r>
        <w:t xml:space="preserve">Određuje se naknada stvarnih troškova stečajnog upravitelja </w:t>
      </w:r>
      <w:r w:rsidR="00714543">
        <w:t xml:space="preserve">Zdravku Ružiću, OIB: 78501117495, Vrh Čavje 9, Čavle </w:t>
      </w:r>
      <w:r>
        <w:t xml:space="preserve"> za period od </w:t>
      </w:r>
      <w:r w:rsidR="00714543">
        <w:t>14. rujna do 30. studenoga</w:t>
      </w:r>
      <w:r>
        <w:t xml:space="preserve"> 2017. u iznosu od </w:t>
      </w:r>
      <w:r w:rsidR="00714543">
        <w:t>334,00</w:t>
      </w:r>
      <w:r>
        <w:t xml:space="preserve">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14496F">
        <w:rPr>
          <w:bCs/>
        </w:rPr>
        <w:t xml:space="preserve">6. </w:t>
      </w:r>
      <w:r w:rsidR="00714543">
        <w:rPr>
          <w:bCs/>
        </w:rPr>
        <w:t>prosinc</w:t>
      </w:r>
      <w:r w:rsidR="0014496F">
        <w:rPr>
          <w:bCs/>
        </w:rPr>
        <w:t>a</w:t>
      </w:r>
      <w:r>
        <w:rPr>
          <w:bCs/>
        </w:rPr>
        <w:t xml:space="preserve"> 2017. godine podni</w:t>
      </w:r>
      <w:r w:rsidR="00714543">
        <w:rPr>
          <w:bCs/>
        </w:rPr>
        <w:t>o</w:t>
      </w:r>
      <w:r>
        <w:rPr>
          <w:bCs/>
        </w:rPr>
        <w:t xml:space="preserve"> zahtjev za naknadu stvarnih troškova u iznosu od </w:t>
      </w:r>
      <w:r w:rsidR="00714543">
        <w:t xml:space="preserve">334,00 </w:t>
      </w:r>
      <w:r w:rsidR="0014496F">
        <w:t xml:space="preserve">kn neto </w:t>
      </w:r>
      <w:r>
        <w:t xml:space="preserve">za period od </w:t>
      </w:r>
      <w:r w:rsidR="00714543">
        <w:t>14. rujna do 30. studenoga 2017.</w:t>
      </w:r>
      <w:r>
        <w:t xml:space="preserve"> i to za</w:t>
      </w:r>
      <w:r>
        <w:rPr>
          <w:bCs/>
        </w:rPr>
        <w:t xml:space="preserve"> trošak korištenja osobnog vozila </w:t>
      </w:r>
      <w:r w:rsidR="00714543">
        <w:rPr>
          <w:bCs/>
        </w:rPr>
        <w:t>i trošak parkiranja radi obavljanja poslova stečajnog upravitelja i dostave dokumentacije</w:t>
      </w:r>
      <w:r>
        <w:rPr>
          <w:bCs/>
        </w:rPr>
        <w:t xml:space="preserve">. </w:t>
      </w:r>
    </w:p>
    <w:p w:rsidRDefault="00CC2360" w:rsidP="00CC2360" w:rsidR="00CC2360">
      <w:pPr>
        <w:jc w:val="both"/>
      </w:pPr>
      <w:r>
        <w:tab/>
      </w:r>
      <w:r>
        <w:tab/>
        <w:t xml:space="preserve">Stečajni sudac je ocijenio </w:t>
      </w:r>
      <w:r w:rsidR="00714543">
        <w:t xml:space="preserve">i uvidom u specifikaciju po danima na listu 453 spisa, te račune za parkirnu naknadu na listu 454 spisa </w:t>
      </w:r>
      <w:r>
        <w:t xml:space="preserve">da su navedeni nastali stvarni troškovi stečajnog upravitelja u iznosu od </w:t>
      </w:r>
      <w:r w:rsidR="00714543">
        <w:t xml:space="preserve">334,00 </w:t>
      </w:r>
      <w:r>
        <w:t xml:space="preserve">kn neto za period od </w:t>
      </w:r>
      <w:r w:rsidR="00714543">
        <w:t xml:space="preserve">14. rujna do 30. studenoga 2017. </w:t>
      </w:r>
      <w:r>
        <w:t>opravdani i realni.</w:t>
      </w:r>
    </w:p>
    <w:p w:rsidRDefault="00CC2360" w:rsidP="00CC2360" w:rsidR="00CC2360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714543">
        <w:t>11. prosinca</w:t>
      </w:r>
      <w:r>
        <w:t xml:space="preserve"> 2017</w:t>
      </w:r>
      <w:r>
        <w:rPr>
          <w:bCs/>
        </w:rPr>
        <w:t xml:space="preserve">. 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3BD" w:rsidP="00CC2360" w:rsidR="006363BD">
      <w:r>
        <w:separator/>
      </w:r>
    </w:p>
  </w:endnote>
  <w:endnote w:id="0" w:type="continuationSeparator">
    <w:p w:rsidRDefault="006363BD" w:rsidP="00CC2360" w:rsidR="00636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3BD" w:rsidP="00CC2360" w:rsidR="006363BD">
      <w:r>
        <w:separator/>
      </w:r>
    </w:p>
  </w:footnote>
  <w:footnote w:id="0" w:type="continuationSeparator">
    <w:p w:rsidRDefault="006363BD" w:rsidP="00CC2360" w:rsidR="006363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</w:t>
    </w:r>
    <w:r w:rsidR="00714543">
      <w:t>315/2017</w:t>
    </w:r>
    <w:r w:rsidR="007718DE">
      <w:t>-20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542E0"/>
    <w:rsid w:val="0026224F"/>
    <w:rsid w:val="00265F99"/>
    <w:rsid w:val="00267BBB"/>
    <w:rsid w:val="003541B1"/>
    <w:rsid w:val="003A39F1"/>
    <w:rsid w:val="004F6C16"/>
    <w:rsid w:val="00520689"/>
    <w:rsid w:val="006363BD"/>
    <w:rsid w:val="00714543"/>
    <w:rsid w:val="0076139A"/>
    <w:rsid w:val="007718DE"/>
    <w:rsid w:val="007B6D04"/>
    <w:rsid w:val="00836506"/>
    <w:rsid w:val="00942A0F"/>
    <w:rsid w:val="00A760CB"/>
    <w:rsid w:val="00AA43BC"/>
    <w:rsid w:val="00AF0A5D"/>
    <w:rsid w:val="00B93FF3"/>
    <w:rsid w:val="00BA3EB5"/>
    <w:rsid w:val="00C17835"/>
    <w:rsid w:val="00CC2360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2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GRADNJA d.o.o.</izvorni_sadrzaj>
    <derivirana_varijabla naziv="DomainObject.Predmet.ProtustrankaFormated_1">  PRO GRADNJA d.o.o.</derivirana_varijabla>
  </DomainObject.Predmet.ProtustrankaFormated>
  <DomainObject.Predmet.ProtustrankaFormatedOIB>
    <izvorni_sadrzaj>  PRO GRADNJA d.o.o., OIB 14628488963</izvorni_sadrzaj>
    <derivirana_varijabla naziv="DomainObject.Predmet.ProtustrankaFormatedOIB_1">  PRO GRADNJA d.o.o., OIB 14628488963</derivirana_varijabla>
  </DomainObject.Predmet.ProtustrankaFormatedOIB>
  <DomainObject.Predmet.ProtustrankaFormatedWithAdress>
    <izvorni_sadrzaj> PRO GRADNJA d.o.o., Vidikovac 2, 51000 Rijeka</izvorni_sadrzaj>
    <derivirana_varijabla naziv="DomainObject.Predmet.ProtustrankaFormatedWithAdress_1"> PRO GRADNJA d.o.o., Vidikovac 2, 51000 Rijeka</derivirana_varijabla>
  </DomainObject.Predmet.ProtustrankaFormatedWithAdress>
  <DomainObject.Predmet.ProtustrankaFormatedWithAdressOIB>
    <izvorni_sadrzaj> PRO GRADNJA d.o.o., OIB 14628488963, Vidikovac 2, 51000 Rijeka</izvorni_sadrzaj>
    <derivirana_varijabla naziv="DomainObject.Predmet.ProtustrankaFormatedWithAdressOIB_1"> PRO GRADNJA d.o.o., OIB 14628488963, Vidikovac 2, 51000 Rijeka</derivirana_varijabla>
  </DomainObject.Predmet.ProtustrankaFormatedWithAdressOIB>
  <DomainObject.Predmet.ProtustrankaWithAdress>
    <izvorni_sadrzaj>PRO GRADNJA d.o.o. Vidikovac 2, 51000 Rijeka</izvorni_sadrzaj>
    <derivirana_varijabla naziv="DomainObject.Predmet.ProtustrankaWithAdress_1">PRO GRADNJA d.o.o. Vidikovac 2, 51000 Rijeka</derivirana_varijabla>
  </DomainObject.Predmet.ProtustrankaWithAdress>
  <DomainObject.Predmet.ProtustrankaWithAdressOIB>
    <izvorni_sadrzaj>PRO GRADNJA d.o.o., OIB 14628488963, Vidikovac 2, 51000 Rijeka</izvorni_sadrzaj>
    <derivirana_varijabla naziv="DomainObject.Predmet.ProtustrankaWithAdressOIB_1">PRO GRADNJA d.o.o., OIB 14628488963, Vidikovac 2, 51000 Rijeka</derivirana_varijabla>
  </DomainObject.Predmet.ProtustrankaWithAdressOIB>
  <DomainObject.Predmet.ProtustrankaNazivFormated>
    <izvorni_sadrzaj>PRO GRADNJA d.o.o.</izvorni_sadrzaj>
    <derivirana_varijabla naziv="DomainObject.Predmet.ProtustrankaNazivFormated_1">PRO GRADNJA d.o.o.</derivirana_varijabla>
  </DomainObject.Predmet.ProtustrankaNazivFormated>
  <DomainObject.Predmet.ProtustrankaNazivFormatedOIB>
    <izvorni_sadrzaj>PRO GRADNJA d.o.o., OIB 14628488963</izvorni_sadrzaj>
    <derivirana_varijabla naziv="DomainObject.Predmet.ProtustrankaNazivFormatedOIB_1">PRO GRADNJA d.o.o., OIB 14628488963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GRADNJA d.o.o.</item>
    </izvorni_sadrzaj>
    <derivirana_varijabla naziv="DomainObject.Predmet.ProtuStrankaListFormated_1">
      <item>PRO GRADNJA d.o.o.</item>
    </derivirana_varijabla>
  </DomainObject.Predmet.ProtuStrankaListFormated>
  <DomainObject.Predmet.ProtuStrankaListFormatedOIB>
    <izvorni_sadrzaj>
      <item>PRO GRADNJA d.o.o., OIB 14628488963</item>
    </izvorni_sadrzaj>
    <derivirana_varijabla naziv="DomainObject.Predmet.ProtuStrankaListFormatedOIB_1">
      <item>PRO GRADNJA d.o.o., OIB 14628488963</item>
    </derivirana_varijabla>
  </DomainObject.Predmet.ProtuStrankaListFormatedOIB>
  <DomainObject.Predmet.ProtuStrankaListFormatedWithAdress>
    <izvorni_sadrzaj>
      <item>PRO GRADNJA d.o.o., Vidikovac 2, 51000 Rijeka</item>
    </izvorni_sadrzaj>
    <derivirana_varijabla naziv="DomainObject.Predmet.ProtuStrankaListFormatedWithAdress_1">
      <item>PRO GRADNJA d.o.o., Vidikovac 2, 51000 Rijeka</item>
    </derivirana_varijabla>
  </DomainObject.Predmet.ProtuStrankaListFormatedWithAdress>
  <DomainObject.Predmet.ProtuStrankaListFormatedWithAdressOIB>
    <izvorni_sadrzaj>
      <item>PRO GRADNJA d.o.o., OIB 14628488963, Vidikovac 2, 51000 Rijeka</item>
    </izvorni_sadrzaj>
    <derivirana_varijabla naziv="DomainObject.Predmet.ProtuStrankaListFormatedWithAdressOIB_1">
      <item>PRO GRADNJA d.o.o., OIB 14628488963, Vidikovac 2, 51000 Rijeka</item>
    </derivirana_varijabla>
  </DomainObject.Predmet.ProtuStrankaListFormatedWithAdressOIB>
  <DomainObject.Predmet.ProtuStrankaListNazivFormated>
    <izvorni_sadrzaj>
      <item>PRO GRADNJA d.o.o.</item>
    </izvorni_sadrzaj>
    <derivirana_varijabla naziv="DomainObject.Predmet.ProtuStrankaListNazivFormated_1">
      <item>PRO GRADNJA d.o.o.</item>
    </derivirana_varijabla>
  </DomainObject.Predmet.ProtuStrankaListNazivFormated>
  <DomainObject.Predmet.ProtuStrankaListNazivFormatedOIB>
    <izvorni_sadrzaj>
      <item>PRO GRADNJA d.o.o., OIB 14628488963</item>
    </izvorni_sadrzaj>
    <derivirana_varijabla naziv="DomainObject.Predmet.ProtuStrankaListNazivFormatedOIB_1">
      <item>PRO GRADNJA d.o.o., OIB 14628488963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GRADNJA d.o.o.</izvorni_sadrzaj>
    <derivirana_varijabla naziv="DomainObject.Predmet.ProtustrankaIDrugi_1">PRO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GRADNJA d.o.o., OIB 14628488963, Vidikovac 2, 51000 Rijeka</izvorni_sadrzaj>
    <derivirana_varijabla naziv="DomainObject.Predmet.ProtustrankaIDrugiAdressOIB_1">PRO GRADNJA d.o.o., OIB 14628488963,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GRADNJA d.o.o.</item>
    </izvorni_sadrzaj>
    <derivirana_varijabla naziv="DomainObject.Predmet.SudioniciListNaziv_1">
      <item>FINA Rijeka</item>
      <item>PRO GRADNJA d.o.o.</item>
    </derivirana_varijabla>
  </DomainObject.Predmet.SudioniciListNaziv>
  <DomainObject.Predmet.SudioniciListAdressOIB>
    <izvorni_sadrzaj>
      <item>FINA Rijeka, OIB 85821130368, Frana Kurelca 8,51000 Rijeka</item>
      <item>PRO GRADNJA d.o.o., OIB 14628488963, Vidikovac 2,51000 Rijeka</item>
    </izvorni_sadrzaj>
    <derivirana_varijabla naziv="DomainObject.Predmet.SudioniciListAdressOIB_1">
      <item>FINA Rijeka, OIB 85821130368, Frana Kurelca 8,51000 Rijeka</item>
      <item>PRO GRADNJA d.o.o., OIB 14628488963,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14628488963</item>
    </izvorni_sadrzaj>
    <derivirana_varijabla naziv="DomainObject.Predmet.SudioniciListNazivOIB_1">
      <item>, OIB 85821130368</item>
      <item>, OIB 14628488963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1450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2017-12-11T12:14:00Z</dcterms:created>
  <dc:creator>Vera Jelenović</dc:creator>
  <cp:lastModifiedBy>Danijela Fumić</cp:lastModifiedBy>
  <cp:lastPrinted>2017-12-11T12:14:00Z</cp:lastPrinted>
  <dcterms:modified xmlns:xsi="http://www.w3.org/2001/XMLSchema-instance" xsi:type="dcterms:W3CDTF">2017-12-11T12:15:00Z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