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63c0" w14:paraId="db863c0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proofErr w:type="spellStart"/>
      <w:r w:rsidR="00D51986">
        <w:rPr>
          <w:b/>
        </w:rPr>
        <w:t>Sp</w:t>
      </w:r>
      <w:proofErr w:type="spellEnd"/>
      <w:r w:rsidR="00D51986">
        <w:rPr>
          <w:b/>
        </w:rPr>
        <w:t>-1</w:t>
      </w:r>
      <w:r w:rsidR="009966C0">
        <w:rPr>
          <w:b/>
        </w:rPr>
        <w:t>/16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4C4E8F" w:rsidP="00F815C2" w:rsidR="009C1650" w:rsidRPr="00EA477E">
      <w:pPr>
        <w:jc w:val="center"/>
      </w:pPr>
      <w:proofErr w:type="spellStart"/>
      <w:r>
        <w:t>izvanraspravno</w:t>
      </w:r>
      <w:proofErr w:type="spellEnd"/>
      <w:r>
        <w:t xml:space="preserve"> </w:t>
      </w:r>
      <w:r w:rsidR="00880D40">
        <w:t xml:space="preserve">dana </w:t>
      </w:r>
      <w:r w:rsidR="00D51986">
        <w:t>13</w:t>
      </w:r>
      <w:r>
        <w:t xml:space="preserve">.lipnja </w:t>
      </w:r>
      <w:r w:rsidR="009966C0">
        <w:t xml:space="preserve"> 2017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D51986">
        <w:t>Dragan Nikolić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144A1F">
      <w:pPr>
        <w:rPr>
          <w:b/>
        </w:rPr>
      </w:pPr>
      <w:r>
        <w:t xml:space="preserve">                  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D51986">
        <w:t>9,0</w:t>
      </w:r>
      <w:r w:rsidR="00AB1659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342F14" w:rsidR="00652F7A" w:rsidRPr="00652F7A">
      <w:r w:rsidRPr="00652F7A">
        <w:t>Utvrđuje se da su pristu</w:t>
      </w:r>
      <w:r w:rsidR="00090F6D">
        <w:t>pio</w:t>
      </w:r>
      <w:r w:rsidRPr="00652F7A">
        <w:t xml:space="preserve">: </w:t>
      </w:r>
    </w:p>
    <w:p w:rsidRDefault="00652F7A" w:rsidP="00342F14" w:rsidR="00652F7A"/>
    <w:p w:rsidRDefault="00652F7A" w:rsidP="00342F14" w:rsidR="00B16522" w:rsidRPr="00652F7A">
      <w:pPr>
        <w:rPr>
          <w:sz w:val="28"/>
        </w:rPr>
      </w:pPr>
      <w:r w:rsidRPr="00652F7A">
        <w:t xml:space="preserve">Za predlagatelja – potrošača: </w:t>
      </w:r>
      <w:r w:rsidR="00E63895">
        <w:t>osobno</w:t>
      </w:r>
      <w:r w:rsidR="00BE6BA0">
        <w:t>,</w:t>
      </w:r>
      <w:r w:rsidR="00BE6BA0" w:rsidRPr="00BE6BA0">
        <w:rPr>
          <w:lang w:val="de-DE"/>
        </w:rPr>
        <w:t xml:space="preserve"> </w:t>
      </w:r>
      <w:proofErr w:type="spellStart"/>
      <w:r w:rsidR="00BE6BA0" w:rsidRPr="00BE6BA0">
        <w:rPr>
          <w:lang w:val="de-DE"/>
        </w:rPr>
        <w:t>identitet</w:t>
      </w:r>
      <w:proofErr w:type="spellEnd"/>
      <w:r w:rsidR="00BE6BA0" w:rsidRPr="00BE6BA0">
        <w:rPr>
          <w:lang w:val="de-DE"/>
        </w:rPr>
        <w:t xml:space="preserve"> se </w:t>
      </w:r>
      <w:proofErr w:type="spellStart"/>
      <w:r w:rsidR="00BE6BA0" w:rsidRPr="00BE6BA0">
        <w:rPr>
          <w:lang w:val="de-DE"/>
        </w:rPr>
        <w:t>utvrđuje</w:t>
      </w:r>
      <w:proofErr w:type="spellEnd"/>
      <w:r w:rsidR="00BE6BA0" w:rsidRPr="00BE6BA0">
        <w:rPr>
          <w:lang w:val="de-DE"/>
        </w:rPr>
        <w:t xml:space="preserve"> </w:t>
      </w:r>
      <w:proofErr w:type="spellStart"/>
      <w:r w:rsidR="00BE6BA0" w:rsidRPr="00BE6BA0">
        <w:rPr>
          <w:lang w:val="de-DE"/>
        </w:rPr>
        <w:t>uvidom</w:t>
      </w:r>
      <w:proofErr w:type="spellEnd"/>
      <w:r w:rsidR="00BE6BA0" w:rsidRPr="00BE6BA0">
        <w:rPr>
          <w:lang w:val="de-DE"/>
        </w:rPr>
        <w:t xml:space="preserve"> u OI: </w:t>
      </w:r>
      <w:r w:rsidR="00090F6D">
        <w:rPr>
          <w:lang w:val="de-DE"/>
        </w:rPr>
        <w:t>104893024</w:t>
      </w:r>
      <w:r w:rsidR="00F217F8">
        <w:rPr>
          <w:lang w:val="de-DE"/>
        </w:rPr>
        <w:t xml:space="preserve">, </w:t>
      </w:r>
      <w:proofErr w:type="spellStart"/>
      <w:r w:rsidR="00F217F8">
        <w:rPr>
          <w:lang w:val="de-DE"/>
        </w:rPr>
        <w:t>izdana</w:t>
      </w:r>
      <w:proofErr w:type="spellEnd"/>
      <w:r w:rsidR="00F217F8">
        <w:rPr>
          <w:lang w:val="de-DE"/>
        </w:rPr>
        <w:t xml:space="preserve"> </w:t>
      </w:r>
      <w:proofErr w:type="spellStart"/>
      <w:r w:rsidR="00F217F8">
        <w:rPr>
          <w:lang w:val="de-DE"/>
        </w:rPr>
        <w:t>kod</w:t>
      </w:r>
      <w:proofErr w:type="spellEnd"/>
      <w:r w:rsidR="00F217F8">
        <w:rPr>
          <w:lang w:val="de-DE"/>
        </w:rPr>
        <w:t xml:space="preserve"> PP </w:t>
      </w:r>
      <w:proofErr w:type="spellStart"/>
      <w:r w:rsidR="00090F6D">
        <w:rPr>
          <w:lang w:val="de-DE"/>
        </w:rPr>
        <w:t>Omiš</w:t>
      </w:r>
      <w:proofErr w:type="spellEnd"/>
      <w:r w:rsidR="009E3699">
        <w:rPr>
          <w:lang w:val="de-DE"/>
        </w:rPr>
        <w:t>.</w:t>
      </w:r>
    </w:p>
    <w:p w:rsidRDefault="004E02AA" w:rsidP="009E0A91" w:rsidR="004E02AA">
      <w:pPr>
        <w:rPr>
          <w:sz w:val="28"/>
        </w:rPr>
      </w:pPr>
    </w:p>
    <w:p w:rsidRDefault="006C04AB" w:rsidP="006C04AB" w:rsidR="006C04AB">
      <w:pPr>
        <w:jc w:val="center"/>
        <w:rPr>
          <w:b/>
        </w:rPr>
      </w:pPr>
      <w:r w:rsidRPr="006C04AB">
        <w:rPr>
          <w:b/>
        </w:rPr>
        <w:t>IZJAVA O USTUPU</w:t>
      </w:r>
    </w:p>
    <w:p w:rsidRDefault="006C04AB" w:rsidP="006C04AB" w:rsidR="006C04AB" w:rsidRPr="006C04AB"/>
    <w:p w:rsidRDefault="006C04AB" w:rsidP="006C04AB" w:rsidR="006C04AB"/>
    <w:p w:rsidRDefault="006C04AB" w:rsidP="006C04AB" w:rsidR="00F815C2">
      <w:pPr>
        <w:jc w:val="both"/>
      </w:pPr>
      <w:r>
        <w:t>Izjavljujem da se imovinskim pravima koje ulaze u stečajnu masu nisam raspolagao te prava p</w:t>
      </w:r>
      <w:r w:rsidR="00D51986">
        <w:t xml:space="preserve">renosim na povjerenika </w:t>
      </w:r>
      <w:r>
        <w:t xml:space="preserve"> </w:t>
      </w:r>
      <w:r w:rsidR="00D51986">
        <w:t>Nikolu</w:t>
      </w:r>
      <w:r w:rsidR="00090F6D">
        <w:t xml:space="preserve"> Kruljca</w:t>
      </w:r>
      <w:r w:rsidR="00D51986">
        <w:t xml:space="preserve">  </w:t>
      </w:r>
      <w:proofErr w:type="spellStart"/>
      <w:r w:rsidR="00D51986">
        <w:t>dipl.ekonomist</w:t>
      </w:r>
      <w:r w:rsidR="00090F6D">
        <w:t>a</w:t>
      </w:r>
      <w:proofErr w:type="spellEnd"/>
      <w:r w:rsidR="00D51986">
        <w:t xml:space="preserve"> </w:t>
      </w:r>
      <w:r>
        <w:t>i suglasan sam da se sva primanja naknade i darovi koji nisu izuzeti od ovrhe u skladu s odredbama Ovr</w:t>
      </w:r>
      <w:r w:rsidR="00090F6D">
        <w:t>šnom zakona isplaćuju na posebni</w:t>
      </w:r>
      <w:r>
        <w:t xml:space="preserve"> transakcijski račun iz čl. 42. Zakona o stečaju potrošača.</w:t>
      </w:r>
    </w:p>
    <w:p w:rsidRDefault="006C04AB" w:rsidP="001765E4" w:rsidR="006C04AB">
      <w:pPr>
        <w:jc w:val="both"/>
      </w:pPr>
      <w:r>
        <w:t xml:space="preserve">Sud donosi </w:t>
      </w:r>
    </w:p>
    <w:p w:rsidRDefault="006C04AB" w:rsidP="001765E4" w:rsidR="006C04AB">
      <w:pPr>
        <w:jc w:val="both"/>
      </w:pPr>
    </w:p>
    <w:p w:rsidRDefault="006C04AB" w:rsidP="00E277E1" w:rsidR="006C04AB">
      <w:pPr>
        <w:ind w:firstLine="708" w:left="3540"/>
      </w:pPr>
      <w:r>
        <w:t>zaključak</w:t>
      </w:r>
    </w:p>
    <w:p w:rsidRDefault="006C04AB" w:rsidP="006C04AB" w:rsidR="006C04AB"/>
    <w:p w:rsidRDefault="006C04AB" w:rsidP="006C04AB" w:rsidR="006C04AB">
      <w:r>
        <w:t xml:space="preserve">Zapisnik se ima objaviti na e-oglasnoj ploči. </w:t>
      </w:r>
    </w:p>
    <w:p w:rsidRDefault="006C04AB" w:rsidP="006C04AB" w:rsidR="006C04AB"/>
    <w:p w:rsidRDefault="00090F6D" w:rsidP="006C04AB" w:rsidR="006C04AB" w:rsidRPr="006C04AB">
      <w:r>
        <w:t>Dovršeno u 9</w:t>
      </w:r>
      <w:r w:rsidR="006C04AB">
        <w:t xml:space="preserve">,40 sati. </w:t>
      </w:r>
    </w:p>
    <w:sectPr w:rsidSect="004A2F6A" w:rsidR="006C04AB" w:rsidRPr="006C04AB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7E5" w:rsidP="004A2F6A" w:rsidR="00F177E5">
      <w:r>
        <w:separator/>
      </w:r>
    </w:p>
  </w:endnote>
  <w:endnote w:id="0" w:type="continuationSeparator">
    <w:p w:rsidRDefault="00F177E5" w:rsidP="004A2F6A" w:rsidR="00F17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7E5" w:rsidP="004A2F6A" w:rsidR="00F177E5">
      <w:r>
        <w:separator/>
      </w:r>
    </w:p>
  </w:footnote>
  <w:footnote w:id="0" w:type="continuationSeparator">
    <w:p w:rsidRDefault="00F177E5" w:rsidP="004A2F6A" w:rsidR="00F17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04AB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802FC"/>
    <w:rsid w:val="00090F6D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702DB"/>
    <w:rsid w:val="00180B89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32599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44CA"/>
    <w:rsid w:val="002F65C6"/>
    <w:rsid w:val="00325285"/>
    <w:rsid w:val="0032758D"/>
    <w:rsid w:val="00342F14"/>
    <w:rsid w:val="003563FE"/>
    <w:rsid w:val="00380DB3"/>
    <w:rsid w:val="003A45B3"/>
    <w:rsid w:val="003C698A"/>
    <w:rsid w:val="003D59C3"/>
    <w:rsid w:val="003F5D81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4E8F"/>
    <w:rsid w:val="004C54F6"/>
    <w:rsid w:val="004C617E"/>
    <w:rsid w:val="004E010D"/>
    <w:rsid w:val="004E02AA"/>
    <w:rsid w:val="00501956"/>
    <w:rsid w:val="00510E52"/>
    <w:rsid w:val="005251F1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04AB"/>
    <w:rsid w:val="006C30C6"/>
    <w:rsid w:val="006D225F"/>
    <w:rsid w:val="006F1084"/>
    <w:rsid w:val="006F4B13"/>
    <w:rsid w:val="00700A07"/>
    <w:rsid w:val="00707161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5E07"/>
    <w:rsid w:val="00876907"/>
    <w:rsid w:val="00876DB1"/>
    <w:rsid w:val="00880D40"/>
    <w:rsid w:val="00883185"/>
    <w:rsid w:val="0089441C"/>
    <w:rsid w:val="008C1795"/>
    <w:rsid w:val="008C43BD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3699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E4530"/>
    <w:rsid w:val="00D21CF6"/>
    <w:rsid w:val="00D51323"/>
    <w:rsid w:val="00D51986"/>
    <w:rsid w:val="00D53C5F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3895"/>
    <w:rsid w:val="00E73032"/>
    <w:rsid w:val="00E86701"/>
    <w:rsid w:val="00E90871"/>
    <w:rsid w:val="00EA20B9"/>
    <w:rsid w:val="00EA477E"/>
    <w:rsid w:val="00EA487D"/>
    <w:rsid w:val="00EC070F"/>
    <w:rsid w:val="00F177E5"/>
    <w:rsid w:val="00F217F8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6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9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9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9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9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6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9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9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9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9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52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 
privremeno mu je priložen Ovr-1659/11</izvorni_sadrzaj>
    <derivirana_varijabla naziv="DomainObject.Predmet.PrimjedbaSuca_1">ročište  
privremeno mu je priložen Ovr-1659/11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Naziv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SudioniciListNaziv_1"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SudioniciListNaziv>
  <DomainObject.Predmet.SudioniciListAdressOIB>
    <izvorni_sadrzaj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izvorni_sadrzaj>
    <derivirana_varijabla naziv="DomainObject.Predmet.SudioniciListAdressOIB_1"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izvorni_sadrzaj>
    <derivirana_varijabla naziv="DomainObject.Predmet.SudioniciListNazivOIB_1"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672C5-442D-442F-ACE1-DDF57AD57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140</properties:Words>
  <properties:Characters>759</properties:Characters>
  <properties:Lines>39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2017-06-13T07:02:00Z</dcterms:created>
  <dc:creator>korisnik</dc:creator>
  <cp:lastModifiedBy>Božena Semren</cp:lastModifiedBy>
  <cp:lastPrinted>2017-06-13T07:40:00Z</cp:lastPrinted>
  <dcterms:modified xmlns:xsi="http://www.w3.org/2001/XMLSchema-instance" xsi:type="dcterms:W3CDTF">2017-06-13T10:16:00Z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