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903f" w14:paraId="ae9903f" w:rsidRDefault="00E726E3" w:rsidP="00E726E3" w:rsidR="00E726E3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726E3" w:rsidP="00E726E3" w:rsidR="00E726E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726E3" w:rsidP="00E726E3" w:rsidR="00E726E3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726E3" w:rsidP="00E726E3" w:rsidR="00E726E3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/II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726E3" w:rsidP="00E726E3" w:rsidR="00E726E3">
      <w:pPr>
        <w:spacing w:after="0"/>
        <w:rPr>
          <w:lang w:eastAsia="hr-HR"/>
        </w:rPr>
      </w:pP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  <w:jc w:val="center"/>
      </w:pPr>
      <w:r>
        <w:t>U  I M E  R E P U B L I K E  H R V A T S K E</w:t>
      </w: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  <w:jc w:val="center"/>
      </w:pPr>
      <w:r>
        <w:t>R J E Š E NJ E</w:t>
      </w:r>
    </w:p>
    <w:p w:rsidRDefault="00E726E3" w:rsidP="00E726E3" w:rsidR="00E726E3">
      <w:pPr>
        <w:spacing w:after="0"/>
        <w:jc w:val="center"/>
      </w:pP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KOSTEL S ENERGY j.d.o.o., OIB: 34546228785 sa sjedištem u Domovinskih žrtava 22, 40000 Čakovec, dana 20. lipnja 2017. godine,</w:t>
      </w:r>
    </w:p>
    <w:p w:rsidRDefault="00E726E3" w:rsidP="00E726E3" w:rsidR="00E726E3">
      <w:pPr>
        <w:spacing w:after="0"/>
        <w:jc w:val="both"/>
      </w:pPr>
    </w:p>
    <w:p w:rsidRDefault="00E726E3" w:rsidP="00E726E3" w:rsidR="00E726E3">
      <w:pPr>
        <w:spacing w:after="0"/>
        <w:jc w:val="center"/>
      </w:pPr>
      <w:r>
        <w:t>r i j e š i o  j e</w:t>
      </w: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  <w:jc w:val="both"/>
      </w:pPr>
      <w:r>
        <w:tab/>
        <w:t>I/ Otvara se stečajni postupak nad stečajnim dužnikom KOSTEL S ENERGY j.d.o.o., OIB: 34546228785 sa sjedištem u Domovinskih žrtava 22, 40000 Čakovec, s danom 20. lipnja 2017. u 14,30 sati.</w:t>
      </w:r>
    </w:p>
    <w:p w:rsidRDefault="00E726E3" w:rsidP="00E726E3" w:rsidR="00E726E3">
      <w:pPr>
        <w:spacing w:after="0"/>
        <w:jc w:val="both"/>
      </w:pPr>
    </w:p>
    <w:p w:rsidRDefault="00E726E3" w:rsidP="00E726E3" w:rsidR="00E726E3">
      <w:pPr>
        <w:spacing w:after="0"/>
        <w:jc w:val="both"/>
        <w:rPr>
          <w:szCs w:val="20"/>
        </w:rPr>
      </w:pPr>
      <w:r>
        <w:tab/>
        <w:t>II/ Zaključuje se stečajni postupak nad stečajnim dužnikom KOSTEL S ENERGY j.d.o.o., OIB: 34546228785 sa sjedištem u Domovinskih žrtava 22, 40000 Čakovec.</w:t>
      </w:r>
    </w:p>
    <w:p w:rsidRDefault="00E726E3" w:rsidP="00E726E3" w:rsidR="00E726E3">
      <w:pPr>
        <w:spacing w:after="0"/>
        <w:jc w:val="both"/>
      </w:pPr>
    </w:p>
    <w:p w:rsidRDefault="00E726E3" w:rsidP="00E726E3" w:rsidR="00E726E3">
      <w:pPr>
        <w:spacing w:after="0"/>
        <w:jc w:val="both"/>
      </w:pPr>
      <w:r>
        <w:tab/>
        <w:t xml:space="preserve">III/ Za stečajnog upravitelja imenuje se Marijan </w:t>
      </w:r>
      <w:proofErr w:type="spellStart"/>
      <w:r>
        <w:t>Drljanovčan</w:t>
      </w:r>
      <w:proofErr w:type="spellEnd"/>
      <w:r>
        <w:t xml:space="preserve">, Antuna Mihanovića 131, </w:t>
      </w:r>
      <w:proofErr w:type="spellStart"/>
      <w:r>
        <w:t>Miholjanec</w:t>
      </w:r>
      <w:proofErr w:type="spellEnd"/>
      <w:r>
        <w:t>, OIB: 49708160625.</w:t>
      </w:r>
    </w:p>
    <w:p w:rsidRDefault="00E726E3" w:rsidP="00E726E3" w:rsidR="00E726E3">
      <w:pPr>
        <w:spacing w:after="0"/>
        <w:jc w:val="both"/>
        <w:rPr>
          <w:color w:val="FF0000"/>
        </w:rPr>
      </w:pPr>
    </w:p>
    <w:p w:rsidRDefault="00E726E3" w:rsidP="00E726E3" w:rsidR="00E726E3">
      <w:pPr>
        <w:spacing w:after="0"/>
        <w:jc w:val="both"/>
      </w:pPr>
      <w:r>
        <w:tab/>
        <w:t xml:space="preserve">IV/ Ovo rješenje i osnova zaključenja stečajnog postupka objavljuje se na e-Oglasnoj ploči suda sa današnjim danom, </w:t>
      </w:r>
      <w:proofErr w:type="spellStart"/>
      <w:r>
        <w:t>zabilježuje</w:t>
      </w:r>
      <w:proofErr w:type="spellEnd"/>
      <w:r>
        <w:t xml:space="preserve"> se u sudskom registru ovoga suda, a nakon pravomoćnosti ovog rješenja društvo će se brisati iz sudskog registra ovoga suda.</w:t>
      </w:r>
    </w:p>
    <w:p w:rsidRDefault="00E726E3" w:rsidP="00E726E3" w:rsidR="00E726E3">
      <w:pPr>
        <w:spacing w:after="0"/>
        <w:jc w:val="both"/>
      </w:pP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  <w:jc w:val="center"/>
      </w:pPr>
      <w:r>
        <w:t>Obrazloženje</w:t>
      </w: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  <w:jc w:val="both"/>
      </w:pPr>
      <w:r>
        <w:tab/>
        <w:t xml:space="preserve">Predlagatelj je dana 24. travnja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  <w:jc w:val="center"/>
      </w:pPr>
      <w:r>
        <w:t>U Varaždinu, 20. lipnja 2017.</w:t>
      </w:r>
    </w:p>
    <w:p w:rsidRDefault="00E726E3" w:rsidP="00E726E3" w:rsidR="00E726E3">
      <w:pPr>
        <w:spacing w:after="0"/>
      </w:pPr>
      <w:r>
        <w:t xml:space="preserve">                                                                                                  </w:t>
      </w:r>
    </w:p>
    <w:p w:rsidRDefault="00E726E3" w:rsidP="00E726E3" w:rsidR="00E726E3">
      <w:pPr>
        <w:spacing w:after="0"/>
      </w:pPr>
      <w:r>
        <w:t xml:space="preserve">     </w:t>
      </w: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</w:t>
      </w: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="00A8628D">
        <w:t xml:space="preserve"> </w:t>
      </w:r>
      <w:r>
        <w:t xml:space="preserve"> Jasna Lekić</w:t>
      </w:r>
      <w:r w:rsidR="00A8628D">
        <w:t>, v.r.</w:t>
      </w:r>
    </w:p>
    <w:p w:rsidRDefault="00E726E3" w:rsidP="00E726E3" w:rsidR="00E726E3">
      <w:pPr>
        <w:spacing w:after="0"/>
      </w:pPr>
    </w:p>
    <w:p w:rsidRDefault="00BD007F" w:rsidP="00E726E3" w:rsidR="00E726E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</w:pPr>
      <w:r>
        <w:t xml:space="preserve">                              </w:t>
      </w:r>
    </w:p>
    <w:p w:rsidRDefault="00BD007F" w:rsidP="00E726E3" w:rsidR="00BD007F">
      <w:pPr>
        <w:spacing w:after="0"/>
      </w:pPr>
    </w:p>
    <w:p w:rsidRDefault="00BD007F" w:rsidP="00E726E3" w:rsidR="00BD007F">
      <w:pPr>
        <w:spacing w:after="0"/>
      </w:pPr>
    </w:p>
    <w:p w:rsidRDefault="00E726E3" w:rsidP="00E726E3" w:rsidR="00E726E3">
      <w:pPr>
        <w:spacing w:after="0"/>
      </w:pPr>
      <w:r>
        <w:tab/>
        <w:t>UPUTA O PRAVNOM LIJEKU:</w:t>
      </w: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726E3" w:rsidP="00E726E3" w:rsidR="00E726E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726E3" w:rsidP="00E726E3" w:rsidR="00E726E3">
      <w:pPr>
        <w:spacing w:after="0"/>
        <w:jc w:val="both"/>
      </w:pPr>
    </w:p>
    <w:p w:rsidRDefault="00E726E3" w:rsidP="00E726E3" w:rsidR="00E726E3">
      <w:pPr>
        <w:spacing w:after="0"/>
      </w:pPr>
    </w:p>
    <w:p w:rsidRDefault="00E726E3" w:rsidP="00E726E3" w:rsidR="00E726E3">
      <w:pPr>
        <w:spacing w:after="0"/>
      </w:pPr>
      <w:r>
        <w:t>DNA:</w:t>
      </w:r>
    </w:p>
    <w:p w:rsidRDefault="00E726E3" w:rsidP="00E726E3" w:rsidR="00E726E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726E3" w:rsidP="00E726E3" w:rsidR="00E726E3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E726E3" w:rsidP="00E726E3" w:rsidR="00E726E3">
      <w:pPr>
        <w:numPr>
          <w:ilvl w:val="0"/>
          <w:numId w:val="47"/>
        </w:numPr>
        <w:spacing w:after="0"/>
      </w:pPr>
      <w:r>
        <w:t>Dužnik KOSTEL S ENERGY j.d.o.o., Domovinskih žrtava 22, 40000 Čakovec</w:t>
      </w:r>
    </w:p>
    <w:p w:rsidRDefault="00E726E3" w:rsidP="00E726E3" w:rsidR="00E726E3">
      <w:pPr>
        <w:numPr>
          <w:ilvl w:val="0"/>
          <w:numId w:val="47"/>
        </w:numPr>
        <w:spacing w:after="0"/>
      </w:pPr>
      <w:r>
        <w:t xml:space="preserve">Direktor dužnika </w:t>
      </w:r>
      <w:r w:rsidR="00E103A2">
        <w:t xml:space="preserve">Stjepan </w:t>
      </w:r>
      <w:proofErr w:type="spellStart"/>
      <w:r w:rsidR="00E103A2">
        <w:t>Kostel</w:t>
      </w:r>
      <w:proofErr w:type="spellEnd"/>
      <w:r w:rsidR="00E103A2">
        <w:t>, Domovinskih žrtava 22, Čakovec</w:t>
      </w:r>
    </w:p>
    <w:p w:rsidRDefault="00E726E3" w:rsidP="00E726E3" w:rsidR="00E726E3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E726E3" w:rsidP="00E726E3" w:rsidR="00E726E3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E726E3" w:rsidP="00E726E3" w:rsidR="00E726E3">
      <w:pPr>
        <w:numPr>
          <w:ilvl w:val="0"/>
          <w:numId w:val="47"/>
        </w:numPr>
        <w:spacing w:after="0"/>
        <w:rPr>
          <w:color w:val="FF0000"/>
        </w:rPr>
      </w:pPr>
      <w:r>
        <w:t xml:space="preserve">Stečajni upravitelj Marijan </w:t>
      </w:r>
      <w:proofErr w:type="spellStart"/>
      <w:r>
        <w:t>Drljanovčan</w:t>
      </w:r>
      <w:proofErr w:type="spellEnd"/>
      <w:r>
        <w:t xml:space="preserve">, Antuna Mihanovića 131, </w:t>
      </w:r>
      <w:proofErr w:type="spellStart"/>
      <w:r>
        <w:t>Miholjanec</w:t>
      </w:r>
      <w:proofErr w:type="spellEnd"/>
    </w:p>
    <w:p w:rsidRDefault="00E726E3" w:rsidP="00E103A2" w:rsidR="00AE649C" w:rsidRPr="00B76F3C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0C0" w:rsidP="00537B78" w:rsidR="00AB50C0">
      <w:r>
        <w:separator/>
      </w:r>
    </w:p>
  </w:endnote>
  <w:endnote w:id="0" w:type="continuationSeparator">
    <w:p w:rsidRDefault="00AB50C0" w:rsidP="00537B78" w:rsidR="00AB5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0C0" w:rsidP="00537B78" w:rsidR="00AB50C0">
      <w:r>
        <w:separator/>
      </w:r>
    </w:p>
  </w:footnote>
  <w:footnote w:id="0" w:type="continuationSeparator">
    <w:p w:rsidRDefault="00AB50C0" w:rsidP="00537B78" w:rsidR="00AB50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6E3" w:rsidR="008333A9">
    <w:pPr>
      <w:pStyle w:val="Zaglavlje"/>
    </w:pPr>
    <w:r>
      <w:rPr>
        <w:rStyle w:val="PozadinaSvijetloCrvena"/>
        <w:shd w:fill="auto" w:color="auto" w:val="clear"/>
      </w:rPr>
      <w:t>Poslovni broj: 3 St-219/17-4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3D33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28D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0C0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07F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3A2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6E3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10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St-219/2017-4</izvorni_sadrzaj>
    <derivirana_varijabla naziv="DomainObject.Oznaka_1">St-219/2017-4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2017.</izvorni_sadrzaj>
    <derivirana_varijabla naziv="DomainObject.Predmet.DatumRjesavanja_1">20.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KOSTEL S ENERGY jednostavno društvo s ograničenom odgovornošću za proizvodnju i prodaju električne energije i montažu ener</izvorni_sadrzaj>
    <derivirana_varijabla naziv="DomainObject.Predmet.ProtustrankaFormated_1">  KOSTEL S ENERGY jednostavno društvo s ograničenom odgovornošću za proizvodnju i prodaju električne energije i montažu ener</derivirana_varijabla>
  </DomainObject.Predmet.ProtustrankaFormated>
  <DomainObject.Predmet.ProtustrankaFormatedOIB>
    <izvorni_sadrzaj>  KOSTEL S ENERGY jednostavno društvo s ograničenom odgovornošću za proizvodnju i prodaju električne energije i montažu ener, OIB 34546228785</izvorni_sadrzaj>
    <derivirana_varijabla naziv="DomainObject.Predmet.ProtustrankaFormatedOIB_1">  KOSTEL S ENERGY jednostavno društvo s ograničenom odgovornošću za proizvodnju i prodaju električne energije i montažu ener, OIB 34546228785</derivirana_varijabla>
  </DomainObject.Predmet.ProtustrankaFormatedOIB>
  <DomainObject.Predmet.ProtustrankaFormatedWithAdress>
    <izvorni_sadrzaj> KOSTEL S ENERGY jednostavno društvo s ograničenom odgovornošću za proizvodnju i prodaju električne energije i montažu ener, Domovinskih žrtava 22, 40000 Čakovec</izvorni_sadrzaj>
    <derivirana_varijabla naziv="DomainObject.Predmet.ProtustrankaFormatedWithAdress_1"> KOSTEL S ENERGY jednostavno društvo s ograničenom odgovornošću za proizvodnju i prodaju električne energije i montažu ener, Domovinskih žrtava 22, 40000 Čakovec</derivirana_varijabla>
  </DomainObject.Predmet.ProtustrankaFormatedWithAdress>
  <DomainObject.Predmet.ProtustrankaFormatedWithAdressOIB>
    <izvorni_sadrzaj> KOSTEL S ENERGY jednostavno društvo s ograničenom odgovornošću za proizvodnju i prodaju električne energije i montažu ener, OIB 34546228785, Domovinskih žrtava 22, 40000 Čakovec</izvorni_sadrzaj>
    <derivirana_varijabla naziv="DomainObject.Predmet.ProtustrankaFormatedWithAdressOIB_1"> KOSTEL S ENERGY jednostavno društvo s ograničenom odgovornošću za proizvodnju i prodaju električne energije i montažu ener, OIB 34546228785, Domovinskih žrtava 22, 40000 Čakovec</derivirana_varijabla>
  </DomainObject.Predmet.ProtustrankaFormatedWithAdressOIB>
  <DomainObject.Predmet.ProtustrankaWithAdress>
    <izvorni_sadrzaj>KOSTEL S ENERGY jednostavno društvo s ograničenom odgovornošću za proizvodnju i prodaju električne energije i montažu ener Domovinskih žrtava 22, 40000 Čakovec</izvorni_sadrzaj>
    <derivirana_varijabla naziv="DomainObject.Predmet.ProtustrankaWithAdress_1">KOSTEL S ENERGY jednostavno društvo s ograničenom odgovornošću za proizvodnju i prodaju električne energije i montažu ener Domovinskih žrtava 22, 40000 Čakovec</derivirana_varijabla>
  </DomainObject.Predmet.ProtustrankaWithAdress>
  <DomainObject.Predmet.ProtustrankaWithAdressOIB>
    <izvorni_sadrzaj>KOSTEL S ENERGY jednostavno društvo s ograničenom odgovornošću za proizvodnju i prodaju električne energije i montažu ener, OIB 34546228785, Domovinskih žrtava 22, 40000 Čakovec</izvorni_sadrzaj>
    <derivirana_varijabla naziv="DomainObject.Predmet.ProtustrankaWithAdressOIB_1">KOSTEL S ENERGY jednostavno društvo s ograničenom odgovornošću za proizvodnju i prodaju električne energije i montažu ener, OIB 34546228785, Domovinskih žrtava 22, 40000 Čakovec</derivirana_varijabla>
  </DomainObject.Predmet.ProtustrankaWithAdressOIB>
  <DomainObject.Predmet.ProtustrankaNazivFormated>
    <izvorni_sadrzaj>KOSTEL S ENERGY jednostavno društvo s ograničenom odgovornošću za proizvodnju i prodaju električne energije i montažu ener</izvorni_sadrzaj>
    <derivirana_varijabla naziv="DomainObject.Predmet.ProtustrankaNazivFormated_1">KOSTEL S ENERGY jednostavno društvo s ograničenom odgovornošću za proizvodnju i prodaju električne energije i montažu ener</derivirana_varijabla>
  </DomainObject.Predmet.ProtustrankaNazivFormated>
  <DomainObject.Predmet.ProtustrankaNazivFormatedOIB>
    <izvorni_sadrzaj>KOSTEL S ENERGY jednostavno društvo s ograničenom odgovornošću za proizvodnju i prodaju električne energije i montažu ener, OIB 34546228785</izvorni_sadrzaj>
    <derivirana_varijabla naziv="DomainObject.Predmet.ProtustrankaNazivFormatedOIB_1">KOSTEL S ENERGY jednostavno društvo s ograničenom odgovornošću za proizvodnju i prodaju električne energije i montažu ener, OIB 34546228785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109170.74</izvorni_sadrzaj>
    <derivirana_varijabla naziv="DomainObject.Predmet.TrenutnaVrijednost_1">109170.74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KOSTEL S ENERGY jednostavno društvo s ograničenom odgovornošću za proizvodnju i prodaju električne energije i montažu ener</item>
    </izvorni_sadrzaj>
    <derivirana_varijabla naziv="DomainObject.Predmet.ProtuStrankaListFormated_1">
      <item>KOSTEL S ENERGY jednostavno društvo s ograničenom odgovornošću za proizvodnju i prodaju električne energije i montažu ener</item>
    </derivirana_varijabla>
  </DomainObject.Predmet.ProtuStrankaListFormated>
  <DomainObject.Predmet.ProtuStrankaListFormatedOIB>
    <izvorni_sadrzaj>
      <item>KOSTEL S ENERGY jednostavno društvo s ograničenom odgovornošću za proizvodnju i prodaju električne energije i montažu ener, OIB 34546228785</item>
    </izvorni_sadrzaj>
    <derivirana_varijabla naziv="DomainObject.Predmet.ProtuStrankaListFormatedOIB_1">
      <item>KOSTEL S ENERGY jednostavno društvo s ograničenom odgovornošću za proizvodnju i prodaju električne energije i montažu ener, OIB 34546228785</item>
    </derivirana_varijabla>
  </DomainObject.Predmet.ProtuStrankaListFormatedOIB>
  <DomainObject.Predmet.ProtuStrankaListFormatedWithAdress>
    <izvorni_sadrzaj>
      <item>KOSTEL S ENERGY jednostavno društvo s ograničenom odgovornošću za proizvodnju i prodaju električne energije i montažu ener, Domovinskih žrtava 22, 40000 Čakovec</item>
    </izvorni_sadrzaj>
    <derivirana_varijabla naziv="DomainObject.Predmet.ProtuStrankaListFormatedWithAdress_1">
      <item>KOSTEL S ENERGY jednostavno društvo s ograničenom odgovornošću za proizvodnju i prodaju električne energije i montažu ener, Domovinskih žrtava 22, 40000 Čakovec</item>
    </derivirana_varijabla>
  </DomainObject.Predmet.ProtuStrankaListFormatedWithAdress>
  <DomainObject.Predmet.ProtuStrankaListFormatedWithAdressOIB>
    <izvorni_sadrzaj>
      <item>KOSTEL S ENERGY jednostavno društvo s ograničenom odgovornošću za proizvodnju i prodaju električne energije i montažu ener, OIB 34546228785, Domovinskih žrtava 22, 40000 Čakovec</item>
    </izvorni_sadrzaj>
    <derivirana_varijabla naziv="DomainObject.Predmet.ProtuStrankaListFormatedWithAdressOIB_1">
      <item>KOSTEL S ENERGY jednostavno društvo s ograničenom odgovornošću za proizvodnju i prodaju električne energije i montažu ener, OIB 34546228785, Domovinskih žrtava 22, 40000 Čakovec</item>
    </derivirana_varijabla>
  </DomainObject.Predmet.ProtuStrankaListFormatedWithAdressOIB>
  <DomainObject.Predmet.ProtuStrankaListNazivFormated>
    <izvorni_sadrzaj>
      <item>KOSTEL S ENERGY jednostavno društvo s ograničenom odgovornošću za proizvodnju i prodaju električne energije i montažu ener</item>
    </izvorni_sadrzaj>
    <derivirana_varijabla naziv="DomainObject.Predmet.ProtuStrankaListNazivFormated_1">
      <item>KOSTEL S ENERGY jednostavno društvo s ograničenom odgovornošću za proizvodnju i prodaju električne energije i montažu ener</item>
    </derivirana_varijabla>
  </DomainObject.Predmet.ProtuStrankaListNazivFormated>
  <DomainObject.Predmet.ProtuStrankaListNazivFormatedOIB>
    <izvorni_sadrzaj>
      <item>KOSTEL S ENERGY jednostavno društvo s ograničenom odgovornošću za proizvodnju i prodaju električne energije i montažu ener, OIB 34546228785</item>
    </izvorni_sadrzaj>
    <derivirana_varijabla naziv="DomainObject.Predmet.ProtuStrankaListNazivFormatedOIB_1">
      <item>KOSTEL S ENERGY jednostavno društvo s ograničenom odgovornošću za proizvodnju i prodaju električne energije i montažu ener, OIB 34546228785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St-219/2017-4</izvorni_sadrzaj>
    <derivirana_varijabla naziv="DomainObject.PoslovniBrojDokumenta_1">St-219/2017-4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KOSTEL S ENERGY jednostavno društvo s ograničenom odgovornošću za proizvodnju i prodaju električne energije i montažu ener</izvorni_sadrzaj>
    <derivirana_varijabla naziv="DomainObject.Predmet.ProtustrankaIDrugi_1">KOSTEL S ENERGY jednostavno društvo s ograničenom odgovornošću za proizvodnju i prodaju električne energije i montažu ener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KOSTEL S ENERGY jednostavno društvo s ograničenom odgovornošću za proizvodnju i prodaju električne energije i montažu ener, OIB 34546228785, Domovinskih žrtava 22, 40000 Čakovec</izvorni_sadrzaj>
    <derivirana_varijabla naziv="DomainObject.Predmet.ProtustrankaIDrugiAdressOIB_1">KOSTEL S ENERGY jednostavno društvo s ograničenom odgovornošću za proizvodnju i prodaju električne energije i montažu ener, OIB 34546228785, Domovinskih žrtava 22,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2017.</izvorni_sadrzaj>
    <derivirana_varijabla naziv="DomainObject.Predmet.OdlukaRjesenje.DatumDonosenjaOdluke_1">20.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St-219/2017-4</izvorni_sadrzaj>
    <derivirana_varijabla naziv="DomainObject.Predmet.OdlukaRjesenje.Oznaka_1">St-219/2017-4</derivirana_varijabla>
  </DomainObject.Predmet.OdlukaRjesenje.Oznaka>
  <DomainObject.Predmet.SudioniciListNaziv>
    <izvorni_sadrzaj>
      <item>Financijska agencija</item>
      <item>KOSTEL S ENERGY jednostavno društvo s ograničenom odgovornošću za proizvodnju i prodaju električne energije i montažu ener</item>
      <item>Sudski registar</item>
      <item>e-oglasna ploča</item>
    </izvorni_sadrzaj>
    <derivirana_varijabla naziv="DomainObject.Predmet.SudioniciListNaziv_1">
      <item>Financijska agencija</item>
      <item>KOSTEL S ENERGY jednostavno društvo s ograničenom odgovornošću za proizvodnju i prodaju električne energije i montažu ener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KOSTEL S ENERGY jednostavno društvo s ograničenom odgovornošću za proizvodnju i prodaju električne energije i montažu ener, OIB 34546228785, Domovinskih žrtava 22,40000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KOSTEL S ENERGY jednostavno društvo s ograničenom odgovornošću za proizvodnju i prodaju električne energije i montažu ener, OIB 34546228785, Domovinskih žrtava 22,40000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EAD76-8C0B-46AC-9D54-593F1A417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2845</properties:Characters>
  <properties:Lines>88</properties:Lines>
  <properties:Paragraphs>29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2017-06-20T10:39:00Z</cp:lastPrinted>
  <dcterms:modified xmlns:xsi="http://www.w3.org/2001/XMLSchema-instance" xsi:type="dcterms:W3CDTF">2017-06-20T10:40:00Z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St-219/2017-4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