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d265b" w14:paraId="26d265b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47F7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547F7"/>
    <w:rsid w:val="004F68B0"/>
    <w:rsid w:val="009B604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St-213/2017</izvorni_sadrzaj>
    <derivirana_varijabla naziv="DomainObject.Predmet.OznakaBroj_1">St-213/2017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TRIA društvo s ograničenom odgovornošću za usluge, trgovinu i proizvodnju</izvorni_sadrzaj>
    <derivirana_varijabla naziv="DomainObject.Predmet.ProtustrankaFormated_1">  TRIA društvo s ograničenom odgovornošću za usluge, trgovinu i proizvodnju</derivirana_varijabla>
  </DomainObject.Predmet.ProtustrankaFormated>
  <DomainObject.Predmet.ProtustrankaFormatedOIB>
    <izvorni_sadrzaj>  TRIA društvo s ograničenom odgovornošću za usluge, trgovinu i proizvodnju, OIB 48626579868</izvorni_sadrzaj>
    <derivirana_varijabla naziv="DomainObject.Predmet.ProtustrankaFormatedOIB_1">  TRIA društvo s ograničenom odgovornošću za usluge, trgovinu i proizvodnju, OIB 48626579868</derivirana_varijabla>
  </DomainObject.Predmet.ProtustrankaFormatedOIB>
  <DomainObject.Predmet.ProtustrankaFormatedWithAdress>
    <izvorni_sadrzaj> TRIA društvo s ograničenom odgovornošću za usluge, trgovinu i proizvodnju, Marka Kovača 10, 40315 Mursko Središće</izvorni_sadrzaj>
    <derivirana_varijabla naziv="DomainObject.Predmet.ProtustrankaFormatedWithAdress_1"> TRIA društvo s ograničenom odgovornošću za usluge, trgovinu i proizvodnju, Marka Kovača 10, 40315 Mursko Središće</derivirana_varijabla>
  </DomainObject.Predmet.ProtustrankaFormatedWithAdress>
  <DomainObject.Predmet.ProtustrankaFormatedWithAdressOIB>
    <izvorni_sadrzaj> TRIA društvo s ograničenom odgovornošću za usluge, trgovinu i proizvodnju, OIB 48626579868, Marka Kovača 10, 40315 Mursko Središće</izvorni_sadrzaj>
    <derivirana_varijabla naziv="DomainObject.Predmet.ProtustrankaFormatedWithAdressOIB_1"> TRIA društvo s ograničenom odgovornošću za usluge, trgovinu i proizvodnju, OIB 48626579868, Marka Kovača 10, 40315 Mursko Središće</derivirana_varijabla>
  </DomainObject.Predmet.ProtustrankaFormatedWithAdressOIB>
  <DomainObject.Predmet.ProtustrankaWithAdress>
    <izvorni_sadrzaj>TRIA društvo s ograničenom odgovornošću za usluge, trgovinu i proizvodnju Marka Kovača 10, 40315 Mursko Središće</izvorni_sadrzaj>
    <derivirana_varijabla naziv="DomainObject.Predmet.ProtustrankaWithAdress_1">TRIA društvo s ograničenom odgovornošću za usluge, trgovinu i proizvodnju Marka Kovača 10, 40315 Mursko Središće</derivirana_varijabla>
  </DomainObject.Predmet.ProtustrankaWithAdress>
  <DomainObject.Predmet.ProtustrankaWithAdressOIB>
    <izvorni_sadrzaj>TRIA društvo s ograničenom odgovornošću za usluge, trgovinu i proizvodnju, OIB 48626579868, Marka Kovača 10, 40315 Mursko Središće</izvorni_sadrzaj>
    <derivirana_varijabla naziv="DomainObject.Predmet.ProtustrankaWithAdressOIB_1">TRIA društvo s ograničenom odgovornošću za usluge, trgovinu i proizvodnju, OIB 48626579868, Marka Kovača 10, 40315 Mursko Središće</derivirana_varijabla>
  </DomainObject.Predmet.ProtustrankaWithAdressOIB>
  <DomainObject.Predmet.ProtustrankaNazivFormated>
    <izvorni_sadrzaj>TRIA društvo s ograničenom odgovornošću za usluge, trgovinu i proizvodnju</izvorni_sadrzaj>
    <derivirana_varijabla naziv="DomainObject.Predmet.ProtustrankaNazivFormated_1">TRIA društvo s ograničenom odgovornošću za usluge, trgovinu i proizvodnju</derivirana_varijabla>
  </DomainObject.Predmet.ProtustrankaNazivFormated>
  <DomainObject.Predmet.ProtustrankaNazivFormatedOIB>
    <izvorni_sadrzaj>TRIA društvo s ograničenom odgovornošću za usluge, trgovinu i proizvodnju, OIB 48626579868</izvorni_sadrzaj>
    <derivirana_varijabla naziv="DomainObject.Predmet.ProtustrankaNazivFormatedOIB_1">TRIA društvo s ograničenom odgovornošću za usluge, trgovinu i proizvodnju, OIB 48626579868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43705.46</izvorni_sadrzaj>
    <derivirana_varijabla naziv="DomainObject.Predmet.TrenutnaVrijednost_1">43705.46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TRIA društvo s ograničenom odgovornošću za usluge, trgovinu i proizvodnju</item>
    </izvorni_sadrzaj>
    <derivirana_varijabla naziv="DomainObject.Predmet.ProtuStrankaListFormated_1">
      <item>TRIA društvo s ograničenom odgovornošću za usluge, trgovinu i proizvodnju</item>
    </derivirana_varijabla>
  </DomainObject.Predmet.ProtuStrankaListFormated>
  <DomainObject.Predmet.ProtuStrankaListFormatedOIB>
    <izvorni_sadrzaj>
      <item>TRIA društvo s ograničenom odgovornošću za usluge, trgovinu i proizvodnju, OIB 48626579868</item>
    </izvorni_sadrzaj>
    <derivirana_varijabla naziv="DomainObject.Predmet.ProtuStrankaListFormatedOIB_1">
      <item>TRIA društvo s ograničenom odgovornošću za usluge, trgovinu i proizvodnju, OIB 48626579868</item>
    </derivirana_varijabla>
  </DomainObject.Predmet.ProtuStrankaListFormatedOIB>
  <DomainObject.Predmet.ProtuStrankaListFormatedWithAdress>
    <izvorni_sadrzaj>
      <item>TRIA društvo s ograničenom odgovornošću za usluge, trgovinu i proizvodnju, Marka Kovača 10, 40315 Mursko Središće</item>
    </izvorni_sadrzaj>
    <derivirana_varijabla naziv="DomainObject.Predmet.ProtuStrankaListFormatedWithAdress_1">
      <item>TRIA društvo s ograničenom odgovornošću za usluge, trgovinu i proizvodnju, Marka Kovača 10, 40315 Mursko Središće</item>
    </derivirana_varijabla>
  </DomainObject.Predmet.ProtuStrankaListFormatedWithAdress>
  <DomainObject.Predmet.ProtuStrankaListFormatedWithAdressOIB>
    <izvorni_sadrzaj>
      <item>TRIA društvo s ograničenom odgovornošću za usluge, trgovinu i proizvodnju, OIB 48626579868, Marka Kovača 10, 40315 Mursko Središće</item>
    </izvorni_sadrzaj>
    <derivirana_varijabla naziv="DomainObject.Predmet.ProtuStrankaListFormatedWithAdressOIB_1">
      <item>TRIA društvo s ograničenom odgovornošću za usluge, trgovinu i proizvodnju, OIB 48626579868, Marka Kovača 10, 40315 Mursko Središće</item>
    </derivirana_varijabla>
  </DomainObject.Predmet.ProtuStrankaListFormatedWithAdressOIB>
  <DomainObject.Predmet.ProtuStrankaListNazivFormated>
    <izvorni_sadrzaj>
      <item>TRIA društvo s ograničenom odgovornošću za usluge, trgovinu i proizvodnju</item>
    </izvorni_sadrzaj>
    <derivirana_varijabla naziv="DomainObject.Predmet.ProtuStrankaListNazivFormated_1">
      <item>TRIA društvo s ograničenom odgovornošću za usluge, trgovinu i proizvodnju</item>
    </derivirana_varijabla>
  </DomainObject.Predmet.ProtuStrankaListNazivFormated>
  <DomainObject.Predmet.ProtuStrankaListNazivFormatedOIB>
    <izvorni_sadrzaj>
      <item>TRIA društvo s ograničenom odgovornošću za usluge, trgovinu i proizvodnju, OIB 48626579868</item>
    </izvorni_sadrzaj>
    <derivirana_varijabla naziv="DomainObject.Predmet.ProtuStrankaListNazivFormatedOIB_1">
      <item>TRIA društvo s ograničenom odgovornošću za usluge, trgovinu i proizvodnju, OIB 48626579868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TRIA društvo s ograničenom odgovornošću za usluge, trgovinu i proizvodnju</izvorni_sadrzaj>
    <derivirana_varijabla naziv="DomainObject.Predmet.ProtustrankaIDrugi_1">TRIA društvo s ograničenom odgovornošću za usluge, trgovinu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TRIA društvo s ograničenom odgovornošću za usluge, trgovinu i proizvodnju, OIB 48626579868, Marka Kovača 10, 40315 Mursko Središće</izvorni_sadrzaj>
    <derivirana_varijabla naziv="DomainObject.Predmet.ProtustrankaIDrugiAdressOIB_1">TRIA društvo s ograničenom odgovornošću za usluge, trgovinu i proizvodnju, OIB 48626579868, Marka Kovača 10,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TRIA društvo s ograničenom odgovornošću za usluge, trgovinu i proizvodnju</item>
      <item>Sudski registar</item>
      <item>e-oglasna ploča</item>
    </izvorni_sadrzaj>
    <derivirana_varijabla naziv="DomainObject.Predmet.SudioniciListNaziv_1">
      <item>Financijska agencija</item>
      <item>TRIA društvo s ograničenom odgovornošću za usluge, trgovinu i proizvodnju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TRIA društvo s ograničenom odgovornošću za usluge, trgovinu i proizvodnju, OIB 48626579868, Marka Kovača 10,40315 Mursko Središće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TRIA društvo s ograničenom odgovornošću za usluge, trgovinu i proizvodnju, OIB 48626579868, Marka Kovača 10,40315 Mursko Središće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48626579868</item>
      <item>, OIB null</item>
    </izvorni_sadrzaj>
    <derivirana_varijabla naziv="DomainObject.Predmet.SudioniciListNazivOIB_1">
      <item>, OIB null</item>
      <item>, OIB 85821130368</item>
      <item>, OIB 48626579868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