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9aa6" w14:paraId="5849aa6" w:rsidRDefault="009512E8" w:rsidP="009512E8" w:rsidR="009512E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2E8" w:rsidP="009512E8" w:rsidR="009512E8" w:rsidRPr="008379A6">
      <w:r w:rsidRPr="008379A6">
        <w:t>REPUBLIKA HRVATSKA</w:t>
      </w:r>
    </w:p>
    <w:p w:rsidRDefault="009512E8" w:rsidP="009512E8" w:rsidR="009512E8" w:rsidRPr="008379A6">
      <w:r w:rsidRPr="008379A6">
        <w:t>TRGOVAČKI SUD U ZAGREBU</w:t>
      </w:r>
    </w:p>
    <w:p w:rsidRDefault="009512E8" w:rsidP="009512E8" w:rsidR="009512E8">
      <w:r w:rsidRPr="008379A6">
        <w:t xml:space="preserve">Zagreb, </w:t>
      </w:r>
      <w:proofErr w:type="spellStart"/>
      <w:r w:rsidRPr="008379A6">
        <w:t>Amruševa</w:t>
      </w:r>
      <w:proofErr w:type="spellEnd"/>
      <w:r w:rsidRPr="008379A6">
        <w:t xml:space="preserve">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>
        <w:t xml:space="preserve">     </w:t>
      </w:r>
      <w:r w:rsidRPr="008379A6">
        <w:t>72 St</w:t>
      </w:r>
      <w:r>
        <w:t>-4328/2016</w:t>
      </w:r>
      <w:r w:rsidR="002B357D">
        <w:t>-9</w:t>
      </w:r>
    </w:p>
    <w:p w:rsidRDefault="009512E8" w:rsidP="009512E8" w:rsidR="009512E8" w:rsidRPr="008379A6">
      <w:pPr>
        <w:jc w:val="center"/>
      </w:pPr>
      <w:r w:rsidRPr="008379A6">
        <w:t>REPUBLIKA HRVATSKA</w:t>
      </w:r>
    </w:p>
    <w:p w:rsidRDefault="009512E8" w:rsidP="009512E8" w:rsidR="009512E8">
      <w:pPr>
        <w:jc w:val="center"/>
      </w:pPr>
      <w:r>
        <w:t>R J E Š E NJ E</w:t>
      </w:r>
    </w:p>
    <w:p w:rsidRDefault="009512E8" w:rsidP="009512E8" w:rsidR="009512E8">
      <w:pPr>
        <w:jc w:val="both"/>
      </w:pPr>
    </w:p>
    <w:p w:rsidRDefault="009512E8" w:rsidP="009512E8" w:rsidR="009512E8">
      <w:pPr>
        <w:autoSpaceDE w:val="false"/>
        <w:autoSpaceDN w:val="false"/>
        <w:adjustRightInd w:val="false"/>
        <w:jc w:val="both"/>
      </w:pPr>
      <w:r>
        <w:t xml:space="preserve">Trgovački sud u Zagrebu, po sucu pojedincu Nikoli Ribariću, u postupku </w:t>
      </w:r>
      <w:proofErr w:type="spellStart"/>
      <w:r>
        <w:t>predstečajne</w:t>
      </w:r>
      <w:proofErr w:type="spellEnd"/>
      <w:r>
        <w:t xml:space="preserve"> nagodbe u povodu prijedloga dužnika </w:t>
      </w:r>
      <w:r w:rsidRPr="007078B5">
        <w:t xml:space="preserve">KUMAL S d.o.o. </w:t>
      </w:r>
      <w:r>
        <w:t>,</w:t>
      </w:r>
      <w:r w:rsidRPr="007078B5">
        <w:t xml:space="preserve"> </w:t>
      </w:r>
      <w:r>
        <w:t xml:space="preserve">Zagreb (Grad Zagreb), Ilica 251, OIB:  </w:t>
      </w:r>
      <w:r w:rsidRPr="007078B5">
        <w:t>71549040939</w:t>
      </w:r>
      <w:r>
        <w:t>, dana 3.3.2017.,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</w:t>
      </w:r>
      <w:proofErr w:type="spellStart"/>
      <w:r w:rsidR="00471994" w:rsidRPr="001E5B92">
        <w:t>predstečajne</w:t>
      </w:r>
      <w:proofErr w:type="spellEnd"/>
      <w:r w:rsidR="00471994" w:rsidRPr="001E5B92">
        <w:t xml:space="preserve"> </w:t>
      </w:r>
      <w:r w:rsidR="00A73AF6" w:rsidRPr="001E5B92">
        <w:t>nagodbe u postupk</w:t>
      </w:r>
      <w:r w:rsidR="00EB1183">
        <w:t>u</w:t>
      </w:r>
      <w:r w:rsidR="00A73AF6" w:rsidRPr="001E5B92">
        <w:t xml:space="preserve">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9512E8" w:rsidP="00A73AF6" w:rsidR="00471994" w:rsidRPr="001E5B92">
      <w:r w:rsidRPr="007078B5">
        <w:t xml:space="preserve">KUMAL S d.o.o. </w:t>
      </w:r>
      <w:r>
        <w:t>,</w:t>
      </w:r>
      <w:r w:rsidRPr="007078B5">
        <w:t xml:space="preserve"> </w:t>
      </w:r>
      <w:r>
        <w:t xml:space="preserve">Zagreb (Grad Zagreb), Ilica 251, OIB:  </w:t>
      </w:r>
      <w:r w:rsidRPr="007078B5">
        <w:t>71549040939</w:t>
      </w:r>
      <w:r>
        <w:t>,</w:t>
      </w:r>
      <w:r w:rsidR="00017AC5">
        <w:t>,</w:t>
      </w:r>
      <w:r w:rsidR="00A73AF6" w:rsidRPr="001E5B92">
        <w:t xml:space="preserve"> </w:t>
      </w:r>
      <w:r w:rsidR="00471994" w:rsidRPr="001E5B92">
        <w:t>određuje se  za dan:</w:t>
      </w:r>
    </w:p>
    <w:p w:rsidRDefault="00471994" w:rsidP="00471994" w:rsidR="00471994" w:rsidRPr="001E5B92"/>
    <w:p w:rsidRDefault="009512E8" w:rsidP="00471994" w:rsidR="00471994" w:rsidRPr="006208CC">
      <w:pPr>
        <w:rPr>
          <w:b/>
        </w:rPr>
      </w:pPr>
      <w:r>
        <w:rPr>
          <w:b/>
        </w:rPr>
        <w:t>20</w:t>
      </w:r>
      <w:r w:rsidR="000E4173" w:rsidRPr="006208CC">
        <w:rPr>
          <w:b/>
        </w:rPr>
        <w:t>.</w:t>
      </w:r>
      <w:r>
        <w:rPr>
          <w:b/>
        </w:rPr>
        <w:t xml:space="preserve"> ožujka</w:t>
      </w:r>
      <w:r w:rsidR="001E5B92" w:rsidRPr="006208CC">
        <w:rPr>
          <w:b/>
        </w:rPr>
        <w:t xml:space="preserve"> 201</w:t>
      </w:r>
      <w:r w:rsidR="002B77AC">
        <w:rPr>
          <w:b/>
        </w:rPr>
        <w:t>7</w:t>
      </w:r>
      <w:r w:rsidR="00797E94" w:rsidRPr="006208CC">
        <w:rPr>
          <w:b/>
        </w:rPr>
        <w:t>.</w:t>
      </w:r>
      <w:r w:rsidR="00471994" w:rsidRPr="006208CC">
        <w:rPr>
          <w:b/>
        </w:rPr>
        <w:t xml:space="preserve"> u</w:t>
      </w:r>
      <w:r w:rsidR="00E91103" w:rsidRPr="006208CC">
        <w:rPr>
          <w:b/>
        </w:rPr>
        <w:t xml:space="preserve">  </w:t>
      </w:r>
      <w:r w:rsidR="00E84329" w:rsidRPr="006208CC">
        <w:rPr>
          <w:b/>
        </w:rPr>
        <w:t>10,</w:t>
      </w:r>
      <w:r>
        <w:rPr>
          <w:b/>
        </w:rPr>
        <w:t>3</w:t>
      </w:r>
      <w:r w:rsidR="000E4173" w:rsidRPr="006208CC">
        <w:rPr>
          <w:b/>
        </w:rPr>
        <w:t>0</w:t>
      </w:r>
      <w:r w:rsidR="00017AC5" w:rsidRPr="006208CC">
        <w:rPr>
          <w:b/>
        </w:rPr>
        <w:t xml:space="preserve"> </w:t>
      </w:r>
      <w:r w:rsidR="00471994" w:rsidRPr="006208CC">
        <w:rPr>
          <w:b/>
        </w:rPr>
        <w:t xml:space="preserve">sati u zgradi Trgovačkog suda Zagreb, Petrinjska  8, </w:t>
      </w:r>
      <w:r w:rsidR="006208CC" w:rsidRPr="006208CC">
        <w:rPr>
          <w:b/>
        </w:rPr>
        <w:t xml:space="preserve"> </w:t>
      </w:r>
      <w:r w:rsidR="001951E9">
        <w:rPr>
          <w:b/>
        </w:rPr>
        <w:t>soba 82</w:t>
      </w:r>
      <w:r w:rsidR="00C45812" w:rsidRPr="006208CC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E91103" w:rsidP="00965001" w:rsidR="00E91103" w:rsidRPr="001E5B92">
      <w:pPr>
        <w:jc w:val="both"/>
      </w:pPr>
    </w:p>
    <w:p w:rsidRDefault="00C45812" w:rsidP="002A35AF" w:rsidR="00471994" w:rsidRPr="00D15B09">
      <w:pPr>
        <w:jc w:val="center"/>
      </w:pPr>
      <w:r w:rsidRPr="00D15B09">
        <w:t xml:space="preserve">U Zagrebu </w:t>
      </w:r>
      <w:r w:rsidR="009512E8">
        <w:t>3</w:t>
      </w:r>
      <w:r w:rsidR="00471994" w:rsidRPr="00D15B09">
        <w:t>.</w:t>
      </w:r>
      <w:r w:rsidR="009512E8">
        <w:t xml:space="preserve"> ožujka</w:t>
      </w:r>
      <w:r w:rsidR="00471994" w:rsidRPr="00D15B09">
        <w:t xml:space="preserve"> 201</w:t>
      </w:r>
      <w:r w:rsidR="001951E9">
        <w:t>7</w:t>
      </w:r>
      <w:r w:rsidR="00471994" w:rsidRPr="00D15B09">
        <w:t>.</w:t>
      </w:r>
    </w:p>
    <w:p w:rsidRDefault="00471994" w:rsidP="00471994" w:rsidR="00471994" w:rsidRPr="001E5B92"/>
    <w:p w:rsidRDefault="002B357D" w:rsidP="00E91121" w:rsidR="002B35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357D" w:rsidP="00E91121" w:rsidR="002B35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357D" w:rsidP="00E91121" w:rsidR="002B35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357D" w:rsidP="00E91121" w:rsidR="002B357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B357D" w:rsidP="00E91121" w:rsidR="002B35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7C7B" w:rsidP="009512E8" w:rsidR="00BD7C7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14027" w:rsidP="00017AC5" w:rsidR="0041402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14027" w:rsidP="00597BE1" w:rsidR="0041402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471994" w:rsidR="00471994" w:rsidRPr="001E5B92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 ZFPPN-a).</w:t>
      </w:r>
    </w:p>
    <w:p w:rsidRDefault="00BD7C7B" w:rsidP="001E5B92" w:rsidR="00BD7C7B"/>
    <w:p w:rsidRDefault="002B357D" w:rsidP="001E5B92" w:rsidR="002B357D"/>
    <w:p w:rsidRDefault="002B357D" w:rsidP="001E5B92" w:rsidR="002B357D"/>
    <w:p w:rsidRDefault="002B357D" w:rsidP="001E5B92" w:rsidR="002B357D"/>
    <w:p w:rsidRDefault="002B357D" w:rsidP="001E5B92" w:rsidR="002B357D"/>
    <w:p w:rsidRDefault="002B357D" w:rsidP="001E5B92" w:rsidR="002B357D"/>
    <w:p w:rsidRDefault="002B357D" w:rsidP="001E5B92" w:rsidR="002B357D"/>
    <w:p w:rsidRDefault="002B357D" w:rsidP="001E5B92" w:rsidR="002B357D"/>
    <w:p w:rsidRDefault="002B357D" w:rsidP="001E5B92" w:rsidR="002B357D"/>
    <w:p w:rsidRDefault="002B357D" w:rsidP="001E5B92" w:rsidR="002B357D"/>
    <w:p w:rsidRDefault="002B357D" w:rsidP="001E5B92" w:rsidR="002B357D"/>
    <w:p w:rsidRDefault="002B357D" w:rsidP="001E5B92" w:rsidR="002B357D"/>
    <w:p w:rsidRDefault="002B357D" w:rsidP="001E5B92" w:rsidR="002B357D"/>
    <w:sectPr w:rsidR="002B35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0E4173"/>
    <w:rsid w:val="001951E9"/>
    <w:rsid w:val="001E5B92"/>
    <w:rsid w:val="00226B99"/>
    <w:rsid w:val="002A35AF"/>
    <w:rsid w:val="002A61CA"/>
    <w:rsid w:val="002B357D"/>
    <w:rsid w:val="002B77AC"/>
    <w:rsid w:val="003D3D20"/>
    <w:rsid w:val="00414027"/>
    <w:rsid w:val="00424AA3"/>
    <w:rsid w:val="00471994"/>
    <w:rsid w:val="005456F7"/>
    <w:rsid w:val="005F5D4A"/>
    <w:rsid w:val="006208CC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512E8"/>
    <w:rsid w:val="00965001"/>
    <w:rsid w:val="00967DC9"/>
    <w:rsid w:val="00A34244"/>
    <w:rsid w:val="00A702E6"/>
    <w:rsid w:val="00A73AF6"/>
    <w:rsid w:val="00B64242"/>
    <w:rsid w:val="00BD7C7B"/>
    <w:rsid w:val="00C10508"/>
    <w:rsid w:val="00C45812"/>
    <w:rsid w:val="00CB529F"/>
    <w:rsid w:val="00CE06E8"/>
    <w:rsid w:val="00D06919"/>
    <w:rsid w:val="00D15B09"/>
    <w:rsid w:val="00DA5C01"/>
    <w:rsid w:val="00DD7206"/>
    <w:rsid w:val="00E30FE1"/>
    <w:rsid w:val="00E46643"/>
    <w:rsid w:val="00E7455B"/>
    <w:rsid w:val="00E84329"/>
    <w:rsid w:val="00E91103"/>
    <w:rsid w:val="00EB1183"/>
    <w:rsid w:val="00ED388F"/>
    <w:rsid w:val="00F45CE5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10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10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4328</izvorni_sadrzaj>
    <derivirana_varijabla naziv="DomainObject.Predmet.Broj_1">4328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St-4328/2016</izvorni_sadrzaj>
    <derivirana_varijabla naziv="DomainObject.Predmet.OznakaBroj_1">St-4328/2016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KUMAL S d.o.o. zastupanog po punomoćniku MADIRAZZA &amp; PARTNERI, odvjetničko društvo d.o.o.</izvorni_sadrzaj>
    <derivirana_varijabla naziv="DomainObject.Predmet.ProtustrankaFormated_1">  KUMAL S d.o.o. zastupanog po punomoćniku MADIRAZZA &amp; PARTNERI, odvjetničko društvo d.o.o.</derivirana_varijabla>
  </DomainObject.Predmet.ProtustrankaFormated>
  <DomainObject.Predmet.ProtustrankaFormatedOIB>
    <izvorni_sadrzaj>  KUMAL S d.o.o., OIB 71549040939 zastupanog po punomoćniku MADIRAZZA &amp; PARTNERI, odvjetničko društvo d.o.o.</izvorni_sadrzaj>
    <derivirana_varijabla naziv="DomainObject.Predmet.ProtustrankaFormatedOIB_1">  KUMAL S d.o.o., OIB 71549040939 zastupanog po punomoćniku MADIRAZZA &amp; PARTNERI, odvjetničko društvo d.o.o.</derivirana_varijabla>
  </DomainObject.Predmet.ProtustrankaFormatedOIB>
  <DomainObject.Predmet.ProtustrankaFormatedWithAdress>
    <izvorni_sadrzaj> KUMAL S d.o.o., Ilica 251, 10000 Zagreb zastupanog po punomoćniku MADIRAZZA &amp; PARTNERI, odvjetničko društvo d.o.o.</izvorni_sadrzaj>
    <derivirana_varijabla naziv="DomainObject.Predmet.ProtustrankaFormatedWithAdress_1"> KUMAL S d.o.o., Ilica 251, 10000 Zagreb zastupanog po punomoćniku MADIRAZZA &amp; PARTNERI, odvjetničko društvo d.o.o.</derivirana_varijabla>
  </DomainObject.Predmet.ProtustrankaFormatedWithAdress>
  <DomainObject.Predmet.ProtustrankaFormatedWithAdressOIB>
    <izvorni_sadrzaj> KUMAL S d.o.o., OIB 71549040939, Ilica 251, 10000 Zagreb zastupanog po punomoćniku MADIRAZZA &amp; PARTNERI, odvjetničko društvo d.o.o.</izvorni_sadrzaj>
    <derivirana_varijabla naziv="DomainObject.Predmet.ProtustrankaFormatedWithAdressOIB_1"> KUMAL S d.o.o., OIB 71549040939, Ilica 251, 10000 Zagreb zastupanog po punomoćniku MADIRAZZA &amp; PARTNERI, odvjetničko društvo d.o.o.</derivirana_varijabla>
  </DomainObject.Predmet.ProtustrankaFormatedWithAdressOIB>
  <DomainObject.Predmet.ProtustrankaWithAdress>
    <izvorni_sadrzaj>KUMAL S d.o.o. Ilica 251, 10000 Zagreb</izvorni_sadrzaj>
    <derivirana_varijabla naziv="DomainObject.Predmet.ProtustrankaWithAdress_1">KUMAL S d.o.o. Ilica 251, 10000 Zagreb</derivirana_varijabla>
  </DomainObject.Predmet.ProtustrankaWithAdress>
  <DomainObject.Predmet.ProtustrankaWithAdressOIB>
    <izvorni_sadrzaj>KUMAL S d.o.o., OIB 71549040939, Ilica 251, 10000 Zagreb</izvorni_sadrzaj>
    <derivirana_varijabla naziv="DomainObject.Predmet.ProtustrankaWithAdressOIB_1">KUMAL S d.o.o., OIB 71549040939, Ilica 251, 10000 Zagreb</derivirana_varijabla>
  </DomainObject.Predmet.ProtustrankaWithAdressOIB>
  <DomainObject.Predmet.ProtustrankaNazivFormated>
    <izvorni_sadrzaj>KUMAL S d.o.o.</izvorni_sadrzaj>
    <derivirana_varijabla naziv="DomainObject.Predmet.ProtustrankaNazivFormated_1">KUMAL S d.o.o.</derivirana_varijabla>
  </DomainObject.Predmet.ProtustrankaNazivFormated>
  <DomainObject.Predmet.ProtustrankaNazivFormatedOIB>
    <izvorni_sadrzaj>KUMAL S d.o.o., OIB 71549040939</izvorni_sadrzaj>
    <derivirana_varijabla naziv="DomainObject.Predmet.ProtustrankaNazivFormatedOIB_1">KUMAL S d.o.o., OIB 71549040939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KUMAL S d.o.o.</izvorni_sadrzaj>
    <derivirana_varijabla naziv="DomainObject.Predmet.StrankaFormated_1">  KUMAL S d.o.o.</derivirana_varijabla>
  </DomainObject.Predmet.StrankaFormated>
  <DomainObject.Predmet.StrankaFormatedOIB>
    <izvorni_sadrzaj>  KUMAL S d.o.o., OIB 71549040939</izvorni_sadrzaj>
    <derivirana_varijabla naziv="DomainObject.Predmet.StrankaFormatedOIB_1">  KUMAL S d.o.o., OIB 71549040939</derivirana_varijabla>
  </DomainObject.Predmet.StrankaFormatedOIB>
  <DomainObject.Predmet.StrankaFormatedWithAdress>
    <izvorni_sadrzaj> KUMAL S d.o.o., Ilica 251, 10000 Zagreb</izvorni_sadrzaj>
    <derivirana_varijabla naziv="DomainObject.Predmet.StrankaFormatedWithAdress_1"> KUMAL S d.o.o., Ilica 251, 10000 Zagreb</derivirana_varijabla>
  </DomainObject.Predmet.StrankaFormatedWithAdress>
  <DomainObject.Predmet.StrankaFormatedWithAdressOIB>
    <izvorni_sadrzaj> KUMAL S d.o.o., OIB 71549040939, Ilica 251, 10000 Zagreb</izvorni_sadrzaj>
    <derivirana_varijabla naziv="DomainObject.Predmet.StrankaFormatedWithAdressOIB_1"> KUMAL S d.o.o., OIB 71549040939, Ilica 251, 10000 Zagreb</derivirana_varijabla>
  </DomainObject.Predmet.StrankaFormatedWithAdressOIB>
  <DomainObject.Predmet.StrankaWithAdress>
    <izvorni_sadrzaj>KUMAL S d.o.o. Ilica 251,10000 Zagreb</izvorni_sadrzaj>
    <derivirana_varijabla naziv="DomainObject.Predmet.StrankaWithAdress_1">KUMAL S d.o.o. Ilica 251,10000 Zagreb</derivirana_varijabla>
  </DomainObject.Predmet.StrankaWithAdress>
  <DomainObject.Predmet.StrankaWithAdressOIB>
    <izvorni_sadrzaj>KUMAL S d.o.o., OIB 71549040939, Ilica 251,10000 Zagreb</izvorni_sadrzaj>
    <derivirana_varijabla naziv="DomainObject.Predmet.StrankaWithAdressOIB_1">KUMAL S d.o.o., OIB 71549040939, Ilica 251,10000 Zagreb</derivirana_varijabla>
  </DomainObject.Predmet.StrankaWithAdressOIB>
  <DomainObject.Predmet.StrankaNazivFormated>
    <izvorni_sadrzaj>KUMAL S d.o.o.</izvorni_sadrzaj>
    <derivirana_varijabla naziv="DomainObject.Predmet.StrankaNazivFormated_1">KUMAL S d.o.o.</derivirana_varijabla>
  </DomainObject.Predmet.StrankaNazivFormated>
  <DomainObject.Predmet.StrankaNazivFormatedOIB>
    <izvorni_sadrzaj>KUMAL S d.o.o., OIB 71549040939</izvorni_sadrzaj>
    <derivirana_varijabla naziv="DomainObject.Predmet.StrankaNazivFormatedOIB_1">KUMAL S d.o.o., OIB 71549040939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KUMAL S d.o.o.</item>
    </izvorni_sadrzaj>
    <derivirana_varijabla naziv="DomainObject.Predmet.StrankaListFormated_1">
      <item>KUMAL S d.o.o.</item>
    </derivirana_varijabla>
  </DomainObject.Predmet.StrankaListFormated>
  <DomainObject.Predmet.StrankaListFormatedOIB>
    <izvorni_sadrzaj>
      <item>KUMAL S d.o.o., OIB 71549040939</item>
    </izvorni_sadrzaj>
    <derivirana_varijabla naziv="DomainObject.Predmet.StrankaListFormatedOIB_1">
      <item>KUMAL S d.o.o., OIB 71549040939</item>
    </derivirana_varijabla>
  </DomainObject.Predmet.StrankaListFormatedOIB>
  <DomainObject.Predmet.StrankaListFormatedWithAdress>
    <izvorni_sadrzaj>
      <item>KUMAL S d.o.o., Ilica 251, 10000 Zagreb</item>
    </izvorni_sadrzaj>
    <derivirana_varijabla naziv="DomainObject.Predmet.StrankaListFormatedWithAdress_1">
      <item>KUMAL S d.o.o., Ilica 251, 10000 Zagreb</item>
    </derivirana_varijabla>
  </DomainObject.Predmet.StrankaListFormatedWithAdress>
  <DomainObject.Predmet.StrankaListFormatedWithAdressOIB>
    <izvorni_sadrzaj>
      <item>KUMAL S d.o.o., OIB 71549040939, Ilica 251, 10000 Zagreb</item>
    </izvorni_sadrzaj>
    <derivirana_varijabla naziv="DomainObject.Predmet.StrankaListFormatedWithAdressOIB_1">
      <item>KUMAL S d.o.o., OIB 71549040939, Ilica 251, 10000 Zagreb</item>
    </derivirana_varijabla>
  </DomainObject.Predmet.StrankaListFormatedWithAdressOIB>
  <DomainObject.Predmet.StrankaListNazivFormated>
    <izvorni_sadrzaj>
      <item>KUMAL S d.o.o.</item>
    </izvorni_sadrzaj>
    <derivirana_varijabla naziv="DomainObject.Predmet.StrankaListNazivFormated_1">
      <item>KUMAL S d.o.o.</item>
    </derivirana_varijabla>
  </DomainObject.Predmet.StrankaListNazivFormated>
  <DomainObject.Predmet.StrankaListNazivFormatedOIB>
    <izvorni_sadrzaj>
      <item>KUMAL S d.o.o., OIB 71549040939</item>
    </izvorni_sadrzaj>
    <derivirana_varijabla naziv="DomainObject.Predmet.StrankaListNazivFormatedOIB_1">
      <item>KUMAL S d.o.o., OIB 71549040939</item>
    </derivirana_varijabla>
  </DomainObject.Predmet.StrankaListNazivFormatedOIB>
  <DomainObject.Predmet.ProtuStrankaListFormated>
    <izvorni_sadrzaj>
      <item>KUMAL S d.o.o. zastupanog po punomoćniku MADIRAZZA &amp; PARTNERI, odvjetničko društvo d.o.o.</item>
    </izvorni_sadrzaj>
    <derivirana_varijabla naziv="DomainObject.Predmet.ProtuStrankaListFormated_1">
      <item>KUMAL S d.o.o. zastupanog po punomoćniku MADIRAZZA &amp; PARTNERI, odvjetničko društvo d.o.o.</item>
    </derivirana_varijabla>
  </DomainObject.Predmet.ProtuStrankaListFormated>
  <DomainObject.Predmet.ProtuStrankaListFormatedOIB>
    <izvorni_sadrzaj>
      <item>KUMAL S d.o.o., OIB 71549040939 zastupanog po punomoćniku MADIRAZZA &amp; PARTNERI, odvjetničko društvo d.o.o.</item>
    </izvorni_sadrzaj>
    <derivirana_varijabla naziv="DomainObject.Predmet.ProtuStrankaListFormatedOIB_1">
      <item>KUMAL S d.o.o., OIB 71549040939 zastupanog po punomoćniku MADIRAZZA &amp; PARTNERI, odvjetničko društvo d.o.o.</item>
    </derivirana_varijabla>
  </DomainObject.Predmet.ProtuStrankaListFormatedOIB>
  <DomainObject.Predmet.ProtuStrankaListFormatedWithAdress>
    <izvorni_sadrzaj>
      <item>KUMAL S d.o.o., Ilica 251, 10000 Zagreb zastupanog po punomoćniku MADIRAZZA &amp; PARTNERI, odvjetničko društvo d.o.o.</item>
    </izvorni_sadrzaj>
    <derivirana_varijabla naziv="DomainObject.Predmet.ProtuStrankaListFormatedWithAdress_1">
      <item>KUMAL S d.o.o., Ilica 251, 10000 Zagreb zastupanog po punomoćniku MADIRAZZA &amp; PARTNERI, odvjetničko društvo d.o.o.</item>
    </derivirana_varijabla>
  </DomainObject.Predmet.ProtuStrankaListFormatedWithAdress>
  <DomainObject.Predmet.ProtuStrankaListFormatedWithAdressOIB>
    <izvorni_sadrzaj>
      <item>KUMAL S d.o.o., OIB 71549040939, Ilica 251, 10000 Zagreb zastupanog po punomoćniku MADIRAZZA &amp; PARTNERI, odvjetničko društvo d.o.o.</item>
    </izvorni_sadrzaj>
    <derivirana_varijabla naziv="DomainObject.Predmet.ProtuStrankaListFormatedWithAdressOIB_1">
      <item>KUMAL S d.o.o., OIB 71549040939, Ilica 251, 10000 Zagreb zastupanog po punomoćniku MADIRAZZA &amp; PARTNERI, odvjetničko društvo d.o.o.</item>
    </derivirana_varijabla>
  </DomainObject.Predmet.ProtuStrankaListFormatedWithAdressOIB>
  <DomainObject.Predmet.ProtuStrankaListNazivFormated>
    <izvorni_sadrzaj>
      <item>KUMAL S d.o.o.</item>
    </izvorni_sadrzaj>
    <derivirana_varijabla naziv="DomainObject.Predmet.ProtuStrankaListNazivFormated_1">
      <item>KUMAL S d.o.o.</item>
    </derivirana_varijabla>
  </DomainObject.Predmet.ProtuStrankaListNazivFormated>
  <DomainObject.Predmet.ProtuStrankaListNazivFormatedOIB>
    <izvorni_sadrzaj>
      <item>KUMAL S d.o.o., OIB 71549040939</item>
    </izvorni_sadrzaj>
    <derivirana_varijabla naziv="DomainObject.Predmet.ProtuStrankaListNazivFormatedOIB_1">
      <item>KUMAL S d.o.o., OIB 71549040939</item>
    </derivirana_varijabla>
  </DomainObject.Predmet.ProtuStrankaListNazivFormatedOIB>
  <DomainObject.Predmet.OstaliListFormated>
    <izvorni_sadrzaj>
      <item>MADIRAZZA &amp; PARTNERI, odvjetničko društvo d.o.o. punomoćnik sudionika u postupku KUMAL S d.o.o.</item>
      <item>Ema Kalogjera Juranić</item>
    </izvorni_sadrzaj>
    <derivirana_varijabla naziv="DomainObject.Predmet.OstaliListFormated_1">
      <item>MADIRAZZA &amp; PARTNERI, odvjetničko društvo d.o.o. punomoćnik sudionika u postupku KUMAL S d.o.o.</item>
      <item>Ema Kalogjera Juranić</item>
    </derivirana_varijabla>
  </DomainObject.Predmet.OstaliListFormated>
  <DomainObject.Predmet.OstaliListFormatedOIB>
    <izvorni_sadrzaj>
      <item>MADIRAZZA &amp; PARTNERI, odvjetničko društvo d.o.o., OIB 37462847637 punomoćnik sudionika u postupku KUMAL S d.o.o.</item>
      <item>Ema Kalogjera Juranić, OIB 48794356556</item>
    </izvorni_sadrzaj>
    <derivirana_varijabla naziv="DomainObject.Predmet.OstaliListFormatedOIB_1">
      <item>MADIRAZZA &amp; PARTNERI, odvjetničko društvo d.o.o., OIB 37462847637 punomoćnik sudionika u postupku KUMAL S d.o.o.</item>
      <item>Ema Kalogjera Juranić, OIB 48794356556</item>
    </derivirana_varijabla>
  </DomainObject.Predmet.OstaliListFormatedOIB>
  <DomainObject.Predmet.OstaliListFormatedWithAdress>
    <izvorni_sadrzaj>
      <item>MADIRAZZA &amp; PARTNERI, odvjetničko društvo d.o.o., Masarykova 21, 10000 Zagreb punomoćnik sudionika u postupku KUMAL S d.o.o.</item>
      <item>Ema Kalogjera Juranić, Trg bana Josipa Jelačića 3, 10000 Zagreb</item>
    </izvorni_sadrzaj>
    <derivirana_varijabla naziv="DomainObject.Predmet.OstaliListFormatedWithAdress_1">
      <item>MADIRAZZA &amp; PARTNERI, odvjetničko društvo d.o.o., Masarykova 21, 10000 Zagreb punomoćnik sudionika u postupku KUMAL S d.o.o.</item>
      <item>Ema Kalogjera Juranić, Trg bana Josipa Jelačića 3, 10000 Zagreb</item>
    </derivirana_varijabla>
  </DomainObject.Predmet.OstaliListFormatedWithAdress>
  <DomainObject.Predmet.OstaliListFormatedWithAdressOIB>
    <izvorni_sadrzaj>
      <item>MADIRAZZA &amp; PARTNERI, odvjetničko društvo d.o.o., OIB 37462847637, Masarykova 21, 10000 Zagreb punomoćnik sudionika u postupku KUMAL S d.o.o.</item>
      <item>Ema Kalogjera Juranić, OIB 48794356556, Trg bana Josipa Jelačića 3, 10000 Zagreb</item>
    </izvorni_sadrzaj>
    <derivirana_varijabla naziv="DomainObject.Predmet.OstaliListFormatedWithAdressOIB_1">
      <item>MADIRAZZA &amp; PARTNERI, odvjetničko društvo d.o.o., OIB 37462847637, Masarykova 21, 10000 Zagreb punomoćnik sudionika u postupku KUMAL S d.o.o.</item>
      <item>Ema Kalogjera Juranić, OIB 48794356556, Trg bana Josipa Jelačića 3, 10000 Zagreb</item>
    </derivirana_varijabla>
  </DomainObject.Predmet.OstaliListFormatedWithAdressOIB>
  <DomainObject.Predmet.OstaliListNazivFormated>
    <izvorni_sadrzaj>
      <item>MADIRAZZA &amp; PARTNERI, odvjetničko društvo d.o.o.</item>
      <item>Ema Kalogjera Juranić</item>
    </izvorni_sadrzaj>
    <derivirana_varijabla naziv="DomainObject.Predmet.OstaliListNazivFormated_1">
      <item>MADIRAZZA &amp; PARTNERI, odvjetničko društvo d.o.o.</item>
      <item>Ema Kalogjera Juranić</item>
    </derivirana_varijabla>
  </DomainObject.Predmet.OstaliListNazivFormated>
  <DomainObject.Predmet.OstaliListNazivFormatedOIB>
    <izvorni_sadrzaj>
      <item>MADIRAZZA &amp; PARTNERI, odvjetničko društvo d.o.o., OIB 37462847637</item>
      <item>Ema Kalogjera Juranić, OIB 48794356556</item>
    </izvorni_sadrzaj>
    <derivirana_varijabla naziv="DomainObject.Predmet.OstaliListNazivFormatedOIB_1">
      <item>MADIRAZZA &amp; PARTNERI, odvjetničko društvo d.o.o., OIB 37462847637</item>
      <item>Ema Kalogjera Juranić, OIB 48794356556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KUMAL S d.o.o.</izvorni_sadrzaj>
    <derivirana_varijabla naziv="DomainObject.Predmet.StrankaIDrugi_1">KUMAL S d.o.o.</derivirana_varijabla>
  </DomainObject.Predmet.StrankaIDrugi>
  <DomainObject.Predmet.ProtustrankaIDrugi>
    <izvorni_sadrzaj>KUMAL S d.o.o.</izvorni_sadrzaj>
    <derivirana_varijabla naziv="DomainObject.Predmet.ProtustrankaIDrugi_1">KUMAL S d.o.o.</derivirana_varijabla>
  </DomainObject.Predmet.ProtustrankaIDrugi>
  <DomainObject.Predmet.StrankaIDrugiAdressOIB>
    <izvorni_sadrzaj>KUMAL S d.o.o., OIB 71549040939, Ilica 251, 10000 Zagreb</izvorni_sadrzaj>
    <derivirana_varijabla naziv="DomainObject.Predmet.StrankaIDrugiAdressOIB_1">KUMAL S d.o.o., OIB 71549040939, Ilica 251, 10000 Zagreb</derivirana_varijabla>
  </DomainObject.Predmet.StrankaIDrugiAdressOIB>
  <DomainObject.Predmet.ProtustrankaIDrugiAdressOIB>
    <izvorni_sadrzaj>KUMAL S d.o.o., OIB 71549040939, Ilica 251, 10000 Zagreb</izvorni_sadrzaj>
    <derivirana_varijabla naziv="DomainObject.Predmet.ProtustrankaIDrugiAdressOIB_1">KUMAL S d.o.o., OIB 71549040939, Ilica 251,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KUMAL S d.o.o.</item>
      <item>KUMAL S d.o.o.</item>
      <item>MADIRAZZA &amp; PARTNERI, odvjetničko društvo d.o.o.</item>
      <item>Ema Kalogjera Juranić</item>
    </izvorni_sadrzaj>
    <derivirana_varijabla naziv="DomainObject.Predmet.SudioniciListNaziv_1">
      <item>KUMAL S d.o.o.</item>
      <item>KUMAL S d.o.o.</item>
      <item>MADIRAZZA &amp; PARTNERI, odvjetničko društvo d.o.o.</item>
      <item>Ema Kalogjera Juranić</item>
    </derivirana_varijabla>
  </DomainObject.Predmet.SudioniciListNaziv>
  <DomainObject.Predmet.SudioniciListAdressOIB>
    <izvorni_sadrzaj>
      <item>KUMAL S d.o.o., OIB 71549040939, Ilica 251,10000 Zagreb</item>
      <item>KUMAL S d.o.o., OIB 71549040939, Ilica 251,10000 Zagreb</item>
      <item>MADIRAZZA &amp; PARTNERI, odvjetničko društvo d.o.o., OIB 37462847637, Masarykova 21,10000 Zagreb</item>
      <item>Ema Kalogjera Juranić, OIB 48794356556, Trg bana Josipa Jelačića 3,10000 Zagreb</item>
    </izvorni_sadrzaj>
    <derivirana_varijabla naziv="DomainObject.Predmet.SudioniciListAdressOIB_1">
      <item>KUMAL S d.o.o., OIB 71549040939, Ilica 251,10000 Zagreb</item>
      <item>KUMAL S d.o.o., OIB 71549040939, Ilica 251,10000 Zagreb</item>
      <item>MADIRAZZA &amp; PARTNERI, odvjetničko društvo d.o.o., OIB 37462847637, Masarykova 21,10000 Zagreb</item>
      <item>Ema Kalogjera Juranić, OIB 48794356556,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71549040939</item>
      <item>, OIB 71549040939</item>
      <item>, OIB 37462847637</item>
      <item>, OIB 48794356556</item>
    </izvorni_sadrzaj>
    <derivirana_varijabla naziv="DomainObject.Predmet.SudioniciListNazivOIB_1">
      <item>, OIB 71549040939</item>
      <item>, OIB 71549040939</item>
      <item>, OIB 37462847637</item>
      <item>, OIB 48794356556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175</properties:Words>
  <properties:Characters>880</properties:Characters>
  <properties:Lines>52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2017-03-03T10:14:00Z</dcterms:created>
  <dc:creator>nribaric</dc:creator>
  <cp:lastModifiedBy>Jadranka Zelić</cp:lastModifiedBy>
  <cp:lastPrinted>2017-03-03T10:13:00Z</cp:lastPrinted>
  <dcterms:modified xmlns:xsi="http://www.w3.org/2001/XMLSchema-instance" xsi:type="dcterms:W3CDTF">2017-03-03T10:16:00Z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