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9d56" w14:paraId="95d9d56" w:rsidRDefault="007F6AA7" w:rsidP="00910611" w:rsidR="007F6AA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6AA7" w:rsidP="00910611" w:rsidR="007F6AA7">
      <w:r>
        <w:rPr>
          <w:rFonts w:eastAsia="MS Mincho"/>
        </w:rPr>
        <w:t>REPUBLIKA HRVATSKA</w:t>
      </w:r>
    </w:p>
    <w:p w:rsidRDefault="007F6AA7" w:rsidP="00910611" w:rsidR="007F6AA7">
      <w:r>
        <w:rPr>
          <w:rFonts w:eastAsia="MS Mincho"/>
        </w:rPr>
        <w:t>TRGOVAČKI SUD U RIJECI</w:t>
      </w:r>
    </w:p>
    <w:p w:rsidRDefault="007F6AA7" w:rsidR="007F6AA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F11DC" w:rsidP="0030222D" w:rsidR="000F11DC" w:rsidRPr="00FE7AB2">
      <w:pPr>
        <w:jc w:val="both"/>
      </w:pPr>
    </w:p>
    <w:p w:rsidRDefault="00B23DF4" w:rsidP="0030222D" w:rsidR="00B23DF4" w:rsidRPr="00FE7AB2">
      <w:pPr>
        <w:jc w:val="both"/>
      </w:pPr>
    </w:p>
    <w:p w:rsidRDefault="00253D10" w:rsidP="0030222D" w:rsidR="00B23DF4" w:rsidRPr="00FE7AB2">
      <w:pPr>
        <w:pStyle w:val="Naslov1"/>
        <w:rPr>
          <w:b w:val="false"/>
          <w:sz w:val="24"/>
          <w:szCs w:val="24"/>
        </w:rPr>
      </w:pPr>
      <w:r w:rsidRPr="00FE7AB2">
        <w:rPr>
          <w:b w:val="false"/>
          <w:sz w:val="24"/>
          <w:szCs w:val="24"/>
        </w:rPr>
        <w:t>R E P U B L I K A    H R V A T S K A</w:t>
      </w:r>
    </w:p>
    <w:p w:rsidRDefault="0030222D" w:rsidP="0030222D" w:rsidR="0030222D" w:rsidRPr="00FE7AB2">
      <w:pPr>
        <w:pStyle w:val="Naslov1"/>
        <w:rPr>
          <w:b w:val="false"/>
          <w:sz w:val="24"/>
          <w:szCs w:val="24"/>
        </w:rPr>
      </w:pPr>
      <w:r w:rsidRPr="00FE7AB2">
        <w:rPr>
          <w:b w:val="false"/>
          <w:sz w:val="24"/>
          <w:szCs w:val="24"/>
        </w:rPr>
        <w:t>R J E Š E N J E</w:t>
      </w:r>
    </w:p>
    <w:p w:rsidRDefault="0030222D" w:rsidP="0030222D" w:rsidR="0030222D" w:rsidRPr="00FE7AB2"/>
    <w:p w:rsidRDefault="0030222D" w:rsidP="00021FF7" w:rsidR="0030222D" w:rsidRPr="00FE7AB2">
      <w:pPr>
        <w:ind w:firstLine="720"/>
        <w:jc w:val="both"/>
      </w:pPr>
      <w:r w:rsidRPr="00FE7AB2">
        <w:t>Trgovački sud u Rijeci,</w:t>
      </w:r>
      <w:r w:rsidR="00DF79F1" w:rsidRPr="00FE7AB2">
        <w:t xml:space="preserve"> OIB 88785964957,</w:t>
      </w:r>
      <w:r w:rsidRPr="00FE7AB2">
        <w:t xml:space="preserve"> po sucu</w:t>
      </w:r>
      <w:r w:rsidR="007D4134" w:rsidRPr="00FE7AB2">
        <w:t xml:space="preserve"> pojedincu</w:t>
      </w:r>
      <w:r w:rsidRPr="00FE7AB2">
        <w:t xml:space="preserve"> </w:t>
      </w:r>
      <w:r w:rsidR="00FE7AB2">
        <w:t>Veri Jeleno</w:t>
      </w:r>
      <w:r w:rsidRPr="00FE7AB2">
        <w:t xml:space="preserve">vić, u </w:t>
      </w:r>
      <w:r w:rsidR="007D4134" w:rsidRPr="00FE7AB2">
        <w:t>pred</w:t>
      </w:r>
      <w:r w:rsidR="000254D4" w:rsidRPr="00FE7AB2">
        <w:t xml:space="preserve">stečajnom postupku nad dužnikom </w:t>
      </w:r>
      <w:r w:rsidR="00861788">
        <w:rPr>
          <w:bCs/>
        </w:rPr>
        <w:t>BRKLJAČIĆ</w:t>
      </w:r>
      <w:r w:rsidR="00861788">
        <w:t xml:space="preserve"> NEKRETNINE društvo s ograničenom odgovornošću za trgovinu, ugostiteljstvo i prijevoz robe Gospić, Zagrebačka 26, OIB: 85683356342</w:t>
      </w:r>
      <w:r w:rsidR="007D4134" w:rsidRPr="00FE7AB2">
        <w:t>,</w:t>
      </w:r>
      <w:r w:rsidR="00253D10" w:rsidRPr="00FE7AB2">
        <w:t xml:space="preserve"> </w:t>
      </w:r>
      <w:r w:rsidR="007D4134" w:rsidRPr="00FE7AB2">
        <w:t xml:space="preserve">dana </w:t>
      </w:r>
      <w:r w:rsidR="00FE7AB2">
        <w:t xml:space="preserve"> </w:t>
      </w:r>
      <w:r w:rsidR="00861788">
        <w:t xml:space="preserve">6. prosinca </w:t>
      </w:r>
      <w:r w:rsidR="00FE7AB2">
        <w:t>2018.</w:t>
      </w:r>
    </w:p>
    <w:p w:rsidRDefault="00632005" w:rsidP="0030222D" w:rsidR="00632005" w:rsidRPr="00FE7AB2">
      <w:pPr>
        <w:jc w:val="center"/>
      </w:pPr>
    </w:p>
    <w:p w:rsidRDefault="0030222D" w:rsidP="00B224E2" w:rsidR="00B224E2" w:rsidRPr="00FE7AB2">
      <w:pPr>
        <w:jc w:val="center"/>
      </w:pPr>
      <w:r w:rsidRPr="00FE7AB2">
        <w:t xml:space="preserve">r i j e š i o </w:t>
      </w:r>
      <w:r w:rsidR="008E4BEC" w:rsidRPr="00FE7AB2">
        <w:t xml:space="preserve">  </w:t>
      </w:r>
      <w:r w:rsidR="008C691F" w:rsidRPr="00FE7AB2">
        <w:t xml:space="preserve"> </w:t>
      </w:r>
      <w:r w:rsidRPr="00FE7AB2">
        <w:t xml:space="preserve"> j e</w:t>
      </w:r>
    </w:p>
    <w:p w:rsidRDefault="00B224E2" w:rsidP="00B224E2" w:rsidR="00B224E2" w:rsidRPr="00FE7AB2">
      <w:pPr>
        <w:jc w:val="center"/>
      </w:pPr>
    </w:p>
    <w:p w:rsidRDefault="003E146F" w:rsidP="00B224E2" w:rsidR="0030222D" w:rsidRPr="00FE7AB2">
      <w:pPr>
        <w:jc w:val="both"/>
      </w:pPr>
      <w:r w:rsidRPr="00FE7AB2">
        <w:t>I.</w:t>
      </w:r>
      <w:r w:rsidR="00B224E2" w:rsidRPr="00FE7AB2">
        <w:tab/>
      </w:r>
      <w:r w:rsidR="003724D3" w:rsidRPr="00FE7AB2">
        <w:t>Utvrđene su</w:t>
      </w:r>
      <w:r w:rsidR="0030222D" w:rsidRPr="00FE7AB2">
        <w:t xml:space="preserve"> tražbine sljedećih vjerovnika:</w:t>
      </w:r>
    </w:p>
    <w:p w:rsidRDefault="00861788" w:rsidP="00FE7AB2" w:rsidR="00FE7AB2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>
        <w:t xml:space="preserve">ALPOD-EUROPOD d.o.o. za proizvodnju i trgovinu Zagreb, Trnjanska cesta 105, OIB: </w:t>
      </w:r>
      <w:r>
        <w:rPr>
          <w:bCs/>
        </w:rPr>
        <w:t>15905925499</w:t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  <w:r w:rsidR="00A653A9" w:rsidRPr="00FE7AB2">
        <w:rPr>
          <w:lang w:eastAsia="en-US"/>
        </w:rPr>
        <w:t xml:space="preserve"> </w:t>
      </w:r>
      <w:r w:rsidR="00FE7AB2">
        <w:rPr>
          <w:lang w:eastAsia="en-US"/>
        </w:rPr>
        <w:t xml:space="preserve">   </w:t>
      </w:r>
    </w:p>
    <w:p w:rsidRDefault="00FE7AB2" w:rsidP="00FE7AB2" w:rsidR="007D4134" w:rsidRPr="00FE7AB2">
      <w:pPr>
        <w:pStyle w:val="Odlomakpopisa"/>
        <w:ind w:left="1069"/>
        <w:jc w:val="right"/>
        <w:rPr>
          <w:lang w:eastAsia="en-US"/>
        </w:rPr>
      </w:pPr>
      <w:r>
        <w:rPr>
          <w:lang w:eastAsia="en-US"/>
        </w:rPr>
        <w:t xml:space="preserve"> </w:t>
      </w:r>
      <w:r w:rsidR="00861788">
        <w:t xml:space="preserve">66.589,31 </w:t>
      </w:r>
      <w:r w:rsidR="007D4134" w:rsidRPr="00FE7AB2">
        <w:rPr>
          <w:lang w:eastAsia="en-US"/>
        </w:rPr>
        <w:t>kn</w:t>
      </w:r>
    </w:p>
    <w:p w:rsidRDefault="00861788" w:rsidP="009E19E5" w:rsidR="007D4134" w:rsidRPr="00FE7AB2">
      <w:pPr>
        <w:pStyle w:val="Odlomakpopisa"/>
        <w:numPr>
          <w:ilvl w:val="0"/>
          <w:numId w:val="9"/>
        </w:numPr>
        <w:jc w:val="right"/>
        <w:rPr>
          <w:lang w:eastAsia="en-US"/>
        </w:rPr>
      </w:pPr>
      <w:r w:rsidRPr="00861788">
        <w:rPr>
          <w:lang w:eastAsia="en-US"/>
        </w:rPr>
        <w:t>A3 d.o.o. Split (Grad Split), 141. Brigade 14, OIB: 81559837980</w:t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  <w:t xml:space="preserve"> </w:t>
      </w:r>
      <w:r>
        <w:t xml:space="preserve">235.430,42 </w:t>
      </w:r>
      <w:r w:rsidR="007D4134" w:rsidRPr="00FE7AB2">
        <w:rPr>
          <w:lang w:eastAsia="en-US"/>
        </w:rPr>
        <w:t>kn</w:t>
      </w:r>
    </w:p>
    <w:p w:rsidRDefault="00861788" w:rsidP="00FE7AB2" w:rsidR="007D4134" w:rsidRPr="00FE7AB2">
      <w:pPr>
        <w:pStyle w:val="Odlomakpopisa"/>
        <w:numPr>
          <w:ilvl w:val="0"/>
          <w:numId w:val="9"/>
        </w:numPr>
        <w:jc w:val="right"/>
        <w:rPr>
          <w:lang w:eastAsia="en-US"/>
        </w:rPr>
      </w:pPr>
      <w:r>
        <w:t>AQUATERM d.o.o. Karlovac (Grad Karlovac), Primorska 28, OIB: 24611744274</w:t>
      </w:r>
      <w:r w:rsidR="00A653A9" w:rsidRPr="00FE7AB2">
        <w:rPr>
          <w:lang w:eastAsia="en-US"/>
        </w:rPr>
        <w:t xml:space="preserve"> </w:t>
      </w:r>
      <w:r>
        <w:t xml:space="preserve">425,00 </w:t>
      </w:r>
      <w:r w:rsidR="007D4134" w:rsidRPr="00FE7AB2">
        <w:rPr>
          <w:lang w:eastAsia="en-US"/>
        </w:rPr>
        <w:t>kn</w:t>
      </w:r>
    </w:p>
    <w:p w:rsidRDefault="00861788" w:rsidP="00861788" w:rsidR="00FE7AB2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 w:rsidRPr="00861788">
        <w:rPr>
          <w:lang w:eastAsia="en-US"/>
        </w:rPr>
        <w:t>AUTO SERVIS JURJEVIĆ d.o.o. za trgovinu, proizvodnju i usluge u stečaju Zagreb (Grad Zagreb), Bohinjska 12</w:t>
      </w:r>
    </w:p>
    <w:p w:rsidRDefault="007D4134" w:rsidP="00FE7AB2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A653A9" w:rsidRPr="00FE7AB2">
        <w:rPr>
          <w:lang w:eastAsia="en-US"/>
        </w:rPr>
        <w:t xml:space="preserve">    </w:t>
      </w:r>
      <w:r w:rsidR="00861788">
        <w:t xml:space="preserve">370,85 </w:t>
      </w:r>
      <w:r w:rsidRPr="00FE7AB2">
        <w:rPr>
          <w:lang w:eastAsia="en-US"/>
        </w:rPr>
        <w:t>kn</w:t>
      </w:r>
    </w:p>
    <w:p w:rsidRDefault="00861788" w:rsidP="00FE7AB2" w:rsidR="00FE7AB2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>
        <w:t>ANU d.o.o. Varaždin (Grad Varaždin), Međimurska 28, OIB: 58148876862</w:t>
      </w:r>
    </w:p>
    <w:p w:rsidRDefault="007D4134" w:rsidP="00FE7AB2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A653A9" w:rsidRPr="00FE7AB2">
        <w:rPr>
          <w:lang w:eastAsia="en-US"/>
        </w:rPr>
        <w:t xml:space="preserve">  </w:t>
      </w:r>
      <w:r w:rsidR="00861788">
        <w:t xml:space="preserve">19.904,17 </w:t>
      </w:r>
      <w:r w:rsidRPr="00FE7AB2">
        <w:rPr>
          <w:lang w:eastAsia="en-US"/>
        </w:rPr>
        <w:t>kn</w:t>
      </w:r>
    </w:p>
    <w:p w:rsidRDefault="00861788" w:rsidP="00FE7AB2" w:rsidR="00E32171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>
        <w:t>DENIS BAREŠIĆ VL. OBRTA MEŽNAR građevinske usluge, BELAJ 27 A, OIB: 13592397276</w:t>
      </w:r>
      <w:r w:rsidR="007D4134" w:rsidRPr="00FE7AB2">
        <w:rPr>
          <w:lang w:eastAsia="en-US"/>
        </w:rPr>
        <w:tab/>
      </w:r>
    </w:p>
    <w:p w:rsidRDefault="007D4134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</w:t>
      </w:r>
      <w:r w:rsidR="00A653A9" w:rsidRPr="00FE7AB2">
        <w:rPr>
          <w:lang w:eastAsia="en-US"/>
        </w:rPr>
        <w:t xml:space="preserve">      </w:t>
      </w:r>
      <w:r w:rsidR="00861788">
        <w:t xml:space="preserve">126,00 </w:t>
      </w:r>
      <w:r w:rsidRPr="00FE7AB2">
        <w:rPr>
          <w:lang w:eastAsia="en-US"/>
        </w:rPr>
        <w:t>kn</w:t>
      </w:r>
    </w:p>
    <w:p w:rsidRDefault="004B6272" w:rsidP="00A64E10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rPr>
          <w:bCs/>
        </w:rPr>
        <w:t>BIGROM</w:t>
      </w:r>
      <w:r>
        <w:t xml:space="preserve"> d.o.o. za građevinarstvo i trgovinu Gospić, Kukljić 65, OIB: 25104092057</w:t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</w:p>
    <w:p w:rsidRDefault="00A653A9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 xml:space="preserve">    </w:t>
      </w:r>
      <w:r w:rsidR="004B6272">
        <w:t xml:space="preserve">293,00 </w:t>
      </w:r>
      <w:r w:rsidR="007D4134" w:rsidRPr="00FE7AB2">
        <w:rPr>
          <w:lang w:eastAsia="en-US"/>
        </w:rPr>
        <w:t>kn</w:t>
      </w:r>
    </w:p>
    <w:p w:rsidRDefault="007D4134" w:rsidP="007D4134" w:rsidR="007D4134" w:rsidRPr="00FE7AB2">
      <w:pPr>
        <w:ind w:left="709"/>
        <w:rPr>
          <w:lang w:eastAsia="en-US"/>
        </w:rPr>
      </w:pPr>
    </w:p>
    <w:p w:rsidRDefault="004B6272" w:rsidP="00A64E10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>OBRT A M V O, VL. ANDREJA BOGDANIĆ, OTOČAC, PROZOR 24, OIB: 42366207174</w:t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</w:p>
    <w:p w:rsidRDefault="007D4134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  <w:t xml:space="preserve">     </w:t>
      </w:r>
      <w:r w:rsidR="00A653A9" w:rsidRPr="00FE7AB2">
        <w:rPr>
          <w:lang w:eastAsia="en-US"/>
        </w:rPr>
        <w:t xml:space="preserve">    </w:t>
      </w:r>
      <w:r w:rsidR="004B6272">
        <w:t xml:space="preserve">37.495,32 </w:t>
      </w:r>
      <w:r w:rsidRPr="00FE7AB2">
        <w:rPr>
          <w:lang w:eastAsia="en-US"/>
        </w:rPr>
        <w:t>kn</w:t>
      </w:r>
    </w:p>
    <w:p w:rsidRDefault="007D4134" w:rsidP="007D4134" w:rsidR="007D4134" w:rsidRPr="00FE7AB2">
      <w:pPr>
        <w:ind w:left="709"/>
        <w:rPr>
          <w:lang w:eastAsia="en-US"/>
        </w:rPr>
      </w:pPr>
    </w:p>
    <w:p w:rsidRDefault="004B6272" w:rsidP="00A64E10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>Velimir Došen, odvjetnik u Rijeci, Korzo 4, OIB: 10430659897</w:t>
      </w:r>
      <w:r w:rsidR="007D4134" w:rsidRPr="00FE7AB2">
        <w:rPr>
          <w:lang w:eastAsia="en-US"/>
        </w:rPr>
        <w:tab/>
      </w:r>
    </w:p>
    <w:p w:rsidRDefault="007D4134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="004B6272">
        <w:t xml:space="preserve">19.475,00 </w:t>
      </w:r>
      <w:r w:rsidRPr="00FE7AB2">
        <w:rPr>
          <w:lang w:eastAsia="en-US"/>
        </w:rPr>
        <w:t>kn</w:t>
      </w:r>
    </w:p>
    <w:p w:rsidRDefault="004B6272" w:rsidP="00A64E10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 xml:space="preserve">EFFECTUS društvo s ograničenom odgovornošću za savjetovanje i usluge Bjelovar, Vukovarska 14, OIB: </w:t>
      </w:r>
      <w:r>
        <w:rPr>
          <w:bCs/>
        </w:rPr>
        <w:t>36523098396</w:t>
      </w:r>
    </w:p>
    <w:p w:rsidRDefault="007D4134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="00A653A9" w:rsidRPr="00FE7AB2">
        <w:rPr>
          <w:lang w:eastAsia="en-US"/>
        </w:rPr>
        <w:tab/>
      </w:r>
      <w:r w:rsidR="00A653A9" w:rsidRPr="00FE7AB2">
        <w:rPr>
          <w:lang w:eastAsia="en-US"/>
        </w:rPr>
        <w:tab/>
      </w:r>
      <w:r w:rsidR="00A653A9" w:rsidRPr="00FE7AB2">
        <w:rPr>
          <w:lang w:eastAsia="en-US"/>
        </w:rPr>
        <w:tab/>
      </w:r>
      <w:r w:rsidR="00A653A9" w:rsidRPr="00FE7AB2">
        <w:rPr>
          <w:lang w:eastAsia="en-US"/>
        </w:rPr>
        <w:tab/>
      </w:r>
      <w:r w:rsidR="00A653A9"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A653A9" w:rsidRPr="00FE7AB2">
        <w:rPr>
          <w:lang w:eastAsia="en-US"/>
        </w:rPr>
        <w:t xml:space="preserve">        </w:t>
      </w:r>
      <w:r w:rsidR="004B6272">
        <w:t xml:space="preserve">261,00 </w:t>
      </w:r>
      <w:r w:rsidR="00A64E10">
        <w:t xml:space="preserve"> </w:t>
      </w:r>
      <w:r w:rsidRPr="00FE7AB2">
        <w:rPr>
          <w:lang w:eastAsia="en-US"/>
        </w:rPr>
        <w:t>kn</w:t>
      </w:r>
    </w:p>
    <w:p w:rsidRDefault="004B6272" w:rsidP="00A64E10" w:rsidR="00A64E10">
      <w:pPr>
        <w:pStyle w:val="Odlomakpopisa"/>
        <w:numPr>
          <w:ilvl w:val="0"/>
          <w:numId w:val="9"/>
        </w:numPr>
        <w:rPr>
          <w:lang w:eastAsia="en-US"/>
        </w:rPr>
      </w:pPr>
      <w:r>
        <w:t xml:space="preserve">ELEKTROCENTAR PETEK d.o.o. za proizvodnju, usluge i trgovinu Ivanić-Grad, Etanska cesta 8, OIB: </w:t>
      </w:r>
      <w:r>
        <w:rPr>
          <w:bCs/>
        </w:rPr>
        <w:t>17491977848</w:t>
      </w:r>
    </w:p>
    <w:p w:rsidRDefault="00A653A9" w:rsidP="00E32171" w:rsidR="007D4134" w:rsidRPr="00FE7AB2">
      <w:pPr>
        <w:ind w:left="70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</w:t>
      </w:r>
      <w:r w:rsidR="004B6272">
        <w:t xml:space="preserve">358,63 </w:t>
      </w:r>
      <w:r w:rsidR="007D4134" w:rsidRPr="00FE7AB2">
        <w:rPr>
          <w:lang w:eastAsia="en-US"/>
        </w:rPr>
        <w:t>kn</w:t>
      </w:r>
    </w:p>
    <w:p w:rsidRDefault="00A653A9" w:rsidP="007D4134" w:rsidR="00A653A9" w:rsidRPr="00FE7AB2">
      <w:pPr>
        <w:ind w:left="709"/>
        <w:rPr>
          <w:lang w:eastAsia="en-US"/>
        </w:rPr>
      </w:pPr>
    </w:p>
    <w:p w:rsidRDefault="004B6272" w:rsidP="009E19E5" w:rsidR="007D4134" w:rsidRPr="00FE7AB2">
      <w:pPr>
        <w:pStyle w:val="Odlomakpopisa"/>
        <w:numPr>
          <w:ilvl w:val="0"/>
          <w:numId w:val="9"/>
        </w:numPr>
        <w:ind w:left="709"/>
        <w:jc w:val="right"/>
        <w:rPr>
          <w:lang w:eastAsia="en-US"/>
        </w:rPr>
      </w:pPr>
      <w:r w:rsidRPr="004B6272">
        <w:t>Financijska agencija Zagreb, Ulica grada Vukovara 70, OIB: 85821130368</w:t>
      </w:r>
      <w:r w:rsidR="00A653A9" w:rsidRPr="00FE7AB2">
        <w:rPr>
          <w:lang w:eastAsia="en-US"/>
        </w:rPr>
        <w:tab/>
        <w:t xml:space="preserve">       </w:t>
      </w:r>
      <w:r>
        <w:t xml:space="preserve">5.987,22 </w:t>
      </w:r>
      <w:r w:rsidR="007D4134" w:rsidRPr="00FE7AB2">
        <w:rPr>
          <w:lang w:eastAsia="en-US"/>
        </w:rPr>
        <w:t>kn</w:t>
      </w:r>
    </w:p>
    <w:p w:rsidRDefault="004B6272" w:rsidP="004B6272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4B6272">
        <w:t>V.I. GALIĆ AUTO SERVIS, obrt, vl. Ivan Galić, Imotski, Bruna Bušića 56, OIB: 22859373167</w:t>
      </w:r>
    </w:p>
    <w:p w:rsidRDefault="00A653A9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4B6272">
        <w:t xml:space="preserve">301.813,23 </w:t>
      </w:r>
      <w:r w:rsidR="007D4134" w:rsidRPr="00FE7AB2">
        <w:rPr>
          <w:lang w:eastAsia="en-US"/>
        </w:rPr>
        <w:t>kn</w:t>
      </w:r>
    </w:p>
    <w:p w:rsidRDefault="004B6272" w:rsidP="004B6272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4B6272">
        <w:t>GM KVARTE, društvo s ograničenom odgovornošću za vađenje kamena, šljunka i pijeska, trgovinu i usluge Perušić, Kvarte 95, OIB: 14851722900</w:t>
      </w:r>
    </w:p>
    <w:p w:rsidRDefault="00A653A9" w:rsidP="00E32171" w:rsidR="00B8271D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  <w:r w:rsidRPr="00FE7AB2">
        <w:rPr>
          <w:lang w:eastAsia="en-US"/>
        </w:rPr>
        <w:t xml:space="preserve"> </w:t>
      </w:r>
      <w:r w:rsidR="004B6272">
        <w:t xml:space="preserve">66.274,86 </w:t>
      </w:r>
      <w:r w:rsidR="007D4134" w:rsidRPr="00FE7AB2">
        <w:rPr>
          <w:lang w:eastAsia="en-US"/>
        </w:rPr>
        <w:t>kn</w:t>
      </w:r>
    </w:p>
    <w:p w:rsidRDefault="004B6272" w:rsidP="004B6272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4B6272">
        <w:t>STIPE GRAVIĆ VL. OBRTA STIPE PRIPREMNI RADOVI NA GRADILIŠTU, Prkos, DOMOVINSKOG RATA 58, OIB: 72744083677</w:t>
      </w:r>
      <w:r w:rsidR="00E32171">
        <w:t xml:space="preserve">  </w:t>
      </w:r>
    </w:p>
    <w:p w:rsidRDefault="00E32171" w:rsidP="00E32171" w:rsidR="00A653A9">
      <w:pPr>
        <w:pStyle w:val="Odlomakpopisa"/>
        <w:ind w:left="1069"/>
        <w:jc w:val="right"/>
        <w:rPr>
          <w:lang w:eastAsia="en-US"/>
        </w:rPr>
      </w:pPr>
      <w:r>
        <w:t xml:space="preserve"> </w:t>
      </w:r>
      <w:r w:rsidR="004B6272">
        <w:t xml:space="preserve">20.000,00 </w:t>
      </w:r>
      <w:r>
        <w:t>kn</w:t>
      </w:r>
    </w:p>
    <w:p w:rsidRDefault="004B6272" w:rsidP="004B6272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4B6272">
        <w:t>"EL-MONT" ELEKTROINSTALACIJSKI RADOVI vl. MLADEN GRUBIŠIĆ, RIJEKA, RUŽIĆEVA 19, OIB: 12208469163</w:t>
      </w:r>
      <w:r w:rsidR="00E32171">
        <w:t xml:space="preserve">     </w:t>
      </w:r>
    </w:p>
    <w:p w:rsidRDefault="004B6272" w:rsidP="00E32171" w:rsidR="00E32171">
      <w:pPr>
        <w:pStyle w:val="Odlomakpopisa"/>
        <w:ind w:left="1069"/>
        <w:jc w:val="right"/>
        <w:rPr>
          <w:lang w:eastAsia="en-US"/>
        </w:rPr>
      </w:pPr>
      <w:r w:rsidRPr="004B6272">
        <w:t>14.424,07</w:t>
      </w:r>
      <w:r>
        <w:t xml:space="preserve"> </w:t>
      </w:r>
      <w:r w:rsidR="00E32171">
        <w:t>kn</w:t>
      </w:r>
    </w:p>
    <w:p w:rsidRDefault="004B6272" w:rsidP="004B6272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4B6272">
        <w:t>Hrvatska radiotelevizija Zagreb, Prisavlje 3, OIB: 68419124305</w:t>
      </w:r>
    </w:p>
    <w:p w:rsidRDefault="00E32171" w:rsidP="00E32171" w:rsidR="00E32171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4B6272">
        <w:t xml:space="preserve">5.702,90 </w:t>
      </w:r>
      <w:r w:rsidRPr="00FE7AB2">
        <w:rPr>
          <w:lang w:eastAsia="en-US"/>
        </w:rPr>
        <w:t>kn</w:t>
      </w:r>
    </w:p>
    <w:p w:rsidRDefault="004B6272" w:rsidP="00E32171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 xml:space="preserve">HRVATSKE ŠUME društvo s ograničenom odgovornošću Zagreb, Ul. Lj. Farkaša Vukotinovića 2, OIB: </w:t>
      </w:r>
      <w:r>
        <w:rPr>
          <w:bCs/>
        </w:rPr>
        <w:t>69693144506</w:t>
      </w:r>
      <w:r w:rsidR="00E32171" w:rsidRPr="00FE7AB2">
        <w:rPr>
          <w:lang w:eastAsia="en-US"/>
        </w:rPr>
        <w:tab/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     </w:t>
      </w:r>
      <w:r w:rsidR="004B6272">
        <w:t xml:space="preserve">32.493,72 </w:t>
      </w:r>
      <w:r w:rsidRPr="00FE7AB2">
        <w:rPr>
          <w:lang w:eastAsia="en-US"/>
        </w:rPr>
        <w:t>kn</w:t>
      </w:r>
    </w:p>
    <w:p w:rsidRDefault="004B6272" w:rsidP="00E32171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>HRVATSKI AUTOKLUB,  Zagreb, Avenija Dubrovnik 44, OIB: 53540975485</w:t>
      </w:r>
      <w:r w:rsidR="00E32171" w:rsidRPr="00FE7AB2">
        <w:rPr>
          <w:lang w:eastAsia="en-US"/>
        </w:rPr>
        <w:tab/>
      </w:r>
    </w:p>
    <w:p w:rsidRDefault="00E32171" w:rsidP="00E32171" w:rsidR="00E32171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</w:t>
      </w:r>
      <w:r w:rsidR="004B6272">
        <w:t xml:space="preserve">1.000,00 </w:t>
      </w:r>
      <w:r w:rsidRPr="00FE7AB2">
        <w:rPr>
          <w:lang w:eastAsia="en-US"/>
        </w:rPr>
        <w:t>kn</w:t>
      </w:r>
    </w:p>
    <w:p w:rsidRDefault="004B6272" w:rsidP="00E32171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 xml:space="preserve">KANIKA d.o.o. za trgovinu i usluge Zagreb, Nikole Pavića 11, OIB: </w:t>
      </w:r>
      <w:r>
        <w:rPr>
          <w:bCs/>
        </w:rPr>
        <w:t>88150979673</w:t>
      </w:r>
      <w:r w:rsidR="00E32171" w:rsidRPr="00FE7AB2">
        <w:rPr>
          <w:lang w:eastAsia="en-US"/>
        </w:rPr>
        <w:tab/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     </w:t>
      </w:r>
      <w:r w:rsidR="004B6272">
        <w:t xml:space="preserve">759,00 </w:t>
      </w:r>
      <w:r w:rsidRPr="00FE7AB2">
        <w:rPr>
          <w:lang w:eastAsia="en-US"/>
        </w:rPr>
        <w:t>kn</w:t>
      </w:r>
    </w:p>
    <w:p w:rsidRDefault="004B6272" w:rsidP="00E32171" w:rsidR="00E32171">
      <w:pPr>
        <w:pStyle w:val="Odlomakpopisa"/>
        <w:numPr>
          <w:ilvl w:val="0"/>
          <w:numId w:val="9"/>
        </w:numPr>
        <w:ind w:firstLine="0" w:left="709"/>
        <w:jc w:val="both"/>
        <w:rPr>
          <w:lang w:eastAsia="en-US"/>
        </w:rPr>
      </w:pPr>
      <w:r>
        <w:t>JAKOV KRMPOTIĆ VL. OBRTA 4 M PRIJEVOZNIČKI OBRT, Barlete, BARLETE 37, OIB: 66993685293</w:t>
      </w:r>
      <w:r w:rsidR="00E32171" w:rsidRPr="00FE7AB2">
        <w:rPr>
          <w:lang w:eastAsia="en-US"/>
        </w:rPr>
        <w:tab/>
      </w:r>
    </w:p>
    <w:p w:rsidRDefault="00E32171" w:rsidP="00E32171" w:rsidR="00E32171" w:rsidRPr="00FE7AB2">
      <w:pPr>
        <w:pStyle w:val="Odlomakpopisa"/>
        <w:ind w:left="70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</w:t>
      </w:r>
      <w:r w:rsidR="004B6272">
        <w:t xml:space="preserve">230,00 </w:t>
      </w:r>
      <w:r w:rsidRPr="00FE7AB2">
        <w:rPr>
          <w:lang w:eastAsia="en-US"/>
        </w:rPr>
        <w:t>kn</w:t>
      </w:r>
    </w:p>
    <w:p w:rsidRDefault="004B6272" w:rsidP="00E32171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 xml:space="preserve">LABOR društvo s ograničenom odgovornošću za građenje i trgovinu Donji Proložac, Donji Proložac b.b., OIB: </w:t>
      </w:r>
      <w:r>
        <w:rPr>
          <w:bCs/>
        </w:rPr>
        <w:t>06681400687</w:t>
      </w:r>
      <w:r w:rsidR="00E32171" w:rsidRPr="00FE7AB2">
        <w:rPr>
          <w:lang w:eastAsia="en-US"/>
        </w:rPr>
        <w:tab/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4B6272">
        <w:t xml:space="preserve">1.250,00 </w:t>
      </w:r>
      <w:r w:rsidRPr="00FE7AB2">
        <w:rPr>
          <w:lang w:eastAsia="en-US"/>
        </w:rPr>
        <w:t>kn</w:t>
      </w:r>
    </w:p>
    <w:p w:rsidRDefault="00E32171" w:rsidP="00216DE2" w:rsidR="00216DE2">
      <w:pPr>
        <w:pStyle w:val="Odlomakpopisa"/>
        <w:ind w:left="709"/>
        <w:jc w:val="both"/>
        <w:rPr>
          <w:lang w:eastAsia="en-US"/>
        </w:rPr>
      </w:pPr>
      <w:r>
        <w:t xml:space="preserve">23. </w:t>
      </w:r>
      <w:r w:rsidR="004B6272">
        <w:t xml:space="preserve">LIKA CESTE d.o.o. za održavanje, zaštitu, rekonstrukciju, izgradnju cesta i cestovnih objekata Gospić, Smiljanska 41, OIB: </w:t>
      </w:r>
      <w:r w:rsidR="004B6272">
        <w:rPr>
          <w:bCs/>
        </w:rPr>
        <w:t>92953194406</w:t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</w:p>
    <w:p w:rsidRDefault="00E32171" w:rsidP="00216DE2" w:rsidR="00E32171" w:rsidRPr="00FE7AB2">
      <w:pPr>
        <w:pStyle w:val="Odlomakpopisa"/>
        <w:ind w:left="709"/>
        <w:jc w:val="right"/>
        <w:rPr>
          <w:lang w:eastAsia="en-US"/>
        </w:rPr>
      </w:pPr>
      <w:r w:rsidRPr="00FE7AB2">
        <w:rPr>
          <w:lang w:eastAsia="en-US"/>
        </w:rPr>
        <w:tab/>
        <w:t xml:space="preserve">         </w:t>
      </w:r>
      <w:r w:rsidR="004B6272">
        <w:t xml:space="preserve">58,00 </w:t>
      </w:r>
      <w:r w:rsidRPr="00FE7AB2">
        <w:rPr>
          <w:lang w:eastAsia="en-US"/>
        </w:rPr>
        <w:t>kn</w:t>
      </w:r>
    </w:p>
    <w:p w:rsidRDefault="004B6272" w:rsidP="00216DE2" w:rsidR="00E32171">
      <w:pPr>
        <w:pStyle w:val="Odlomakpopisa"/>
        <w:numPr>
          <w:ilvl w:val="0"/>
          <w:numId w:val="11"/>
        </w:numPr>
        <w:ind w:firstLine="0" w:left="709"/>
        <w:rPr>
          <w:lang w:eastAsia="en-US"/>
        </w:rPr>
      </w:pPr>
      <w:r>
        <w:t xml:space="preserve">MARTIN STROJ društvo s ograničenom odgovornošću za trgovinu i usluge Sveti Martin Pod Okićem, Sv.Martin pod Okićem 18, OIB: </w:t>
      </w:r>
      <w:r>
        <w:rPr>
          <w:bCs/>
        </w:rPr>
        <w:t>70903581556</w:t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4B6272">
        <w:t xml:space="preserve">250,00 </w:t>
      </w:r>
      <w:r w:rsidRPr="00FE7AB2">
        <w:rPr>
          <w:lang w:eastAsia="en-US"/>
        </w:rPr>
        <w:t>kn</w:t>
      </w:r>
    </w:p>
    <w:p w:rsidRDefault="00216DE2" w:rsidP="00216DE2" w:rsidR="00216DE2">
      <w:pPr>
        <w:pStyle w:val="Odlomakpopisa"/>
        <w:ind w:left="709"/>
        <w:jc w:val="both"/>
      </w:pPr>
      <w:r>
        <w:t xml:space="preserve">25. </w:t>
      </w:r>
      <w:r w:rsidR="004B6272">
        <w:t>MARTINČIĆ d.o.o. za trgovinu na veliko i malo Gospić, Smiljanska 151, OIB: 61170856401</w:t>
      </w:r>
    </w:p>
    <w:p w:rsidRDefault="00E32171" w:rsidP="00216DE2" w:rsidR="00E32171" w:rsidRPr="00FE7AB2">
      <w:pPr>
        <w:pStyle w:val="Odlomakpopisa"/>
        <w:ind w:left="70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4B6272">
        <w:t xml:space="preserve">102.489,40 </w:t>
      </w:r>
      <w:r w:rsidRPr="00FE7AB2">
        <w:rPr>
          <w:lang w:eastAsia="en-US"/>
        </w:rPr>
        <w:t>kn</w:t>
      </w:r>
    </w:p>
    <w:p w:rsidRDefault="004B6272" w:rsidP="00216DE2" w:rsidR="00E32171">
      <w:pPr>
        <w:pStyle w:val="Odlomakpopisa"/>
        <w:numPr>
          <w:ilvl w:val="0"/>
          <w:numId w:val="12"/>
        </w:numPr>
        <w:ind w:firstLine="0" w:left="709"/>
        <w:rPr>
          <w:lang w:eastAsia="en-US"/>
        </w:rPr>
      </w:pPr>
      <w:r>
        <w:t xml:space="preserve">REPUBLIKA HRVATSKA - MINISTARSTVO GOSPODARSTVA, PODUZETNIŠTVA I OBRTA, Zagreb Ulica Grada Vukovara 78,  OIB: </w:t>
      </w:r>
      <w:r>
        <w:rPr>
          <w:bCs/>
        </w:rPr>
        <w:t>22413472900</w:t>
      </w:r>
      <w:r w:rsidR="00E32171" w:rsidRPr="00FE7AB2">
        <w:rPr>
          <w:lang w:eastAsia="en-US"/>
        </w:rPr>
        <w:tab/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     </w:t>
      </w:r>
      <w:r w:rsidR="004B6272">
        <w:t xml:space="preserve">6.504.430,22 </w:t>
      </w:r>
      <w:r w:rsidRPr="00FE7AB2">
        <w:rPr>
          <w:lang w:eastAsia="en-US"/>
        </w:rPr>
        <w:t>kn</w:t>
      </w:r>
    </w:p>
    <w:p w:rsidRDefault="00216DE2" w:rsidP="00216DE2" w:rsidR="009E19E5">
      <w:pPr>
        <w:pStyle w:val="Odlomakpopisa"/>
        <w:ind w:left="709"/>
        <w:jc w:val="both"/>
        <w:rPr>
          <w:lang w:eastAsia="en-US"/>
        </w:rPr>
      </w:pPr>
      <w:r>
        <w:t xml:space="preserve">27. </w:t>
      </w:r>
      <w:r w:rsidR="004B6272">
        <w:t>PARK KAR d.o.o. za trgovinu i usluge Zagreb, Zvonigradska ulica 16, OIB: 55035500377</w:t>
      </w:r>
      <w:r w:rsidR="00E32171" w:rsidRPr="00FE7AB2">
        <w:rPr>
          <w:lang w:eastAsia="en-US"/>
        </w:rPr>
        <w:tab/>
      </w:r>
      <w:r w:rsidR="00E32171" w:rsidRPr="00FE7AB2">
        <w:rPr>
          <w:lang w:eastAsia="en-US"/>
        </w:rPr>
        <w:tab/>
      </w:r>
      <w:r w:rsidR="00E32171" w:rsidRPr="00FE7AB2">
        <w:rPr>
          <w:lang w:eastAsia="en-US"/>
        </w:rPr>
        <w:tab/>
        <w:t xml:space="preserve">     </w:t>
      </w:r>
    </w:p>
    <w:p w:rsidRDefault="00E32171" w:rsidP="009E19E5" w:rsidR="00E32171" w:rsidRPr="00FE7AB2">
      <w:pPr>
        <w:pStyle w:val="Odlomakpopisa"/>
        <w:ind w:left="709"/>
        <w:jc w:val="right"/>
        <w:rPr>
          <w:lang w:eastAsia="en-US"/>
        </w:rPr>
      </w:pPr>
      <w:r w:rsidRPr="00FE7AB2">
        <w:rPr>
          <w:lang w:eastAsia="en-US"/>
        </w:rPr>
        <w:t xml:space="preserve">    </w:t>
      </w:r>
      <w:r w:rsidR="004B6272">
        <w:t xml:space="preserve">27.559,00 </w:t>
      </w:r>
      <w:r w:rsidRPr="00FE7AB2">
        <w:rPr>
          <w:lang w:eastAsia="en-US"/>
        </w:rPr>
        <w:t>kn</w:t>
      </w:r>
    </w:p>
    <w:p w:rsidRDefault="004B6272" w:rsidP="00216DE2" w:rsidR="00E32171">
      <w:pPr>
        <w:pStyle w:val="Odlomakpopisa"/>
        <w:numPr>
          <w:ilvl w:val="0"/>
          <w:numId w:val="13"/>
        </w:numPr>
        <w:rPr>
          <w:lang w:eastAsia="en-US"/>
        </w:rPr>
      </w:pPr>
      <w:r>
        <w:t>MLADEN PINČIĆ VL. OBRTA PINČIĆ, Zemunik Donji, DONJI ZEMUNIK ULICA XIX 4A, OIB: 56838775103</w:t>
      </w:r>
    </w:p>
    <w:p w:rsidRDefault="00E32171" w:rsidP="00216DE2" w:rsidR="00E32171">
      <w:pPr>
        <w:pStyle w:val="Odlomakpopisa"/>
        <w:ind w:left="70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     </w:t>
      </w:r>
      <w:r w:rsidR="004B6272">
        <w:t xml:space="preserve">104.895,60 </w:t>
      </w:r>
      <w:r w:rsidRPr="00FE7AB2">
        <w:rPr>
          <w:lang w:eastAsia="en-US"/>
        </w:rPr>
        <w:t>kn</w:t>
      </w:r>
    </w:p>
    <w:p w:rsidRDefault="00216DE2" w:rsidP="00216DE2" w:rsidR="00216DE2">
      <w:pPr>
        <w:pStyle w:val="Odlomakpopisa"/>
        <w:ind w:left="709"/>
      </w:pPr>
      <w:r>
        <w:t xml:space="preserve">29. </w:t>
      </w:r>
      <w:r w:rsidR="004B6272">
        <w:t>Republika Hrvatska, OIB: 52634238587</w:t>
      </w:r>
    </w:p>
    <w:p w:rsidRDefault="00E32171" w:rsidP="00216DE2" w:rsidR="00E32171" w:rsidRPr="00FE7AB2">
      <w:pPr>
        <w:pStyle w:val="Odlomakpopisa"/>
        <w:ind w:left="70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</w:t>
      </w:r>
      <w:r w:rsidR="004B6272">
        <w:t xml:space="preserve">390.945,91 </w:t>
      </w:r>
      <w:r w:rsidRPr="00FE7AB2">
        <w:rPr>
          <w:lang w:eastAsia="en-US"/>
        </w:rPr>
        <w:t>kn</w:t>
      </w:r>
    </w:p>
    <w:p w:rsidRDefault="004B6272" w:rsidP="00216DE2" w:rsidR="00E32171">
      <w:pPr>
        <w:pStyle w:val="Odlomakpopisa"/>
        <w:numPr>
          <w:ilvl w:val="0"/>
          <w:numId w:val="14"/>
        </w:numPr>
        <w:rPr>
          <w:lang w:eastAsia="en-US"/>
        </w:rPr>
      </w:pPr>
      <w:r>
        <w:t>REPUBLIKA HRVATSKA, MINISTARSTVO FINANCIJA, OIB:18683136487</w:t>
      </w:r>
      <w:r w:rsidR="00E32171" w:rsidRPr="00FE7AB2">
        <w:rPr>
          <w:lang w:eastAsia="en-US"/>
        </w:rPr>
        <w:tab/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   </w:t>
      </w:r>
      <w:r w:rsidR="004B6272">
        <w:t xml:space="preserve">418.028,95 </w:t>
      </w:r>
      <w:r w:rsidRPr="00FE7AB2">
        <w:rPr>
          <w:lang w:eastAsia="en-US"/>
        </w:rPr>
        <w:t>kn</w:t>
      </w:r>
    </w:p>
    <w:p w:rsidRDefault="00216DE2" w:rsidP="00216DE2" w:rsidR="00216DE2">
      <w:pPr>
        <w:pStyle w:val="Odlomakpopisa"/>
        <w:ind w:left="709"/>
        <w:jc w:val="both"/>
      </w:pPr>
      <w:r>
        <w:rPr>
          <w:lang w:eastAsia="en-US"/>
        </w:rPr>
        <w:t xml:space="preserve">31. </w:t>
      </w:r>
      <w:r w:rsidR="009E19E5">
        <w:t xml:space="preserve">Servis dizel uređaja GRADEČKI d.o.o. za usluge Gradec, Gradečki Pavlovec 143, OIB: </w:t>
      </w:r>
      <w:r w:rsidR="009E19E5">
        <w:rPr>
          <w:bCs/>
        </w:rPr>
        <w:t>50168930820</w:t>
      </w:r>
    </w:p>
    <w:p w:rsidRDefault="009E19E5" w:rsidP="00216DE2" w:rsidR="00216DE2">
      <w:pPr>
        <w:pStyle w:val="Odlomakpopisa"/>
        <w:ind w:left="1069"/>
        <w:jc w:val="right"/>
      </w:pPr>
      <w:r>
        <w:t xml:space="preserve">16.764,65 </w:t>
      </w:r>
      <w:r w:rsidR="00216DE2">
        <w:t>kn</w:t>
      </w:r>
    </w:p>
    <w:p w:rsidRDefault="00216DE2" w:rsidP="00216DE2" w:rsidR="00216DE2">
      <w:pPr>
        <w:pStyle w:val="Odlomakpopisa"/>
        <w:ind w:left="709"/>
        <w:jc w:val="both"/>
      </w:pPr>
      <w:r>
        <w:t>32</w:t>
      </w:r>
      <w:r w:rsidR="009E19E5">
        <w:t>. STUBA PROJEKT d.o.o. za inženjering, Split, Vrh Visoke 73, OIB: 07636390511</w:t>
      </w:r>
    </w:p>
    <w:p w:rsidRDefault="009E19E5" w:rsidP="00F64050" w:rsidR="00F64050">
      <w:pPr>
        <w:pStyle w:val="Odlomakpopisa"/>
        <w:ind w:left="709"/>
        <w:jc w:val="right"/>
      </w:pPr>
      <w:r>
        <w:t xml:space="preserve">205.181,49 </w:t>
      </w:r>
      <w:r w:rsidR="00F64050">
        <w:t>kn</w:t>
      </w:r>
    </w:p>
    <w:p w:rsidRDefault="00F64050" w:rsidP="009E19E5" w:rsidR="009E19E5">
      <w:pPr>
        <w:pStyle w:val="Odlomakpopisa"/>
        <w:ind w:left="709"/>
        <w:jc w:val="both"/>
      </w:pPr>
      <w:r>
        <w:t xml:space="preserve">33. </w:t>
      </w:r>
      <w:r w:rsidR="009E19E5">
        <w:t>TIM d.o.o. za građenje i trgovinu, Nadin, Nadin 94, OIB:</w:t>
      </w:r>
      <w:r w:rsidR="009E19E5">
        <w:rPr>
          <w:bCs/>
        </w:rPr>
        <w:t xml:space="preserve"> </w:t>
      </w:r>
      <w:r w:rsidR="009E19E5">
        <w:t>99250182147</w:t>
      </w:r>
    </w:p>
    <w:p w:rsidRDefault="009E19E5" w:rsidP="009E19E5" w:rsidR="00F64050">
      <w:pPr>
        <w:pStyle w:val="Odlomakpopisa"/>
        <w:ind w:left="709"/>
        <w:jc w:val="right"/>
      </w:pPr>
      <w:r>
        <w:t xml:space="preserve">440.547,25 </w:t>
      </w:r>
      <w:r w:rsidR="00F64050">
        <w:t>kn</w:t>
      </w:r>
    </w:p>
    <w:p w:rsidRDefault="00F64050" w:rsidP="009E19E5" w:rsidR="009E19E5">
      <w:pPr>
        <w:pStyle w:val="Odlomakpopisa"/>
        <w:ind w:left="709"/>
        <w:jc w:val="both"/>
      </w:pPr>
      <w:r>
        <w:t xml:space="preserve">34. </w:t>
      </w:r>
      <w:r w:rsidR="009E19E5">
        <w:t>TIM d.o.o. za građenje i trgovinu Nadin, Nadin 94, OIB: 99250182147</w:t>
      </w:r>
    </w:p>
    <w:p w:rsidRDefault="009E19E5" w:rsidP="009E19E5" w:rsidR="00F64050">
      <w:pPr>
        <w:pStyle w:val="Odlomakpopisa"/>
        <w:ind w:left="709"/>
        <w:jc w:val="right"/>
      </w:pPr>
      <w:r>
        <w:t>2.850.000,00</w:t>
      </w:r>
      <w:r w:rsidR="00F64050">
        <w:t xml:space="preserve"> kn</w:t>
      </w:r>
    </w:p>
    <w:p w:rsidRDefault="00F64050" w:rsidP="00F64050" w:rsidR="00F64050">
      <w:pPr>
        <w:pStyle w:val="Odlomakpopisa"/>
        <w:ind w:left="709"/>
        <w:jc w:val="both"/>
      </w:pPr>
      <w:r>
        <w:t xml:space="preserve">35. </w:t>
      </w:r>
      <w:r w:rsidR="009E19E5">
        <w:t>TRI-TOM, društvo s ograničenom odgovornošću za geodetska mjerenja, Zagreb, Bisačka 4, OIB: 78511489289</w:t>
      </w:r>
    </w:p>
    <w:p w:rsidRDefault="009E19E5" w:rsidP="00F64050" w:rsidR="00F64050">
      <w:pPr>
        <w:pStyle w:val="Odlomakpopisa"/>
        <w:ind w:left="709"/>
        <w:jc w:val="right"/>
      </w:pPr>
      <w:r>
        <w:t xml:space="preserve">3.200,00 </w:t>
      </w:r>
      <w:r w:rsidR="00F64050">
        <w:t>kn</w:t>
      </w:r>
    </w:p>
    <w:p w:rsidRDefault="00F64050" w:rsidP="00F64050" w:rsidR="00F64050">
      <w:pPr>
        <w:pStyle w:val="Odlomakpopisa"/>
        <w:ind w:left="709"/>
        <w:jc w:val="both"/>
      </w:pPr>
      <w:r>
        <w:t xml:space="preserve">36. </w:t>
      </w:r>
      <w:r w:rsidR="009E19E5">
        <w:t>FAZA ELEKTROINSTALACIJSKI OBRT I PRIJEVOZ IVAN UREMOVIĆ GOSPIĆ PAZARIŠKA 14, OIB: 81422619544</w:t>
      </w:r>
    </w:p>
    <w:p w:rsidRDefault="009E19E5" w:rsidP="00F64050" w:rsidR="00F64050">
      <w:pPr>
        <w:pStyle w:val="Odlomakpopisa"/>
        <w:ind w:left="709"/>
        <w:jc w:val="right"/>
      </w:pPr>
      <w:r>
        <w:t>3.100.000,00</w:t>
      </w:r>
      <w:r w:rsidR="00F64050">
        <w:t xml:space="preserve"> kn</w:t>
      </w:r>
    </w:p>
    <w:p w:rsidRDefault="00F64050" w:rsidP="00F64050" w:rsidR="00F64050">
      <w:pPr>
        <w:pStyle w:val="Odlomakpopisa"/>
        <w:ind w:left="709"/>
        <w:jc w:val="both"/>
      </w:pPr>
      <w:r>
        <w:t xml:space="preserve">37. </w:t>
      </w:r>
      <w:r w:rsidR="009E19E5">
        <w:t>V.I.GALIĆ društvo s ograničenom odgovornošću za trgovinu, prijevoz i usluge, Imotski, Brune Bušića 56, OIB: 53287463252</w:t>
      </w:r>
    </w:p>
    <w:p w:rsidRDefault="009E19E5" w:rsidP="00F64050" w:rsidR="00F64050">
      <w:pPr>
        <w:pStyle w:val="Odlomakpopisa"/>
        <w:ind w:left="709"/>
        <w:jc w:val="right"/>
        <w:rPr>
          <w:lang w:eastAsia="en-US"/>
        </w:rPr>
      </w:pPr>
      <w:r>
        <w:t xml:space="preserve">615.000,00 </w:t>
      </w:r>
      <w:r w:rsidR="00F64050">
        <w:t>kn</w:t>
      </w:r>
    </w:p>
    <w:p w:rsidRDefault="009E19E5" w:rsidP="009E19E5" w:rsidR="009E19E5">
      <w:pPr>
        <w:pStyle w:val="Odlomakpopisa"/>
        <w:ind w:left="709"/>
        <w:jc w:val="both"/>
      </w:pPr>
      <w:r>
        <w:t>38. VIZIJA GRADNJA d. o. o. za građenje, trgovinu i usluge, Rijeka, Zdravka Kučića 39, OIB: 44848729972</w:t>
      </w:r>
    </w:p>
    <w:p w:rsidRDefault="009E19E5" w:rsidP="009E19E5" w:rsidR="009E19E5">
      <w:pPr>
        <w:pStyle w:val="Odlomakpopisa"/>
        <w:ind w:left="709"/>
        <w:jc w:val="right"/>
        <w:rPr>
          <w:lang w:eastAsia="en-US"/>
        </w:rPr>
      </w:pPr>
      <w:r>
        <w:t>900.000,00 kn</w:t>
      </w:r>
    </w:p>
    <w:p w:rsidRDefault="009E19E5" w:rsidP="009E19E5" w:rsidR="009E19E5">
      <w:pPr>
        <w:pStyle w:val="Odlomakpopisa"/>
        <w:ind w:left="709"/>
        <w:jc w:val="both"/>
      </w:pPr>
      <w:r>
        <w:t>39. VOREX obrt za cestovni prijevoz i građevinsku mehanizaciju, Branko Vrban, Dojutrovica 17,Ozalj, OIB: 40890880612</w:t>
      </w:r>
    </w:p>
    <w:p w:rsidRDefault="009E19E5" w:rsidP="009E19E5" w:rsidR="009E19E5">
      <w:pPr>
        <w:pStyle w:val="Odlomakpopisa"/>
        <w:ind w:left="709"/>
        <w:jc w:val="right"/>
        <w:rPr>
          <w:lang w:eastAsia="en-US"/>
        </w:rPr>
      </w:pPr>
      <w:r>
        <w:t>60.000,00 kn</w:t>
      </w:r>
    </w:p>
    <w:p w:rsidRDefault="009E19E5" w:rsidP="009E19E5" w:rsidR="009E19E5">
      <w:pPr>
        <w:pStyle w:val="Odlomakpopisa"/>
        <w:ind w:left="709"/>
        <w:jc w:val="both"/>
      </w:pPr>
      <w:r>
        <w:t>40. ZAM MODUS d. o. o. za ugostiteljstvo, trgovinu i graditeljstvo, Gospić, Kaniža Gospićka, Kaniža 44A, OIB: 35276977883</w:t>
      </w:r>
    </w:p>
    <w:p w:rsidRDefault="009E19E5" w:rsidP="009E19E5" w:rsidR="009E19E5">
      <w:pPr>
        <w:pStyle w:val="Odlomakpopisa"/>
        <w:ind w:left="709"/>
        <w:jc w:val="right"/>
        <w:rPr>
          <w:lang w:eastAsia="en-US"/>
        </w:rPr>
      </w:pPr>
      <w:r>
        <w:t>38.944,53 kn</w:t>
      </w:r>
    </w:p>
    <w:p w:rsidRDefault="009E19E5" w:rsidP="009E19E5" w:rsidR="009E19E5">
      <w:pPr>
        <w:pStyle w:val="Odlomakpopisa"/>
        <w:ind w:left="709"/>
        <w:jc w:val="both"/>
      </w:pPr>
      <w:r>
        <w:t>41. ZAM MODUS d. o. o. za ugostiteljstvo, trgovinu i graditeljstvo, Gospić, Kaniža Gospićka, Kaniža 44A, OIB: 35276977883</w:t>
      </w:r>
    </w:p>
    <w:p w:rsidRDefault="009E19E5" w:rsidP="009E19E5" w:rsidR="009E19E5">
      <w:pPr>
        <w:pStyle w:val="Odlomakpopisa"/>
        <w:ind w:left="709"/>
        <w:jc w:val="right"/>
        <w:rPr>
          <w:lang w:eastAsia="en-US"/>
        </w:rPr>
      </w:pPr>
      <w:r>
        <w:t>2.796.400,00 kn</w:t>
      </w:r>
    </w:p>
    <w:p w:rsidRDefault="009E19E5" w:rsidP="009E19E5" w:rsidR="009E19E5">
      <w:pPr>
        <w:pStyle w:val="Odlomakpopisa"/>
        <w:ind w:left="709"/>
        <w:jc w:val="both"/>
      </w:pPr>
      <w:r>
        <w:t>42. JAVNI BILJEŽNIK BORIS ZDUNIĆ, Gospić, POPA FRANA BINIČKOG 10, OIB: 50442141602</w:t>
      </w:r>
    </w:p>
    <w:p w:rsidRDefault="009E19E5" w:rsidP="009E19E5" w:rsidR="009E19E5">
      <w:pPr>
        <w:pStyle w:val="Odlomakpopisa"/>
        <w:ind w:left="709"/>
        <w:jc w:val="right"/>
        <w:rPr>
          <w:lang w:eastAsia="en-US"/>
        </w:rPr>
      </w:pPr>
      <w:r>
        <w:t>5.506,20 kn</w:t>
      </w:r>
    </w:p>
    <w:p w:rsidRDefault="009E19E5" w:rsidP="009E19E5" w:rsidR="009E19E5">
      <w:pPr>
        <w:pStyle w:val="Odlomakpopisa"/>
        <w:ind w:left="709"/>
        <w:jc w:val="both"/>
      </w:pPr>
      <w:r>
        <w:t>43. ANDRIJANO ZURAK VL. OBRTA ANDRIJANO ZURAK PRIJEVOZNIČKI OBRT I PRIPREMNI RADOVI NA GRADILIŠTU, Zadar, PUT PUDARICE 9E, OIB: 90937686601</w:t>
      </w:r>
    </w:p>
    <w:p w:rsidRDefault="009E19E5" w:rsidP="009E19E5" w:rsidR="009E19E5">
      <w:pPr>
        <w:pStyle w:val="Odlomakpopisa"/>
        <w:ind w:left="709"/>
        <w:jc w:val="right"/>
        <w:rPr>
          <w:lang w:eastAsia="en-US"/>
        </w:rPr>
      </w:pPr>
      <w:r>
        <w:t>72.570,00 kn</w:t>
      </w:r>
    </w:p>
    <w:p w:rsidRDefault="00E32171" w:rsidP="00E32171" w:rsidR="00E32171">
      <w:pPr>
        <w:rPr>
          <w:lang w:eastAsia="en-US"/>
        </w:rPr>
      </w:pPr>
    </w:p>
    <w:p w:rsidRDefault="003F2F36" w:rsidP="003F2F36" w:rsidR="003F2F36" w:rsidRPr="0095015C">
      <w:pPr>
        <w:jc w:val="both"/>
      </w:pPr>
      <w:r>
        <w:rPr>
          <w:lang w:eastAsia="en-US"/>
        </w:rPr>
        <w:t xml:space="preserve">II. </w:t>
      </w:r>
      <w:r w:rsidRPr="0095015C">
        <w:t xml:space="preserve">Osporene su </w:t>
      </w:r>
      <w:r w:rsidR="00576A17" w:rsidRPr="00FE7AB2">
        <w:t>tražbine sljedećih vjerovnika</w:t>
      </w:r>
      <w:r w:rsidRPr="0095015C">
        <w:t>:</w:t>
      </w:r>
    </w:p>
    <w:p w:rsidRDefault="009E19E5" w:rsidP="009E19E5" w:rsidR="009E19E5">
      <w:pPr>
        <w:pStyle w:val="Odlomakpopisa"/>
        <w:numPr>
          <w:ilvl w:val="0"/>
          <w:numId w:val="16"/>
        </w:numPr>
        <w:rPr>
          <w:bCs/>
        </w:rPr>
      </w:pPr>
      <w:r>
        <w:t xml:space="preserve">REPUBLIKA HRVATSKA - MINISTARSTVO GOSPODARSTVA, PODUZETNIŠTVA I OBRTA, Zagreb Ulica Grada Vukovara 78,  OIB: </w:t>
      </w:r>
      <w:r>
        <w:rPr>
          <w:bCs/>
        </w:rPr>
        <w:t>22413472900</w:t>
      </w:r>
    </w:p>
    <w:p w:rsidRDefault="009E19E5" w:rsidP="009E19E5" w:rsidR="003F2F36" w:rsidRPr="009E19E5">
      <w:pPr>
        <w:pStyle w:val="Odlomakpopisa"/>
        <w:ind w:left="840"/>
        <w:jc w:val="right"/>
        <w:rPr>
          <w:bCs/>
        </w:rPr>
      </w:pPr>
      <w:r>
        <w:t>6.300.000,00</w:t>
      </w:r>
      <w:r w:rsidR="00576A17" w:rsidRPr="0095015C">
        <w:t xml:space="preserve"> </w:t>
      </w:r>
      <w:r w:rsidR="003F2F36" w:rsidRPr="0095015C">
        <w:t>kn</w:t>
      </w:r>
    </w:p>
    <w:p w:rsidRDefault="00576A17" w:rsidP="00576A17" w:rsidR="00E32171" w:rsidRPr="00FE7AB2">
      <w:pPr>
        <w:jc w:val="both"/>
        <w:rPr>
          <w:lang w:eastAsia="en-US"/>
        </w:rPr>
      </w:pPr>
      <w:r>
        <w:rPr>
          <w:lang w:eastAsia="en-US"/>
        </w:rPr>
        <w:t xml:space="preserve">Vjerovnika </w:t>
      </w:r>
      <w:r w:rsidR="009E19E5">
        <w:t xml:space="preserve">REPUBLIKA HRVATSKA - MINISTARSTVO GOSPODARSTVA, PODUZETNIŠTVA I OBRTA, Zagreb Ulica Grada Vukovara 78,  OIB: </w:t>
      </w:r>
      <w:r w:rsidR="009E19E5">
        <w:rPr>
          <w:bCs/>
        </w:rPr>
        <w:t xml:space="preserve">22413472900 </w:t>
      </w:r>
      <w:r>
        <w:t xml:space="preserve">upućuje se na </w:t>
      </w:r>
      <w:r w:rsidR="009E19E5">
        <w:t xml:space="preserve">nastavak </w:t>
      </w:r>
      <w:r>
        <w:t>parnic</w:t>
      </w:r>
      <w:r w:rsidR="009E19E5">
        <w:t>e</w:t>
      </w:r>
      <w:r>
        <w:t xml:space="preserve"> radi </w:t>
      </w:r>
      <w:r w:rsidRPr="00764BD8">
        <w:t xml:space="preserve">utvrđivanja </w:t>
      </w:r>
      <w:r>
        <w:t xml:space="preserve">osporene </w:t>
      </w:r>
      <w:r w:rsidRPr="00764BD8">
        <w:t xml:space="preserve">tražbine u iznosu od </w:t>
      </w:r>
      <w:r w:rsidR="001E3AEE">
        <w:t>6.300.000,00</w:t>
      </w:r>
      <w:r w:rsidR="001E3AEE" w:rsidRPr="0095015C">
        <w:t xml:space="preserve"> </w:t>
      </w:r>
      <w:r w:rsidRPr="00764BD8">
        <w:t xml:space="preserve">kn u roku od 8 dana od dana </w:t>
      </w:r>
      <w:r>
        <w:t>pravomoćnosti rješenja o upućivanju u parnicu, odnosno primitka drugostupanjske odluke</w:t>
      </w:r>
      <w:r w:rsidRPr="00764BD8">
        <w:t>, inače će se smatrati da je odustao od prava na vođenje parnice</w:t>
      </w:r>
    </w:p>
    <w:p w:rsidRDefault="00576A17" w:rsidP="0030222D" w:rsidR="00576A17">
      <w:pPr>
        <w:pStyle w:val="Naslov2"/>
        <w:jc w:val="center"/>
        <w:rPr>
          <w:b w:val="false"/>
          <w:bCs w:val="false"/>
          <w:szCs w:val="24"/>
        </w:rPr>
      </w:pPr>
    </w:p>
    <w:p w:rsidRDefault="0030222D" w:rsidP="0030222D" w:rsidR="0030222D">
      <w:pPr>
        <w:pStyle w:val="Naslov2"/>
        <w:jc w:val="center"/>
        <w:rPr>
          <w:b w:val="false"/>
          <w:bCs w:val="false"/>
          <w:szCs w:val="24"/>
        </w:rPr>
      </w:pPr>
      <w:r w:rsidRPr="00FE7AB2">
        <w:rPr>
          <w:b w:val="false"/>
          <w:bCs w:val="false"/>
          <w:szCs w:val="24"/>
        </w:rPr>
        <w:t>Obrazloženje</w:t>
      </w:r>
    </w:p>
    <w:p w:rsidRDefault="007F6AA7" w:rsidP="007F6AA7" w:rsidR="007F6AA7" w:rsidRPr="007F6AA7">
      <w:pPr>
        <w:rPr>
          <w:lang w:eastAsia="en-US"/>
        </w:rPr>
      </w:pPr>
    </w:p>
    <w:p w:rsidRDefault="0030222D" w:rsidP="0030222D" w:rsidR="0030222D" w:rsidRPr="00FE7AB2">
      <w:pPr>
        <w:jc w:val="both"/>
      </w:pPr>
      <w:r w:rsidRPr="00FE7AB2">
        <w:tab/>
        <w:t xml:space="preserve">Na ročištu </w:t>
      </w:r>
      <w:r w:rsidR="00A653A9" w:rsidRPr="00FE7AB2">
        <w:t xml:space="preserve">radi ispitivanja tražbina </w:t>
      </w:r>
      <w:r w:rsidRPr="00FE7AB2">
        <w:t>održanom</w:t>
      </w:r>
      <w:r w:rsidR="002F755F" w:rsidRPr="00FE7AB2">
        <w:t xml:space="preserve"> </w:t>
      </w:r>
      <w:r w:rsidR="001E3AEE">
        <w:t>24. svibnja</w:t>
      </w:r>
      <w:r w:rsidR="00B8271D" w:rsidRPr="00FE7AB2">
        <w:t xml:space="preserve"> 2017</w:t>
      </w:r>
      <w:r w:rsidRPr="00FE7AB2">
        <w:t>. godine ispitane su prijavljene tražbine.</w:t>
      </w:r>
    </w:p>
    <w:p w:rsidRDefault="00A653A9" w:rsidP="00640807" w:rsidR="00F8123F" w:rsidRPr="00FE7AB2">
      <w:pPr>
        <w:ind w:firstLine="720"/>
        <w:jc w:val="both"/>
      </w:pPr>
      <w:r w:rsidRPr="00FE7AB2">
        <w:t>Sud je</w:t>
      </w:r>
      <w:r w:rsidR="0030222D" w:rsidRPr="00FE7AB2">
        <w:t xml:space="preserve"> na temelju članka </w:t>
      </w:r>
      <w:r w:rsidRPr="00FE7AB2">
        <w:t>49</w:t>
      </w:r>
      <w:r w:rsidR="0030222D" w:rsidRPr="00FE7AB2">
        <w:t xml:space="preserve">. stavak 2. Stečajnog zakona </w:t>
      </w:r>
      <w:r w:rsidR="00C74E9D" w:rsidRPr="00FE7AB2">
        <w:t>(N</w:t>
      </w:r>
      <w:r w:rsidR="00B12759" w:rsidRPr="00FE7AB2">
        <w:t xml:space="preserve">arodne novine broj </w:t>
      </w:r>
      <w:r w:rsidRPr="00FE7AB2">
        <w:t>71/15, dal</w:t>
      </w:r>
      <w:r w:rsidR="007D03DC" w:rsidRPr="00FE7AB2">
        <w:t>je:</w:t>
      </w:r>
      <w:r w:rsidR="00640807" w:rsidRPr="00FE7AB2">
        <w:t xml:space="preserve"> </w:t>
      </w:r>
      <w:r w:rsidR="007D03DC" w:rsidRPr="00FE7AB2">
        <w:t>SZ)</w:t>
      </w:r>
      <w:r w:rsidR="0030222D" w:rsidRPr="00FE7AB2">
        <w:t xml:space="preserve"> sastavio tablicu ispitanih tražbina u koj</w:t>
      </w:r>
      <w:r w:rsidRPr="00FE7AB2">
        <w:t>oj</w:t>
      </w:r>
      <w:r w:rsidR="0030222D" w:rsidRPr="00FE7AB2">
        <w:t xml:space="preserve"> su za svaku </w:t>
      </w:r>
      <w:r w:rsidRPr="00FE7AB2">
        <w:t xml:space="preserve">pojedinu </w:t>
      </w:r>
      <w:r w:rsidR="0030222D" w:rsidRPr="00FE7AB2">
        <w:t>tražbinu uneseni podaci u koj</w:t>
      </w:r>
      <w:r w:rsidRPr="00FE7AB2">
        <w:t xml:space="preserve">em iznosu je tražbina </w:t>
      </w:r>
      <w:r w:rsidR="0030222D" w:rsidRPr="00FE7AB2">
        <w:t>utvrđena</w:t>
      </w:r>
      <w:r w:rsidR="0093393A" w:rsidRPr="00FE7AB2">
        <w:t xml:space="preserve">. </w:t>
      </w:r>
    </w:p>
    <w:p w:rsidRDefault="0030222D" w:rsidP="00640807" w:rsidR="0030222D">
      <w:pPr>
        <w:ind w:firstLine="720"/>
        <w:jc w:val="both"/>
      </w:pPr>
      <w:r w:rsidRPr="00FE7AB2">
        <w:t xml:space="preserve">Tražbine </w:t>
      </w:r>
      <w:r w:rsidR="00A653A9" w:rsidRPr="00FE7AB2">
        <w:t xml:space="preserve">prijavljene u propisanom roku i </w:t>
      </w:r>
      <w:r w:rsidRPr="00FE7AB2">
        <w:t xml:space="preserve">označene </w:t>
      </w:r>
      <w:r w:rsidR="00D049A5" w:rsidRPr="00FE7AB2">
        <w:t xml:space="preserve">u </w:t>
      </w:r>
      <w:r w:rsidR="00576A17">
        <w:t xml:space="preserve">točki I. </w:t>
      </w:r>
      <w:r w:rsidR="00A653A9" w:rsidRPr="00FE7AB2">
        <w:t>izre</w:t>
      </w:r>
      <w:r w:rsidR="00576A17">
        <w:t xml:space="preserve">ke </w:t>
      </w:r>
      <w:r w:rsidRPr="00FE7AB2">
        <w:t xml:space="preserve">rješenja </w:t>
      </w:r>
      <w:r w:rsidR="00B224E2" w:rsidRPr="00FE7AB2">
        <w:t xml:space="preserve">smatraju </w:t>
      </w:r>
      <w:r w:rsidRPr="00FE7AB2">
        <w:t xml:space="preserve">se na temelju članka </w:t>
      </w:r>
      <w:r w:rsidR="00A653A9" w:rsidRPr="00FE7AB2">
        <w:t>4</w:t>
      </w:r>
      <w:r w:rsidRPr="00FE7AB2">
        <w:t xml:space="preserve">7. </w:t>
      </w:r>
      <w:r w:rsidR="00B23DF4" w:rsidRPr="00FE7AB2">
        <w:t>SZ-a</w:t>
      </w:r>
      <w:r w:rsidRPr="00FE7AB2">
        <w:t xml:space="preserve"> utvrđenim, budući ih nije osporio </w:t>
      </w:r>
      <w:r w:rsidR="00A653A9" w:rsidRPr="00FE7AB2">
        <w:t>dužnik, povjerenik ili vjerovnik</w:t>
      </w:r>
      <w:r w:rsidRPr="00FE7AB2">
        <w:t>.</w:t>
      </w:r>
    </w:p>
    <w:p w:rsidRDefault="00576A17" w:rsidP="00640807" w:rsidR="001E3AEE">
      <w:pPr>
        <w:ind w:firstLine="720"/>
        <w:jc w:val="both"/>
      </w:pPr>
      <w:r>
        <w:t xml:space="preserve">Dužnik </w:t>
      </w:r>
      <w:r w:rsidR="001E3AEE">
        <w:t>i su osporili</w:t>
      </w:r>
      <w:r>
        <w:t xml:space="preserve"> tražbinu vjerovnika </w:t>
      </w:r>
      <w:r w:rsidR="001E3AEE">
        <w:t xml:space="preserve">REPUBLIKA HRVATSKA - MINISTARSTVO GOSPODARSTVA, PODUZETNIŠTVA I OBRTA, Zagreb Ulica Grada Vukovara 78,  OIB: </w:t>
      </w:r>
      <w:r w:rsidR="001E3AEE">
        <w:rPr>
          <w:bCs/>
        </w:rPr>
        <w:t xml:space="preserve">22413472900 </w:t>
      </w:r>
      <w:r>
        <w:t xml:space="preserve"> u iznosu od </w:t>
      </w:r>
      <w:r w:rsidR="001E3AEE">
        <w:t>6.300.000,00</w:t>
      </w:r>
      <w:r>
        <w:t xml:space="preserve">. </w:t>
      </w:r>
    </w:p>
    <w:p w:rsidRDefault="001E3AEE" w:rsidP="001E3AEE" w:rsidR="001E3AEE">
      <w:pPr>
        <w:jc w:val="both"/>
      </w:pPr>
      <w:r>
        <w:t>Tražbinu je osporio povjerenik uz obrazloženje kako je osporava do pravomoćnosti presude i rješenja Trgovačkog suda u Rijeci od 31. siječnja 2013. godine, poslovni broj 10 P-2239/2011.</w:t>
      </w:r>
    </w:p>
    <w:p w:rsidRDefault="001E3AEE" w:rsidP="001E3AEE" w:rsidR="001E3AEE">
      <w:pPr>
        <w:jc w:val="both"/>
      </w:pPr>
      <w:r>
        <w:t>Dužnik je tražbinu osporio uz obrazloženje da je prijavljena u predstečajni postupak kao sudski postupak, pa neka ostane i rješava se sudskim putem.</w:t>
      </w:r>
    </w:p>
    <w:p w:rsidRDefault="001E3AEE" w:rsidP="00640807" w:rsidR="00576A17">
      <w:pPr>
        <w:ind w:firstLine="720"/>
        <w:jc w:val="both"/>
      </w:pPr>
      <w:r>
        <w:t>S</w:t>
      </w:r>
      <w:r w:rsidR="00576A17">
        <w:t>toga je na temelju članka 50. u svezi sa člankom 266. i 267. SZ-a valjalo odlučiti kao u točki II. izreke ovog rješenja.</w:t>
      </w:r>
    </w:p>
    <w:p w:rsidRDefault="007F6AA7" w:rsidP="00640807" w:rsidR="007F6AA7" w:rsidRPr="00FE7AB2">
      <w:pPr>
        <w:ind w:firstLine="720"/>
        <w:jc w:val="both"/>
      </w:pPr>
    </w:p>
    <w:p w:rsidRDefault="002F755F" w:rsidP="0030222D" w:rsidR="00D230BA" w:rsidRPr="00FE7AB2">
      <w:pPr>
        <w:jc w:val="center"/>
      </w:pPr>
      <w:r w:rsidRPr="00FE7AB2">
        <w:t xml:space="preserve">U Rijeci </w:t>
      </w:r>
      <w:r w:rsidR="00F64050">
        <w:t xml:space="preserve"> </w:t>
      </w:r>
      <w:r w:rsidR="001E3AEE">
        <w:t xml:space="preserve">6. prosinca </w:t>
      </w:r>
      <w:r w:rsidR="00F64050">
        <w:t>2018.</w:t>
      </w:r>
    </w:p>
    <w:p w:rsidRDefault="00A653A9" w:rsidP="0030222D" w:rsidR="00A653A9">
      <w:pPr>
        <w:jc w:val="center"/>
      </w:pPr>
    </w:p>
    <w:p w:rsidRDefault="007F6AA7" w:rsidP="0030222D" w:rsidR="007F6AA7">
      <w:pPr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7F6AA7" w:rsidP="0030222D" w:rsidR="007F6AA7">
      <w:pPr>
        <w:jc w:val="center"/>
      </w:pPr>
      <w:r>
        <w:t xml:space="preserve">                                                                           Vera Jelenović </w:t>
      </w:r>
    </w:p>
    <w:p w:rsidRDefault="00A653A9" w:rsidP="001A5F3A" w:rsidR="00A653A9">
      <w:pPr>
        <w:ind w:firstLine="708" w:left="1416"/>
        <w:jc w:val="right"/>
      </w:pPr>
    </w:p>
    <w:p w:rsidRDefault="007F6AA7" w:rsidP="001A5F3A" w:rsidR="007F6AA7">
      <w:pPr>
        <w:ind w:firstLine="708" w:left="1416"/>
        <w:jc w:val="right"/>
      </w:pPr>
    </w:p>
    <w:p w:rsidRDefault="007F6AA7" w:rsidP="001A5F3A" w:rsidR="007F6AA7" w:rsidRPr="00FE7AB2">
      <w:pPr>
        <w:ind w:firstLine="708" w:left="1416"/>
        <w:jc w:val="right"/>
      </w:pPr>
    </w:p>
    <w:p w:rsidRDefault="0030222D" w:rsidP="0030222D" w:rsidR="0030222D" w:rsidRPr="00FE7AB2">
      <w:pPr>
        <w:jc w:val="both"/>
        <w:rPr>
          <w:sz w:val="22"/>
        </w:rPr>
      </w:pPr>
      <w:r w:rsidRPr="00FE7AB2">
        <w:rPr>
          <w:sz w:val="22"/>
        </w:rPr>
        <w:t>UPUTA O PRAVNOM LIJEKU:</w:t>
      </w:r>
    </w:p>
    <w:p w:rsidRDefault="0030222D" w:rsidP="0030222D" w:rsidR="00DF79F1" w:rsidRPr="00FE7AB2">
      <w:pPr>
        <w:jc w:val="both"/>
        <w:rPr>
          <w:sz w:val="22"/>
        </w:rPr>
      </w:pPr>
      <w:r w:rsidRPr="00FE7AB2">
        <w:tab/>
        <w:t xml:space="preserve">Protiv rješenja pravo na žalbu ima </w:t>
      </w:r>
      <w:r w:rsidR="00A653A9" w:rsidRPr="00FE7AB2">
        <w:t>dužnik</w:t>
      </w:r>
      <w:r w:rsidRPr="00FE7AB2">
        <w:t xml:space="preserve"> i svaki vjerovnik u dijelu koji se </w:t>
      </w:r>
      <w:r w:rsidR="00A653A9" w:rsidRPr="00FE7AB2">
        <w:t xml:space="preserve">odnosi na njegovu </w:t>
      </w:r>
      <w:r w:rsidRPr="00FE7AB2">
        <w:t>prijavljen</w:t>
      </w:r>
      <w:r w:rsidR="00A653A9" w:rsidRPr="00FE7AB2">
        <w:t>u</w:t>
      </w:r>
      <w:r w:rsidRPr="00FE7AB2">
        <w:t xml:space="preserve"> tražbin</w:t>
      </w:r>
      <w:r w:rsidR="00A653A9" w:rsidRPr="00FE7AB2">
        <w:t>u</w:t>
      </w:r>
      <w:r w:rsidRPr="00FE7AB2">
        <w:t xml:space="preserve"> i tražbin</w:t>
      </w:r>
      <w:r w:rsidR="00A653A9" w:rsidRPr="00FE7AB2">
        <w:t xml:space="preserve">u </w:t>
      </w:r>
      <w:r w:rsidRPr="00FE7AB2">
        <w:t>koj</w:t>
      </w:r>
      <w:r w:rsidR="00B23DF4" w:rsidRPr="00FE7AB2">
        <w:t xml:space="preserve">u je osporio (članak </w:t>
      </w:r>
      <w:r w:rsidR="00A653A9" w:rsidRPr="00FE7AB2">
        <w:t>51.st.1. SZ-a</w:t>
      </w:r>
      <w:r w:rsidRPr="00FE7AB2">
        <w:t xml:space="preserve">). </w:t>
      </w:r>
      <w:r w:rsidR="003E146F" w:rsidRPr="00FE7AB2">
        <w:t xml:space="preserve">Žalba se podnosi ovom sudu u tri primjerka u roku od osam dana od dana dostave prvostupanjskog rješenja. Dostava se smatra obavljenom istekom osmoga dana od dana objave pismena na mrežnoj stranici e-Oglasna ploča, a o žalbi odlučuje Visoki trgovački sud Republike Hrvatske. </w:t>
      </w:r>
      <w:r w:rsidR="003E146F" w:rsidRPr="00FE7AB2">
        <w:tab/>
      </w:r>
    </w:p>
    <w:sectPr w:rsidR="00DF79F1" w:rsidRPr="00FE7AB2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33B" w:rsidR="00C1633B">
      <w:r>
        <w:separator/>
      </w:r>
    </w:p>
  </w:endnote>
  <w:endnote w:id="0" w:type="continuationSeparator">
    <w:p w:rsidRDefault="00C1633B" w:rsidR="00C16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B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33B" w:rsidR="00C1633B">
      <w:r>
        <w:separator/>
      </w:r>
    </w:p>
  </w:footnote>
  <w:footnote w:id="0" w:type="continuationSeparator">
    <w:p w:rsidRDefault="00C1633B" w:rsidR="00C16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B059B8" w:rsidR="008E4BEC" w:rsidRPr="00B059B8">
    <w:pPr>
      <w:pStyle w:val="Zaglavlje"/>
      <w:jc w:val="right"/>
    </w:pPr>
    <w:r w:rsidRPr="00B059B8">
      <w:tab/>
    </w:r>
    <w:r w:rsidRPr="00B059B8">
      <w:tab/>
      <w:t>Posl.br. 1</w:t>
    </w:r>
    <w:r w:rsidR="00FE7AB2">
      <w:t>4</w:t>
    </w:r>
    <w:r w:rsidRPr="00B059B8">
      <w:t xml:space="preserve"> </w:t>
    </w:r>
    <w:r w:rsidR="007D4134">
      <w:t>St-</w:t>
    </w:r>
    <w:r w:rsidR="001E3AEE">
      <w:t>1248</w:t>
    </w:r>
    <w:r w:rsidR="00FE7AB2">
      <w:t>/2016</w:t>
    </w:r>
    <w:r w:rsidR="007F6AA7">
      <w:t>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77350"/>
    <w:multiLevelType w:val="hybridMultilevel"/>
    <w:tmpl w:val="2E0CF43A"/>
    <w:lvl w:tplc="0BE4A27E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1">
    <w:nsid w:val="07AC7512"/>
    <w:multiLevelType w:val="hybridMultilevel"/>
    <w:tmpl w:val="29AC3080"/>
    <w:lvl w:tplc="BE5AF964" w:ilvl="0">
      <w:start w:val="24"/>
      <w:numFmt w:val="decimal"/>
      <w:lvlText w:val="%1."/>
      <w:lvlJc w:val="left"/>
      <w:pPr>
        <w:ind w:hanging="36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2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A90A93"/>
    <w:multiLevelType w:val="hybridMultilevel"/>
    <w:tmpl w:val="77CC2E02"/>
    <w:lvl w:tplc="7FBE31F2" w:ilvl="0">
      <w:start w:val="25"/>
      <w:numFmt w:val="decimal"/>
      <w:lvlText w:val="%1."/>
      <w:lvlJc w:val="left"/>
      <w:pPr>
        <w:ind w:hanging="36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5">
    <w:nsid w:val="32872572"/>
    <w:multiLevelType w:val="hybridMultilevel"/>
    <w:tmpl w:val="DEE8F01A"/>
    <w:lvl w:tplc="6F84A678" w:ilvl="0">
      <w:start w:val="28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4869376A"/>
    <w:multiLevelType w:val="hybridMultilevel"/>
    <w:tmpl w:val="A3C41E80"/>
    <w:lvl w:tplc="F33623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180E82"/>
    <w:multiLevelType w:val="hybridMultilevel"/>
    <w:tmpl w:val="F64ED578"/>
    <w:lvl w:tplc="762CE2CA" w:ilvl="0">
      <w:start w:val="30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6673070E"/>
    <w:multiLevelType w:val="hybridMultilevel"/>
    <w:tmpl w:val="51BE3630"/>
    <w:lvl w:tplc="22848DB2" w:ilvl="0">
      <w:start w:val="26"/>
      <w:numFmt w:val="decimal"/>
      <w:lvlText w:val="%1."/>
      <w:lvlJc w:val="left"/>
      <w:pPr>
        <w:ind w:hanging="36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ind w:hanging="180" w:left="7549"/>
      </w:pPr>
    </w:lvl>
  </w:abstractNum>
  <w:abstractNum w:abstractNumId="14">
    <w:nsid w:val="6EB551FF"/>
    <w:multiLevelType w:val="hybridMultilevel"/>
    <w:tmpl w:val="22FEAB18"/>
    <w:lvl w:tplc="DC28976A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7C341AF"/>
    <w:multiLevelType w:val="hybridMultilevel"/>
    <w:tmpl w:val="2382BC50"/>
    <w:lvl w:tplc="DED2CA5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2"/>
  </w:num>
  <w:num w:numId="5">
    <w:abstractNumId w:val="3"/>
  </w:num>
  <w:num w:numId="6">
    <w:abstractNumId w:val="10"/>
  </w:num>
  <w:num w:numId="7">
    <w:abstractNumId w:val="14"/>
  </w:num>
  <w:num w:numId="8">
    <w:abstractNumId w:val="7"/>
  </w:num>
  <w:num w:numId="9">
    <w:abstractNumId w:val="15"/>
  </w:num>
  <w:num w:numId="10">
    <w:abstractNumId w:val="4"/>
  </w:num>
  <w:num w:numId="11">
    <w:abstractNumId w:val="1"/>
  </w:num>
  <w:num w:numId="12">
    <w:abstractNumId w:val="13"/>
  </w:num>
  <w:num w:numId="13">
    <w:abstractNumId w:val="5"/>
  </w:num>
  <w:num w:numId="14">
    <w:abstractNumId w:val="12"/>
  </w:num>
  <w:num w:numId="15">
    <w:abstractNumId w:val="6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54D4"/>
    <w:rsid w:val="00026383"/>
    <w:rsid w:val="00032560"/>
    <w:rsid w:val="00052580"/>
    <w:rsid w:val="0005372E"/>
    <w:rsid w:val="000842FE"/>
    <w:rsid w:val="0009453F"/>
    <w:rsid w:val="000A3F37"/>
    <w:rsid w:val="000D7920"/>
    <w:rsid w:val="000E2155"/>
    <w:rsid w:val="000F11DC"/>
    <w:rsid w:val="001227B2"/>
    <w:rsid w:val="00143D6D"/>
    <w:rsid w:val="00144DE7"/>
    <w:rsid w:val="00146175"/>
    <w:rsid w:val="00152B1E"/>
    <w:rsid w:val="00170508"/>
    <w:rsid w:val="001E3AEE"/>
    <w:rsid w:val="001F04FE"/>
    <w:rsid w:val="001F6B26"/>
    <w:rsid w:val="00211F7E"/>
    <w:rsid w:val="00216DE2"/>
    <w:rsid w:val="00217819"/>
    <w:rsid w:val="00233E78"/>
    <w:rsid w:val="00253D10"/>
    <w:rsid w:val="00266969"/>
    <w:rsid w:val="002B6489"/>
    <w:rsid w:val="002D0933"/>
    <w:rsid w:val="002F755F"/>
    <w:rsid w:val="0030222D"/>
    <w:rsid w:val="00334419"/>
    <w:rsid w:val="00334CF7"/>
    <w:rsid w:val="003724D3"/>
    <w:rsid w:val="003746F4"/>
    <w:rsid w:val="003A723A"/>
    <w:rsid w:val="003E146F"/>
    <w:rsid w:val="003E49F9"/>
    <w:rsid w:val="003F2F36"/>
    <w:rsid w:val="00430F3D"/>
    <w:rsid w:val="004645C9"/>
    <w:rsid w:val="004828A8"/>
    <w:rsid w:val="004A6349"/>
    <w:rsid w:val="004B6272"/>
    <w:rsid w:val="004C35A9"/>
    <w:rsid w:val="004D3354"/>
    <w:rsid w:val="004E1C5B"/>
    <w:rsid w:val="004F0970"/>
    <w:rsid w:val="00501235"/>
    <w:rsid w:val="00510887"/>
    <w:rsid w:val="00574923"/>
    <w:rsid w:val="00576A17"/>
    <w:rsid w:val="005914F1"/>
    <w:rsid w:val="005A3D36"/>
    <w:rsid w:val="005B4621"/>
    <w:rsid w:val="005D6A0C"/>
    <w:rsid w:val="005E09BB"/>
    <w:rsid w:val="005E35B8"/>
    <w:rsid w:val="005E5FFE"/>
    <w:rsid w:val="00610B81"/>
    <w:rsid w:val="006178E6"/>
    <w:rsid w:val="00632005"/>
    <w:rsid w:val="00632FB8"/>
    <w:rsid w:val="00640807"/>
    <w:rsid w:val="00663C84"/>
    <w:rsid w:val="006645CF"/>
    <w:rsid w:val="00666422"/>
    <w:rsid w:val="00670E5E"/>
    <w:rsid w:val="006A5C1A"/>
    <w:rsid w:val="006C55FD"/>
    <w:rsid w:val="006D0152"/>
    <w:rsid w:val="006D5DFE"/>
    <w:rsid w:val="006E044F"/>
    <w:rsid w:val="00704B59"/>
    <w:rsid w:val="00742C34"/>
    <w:rsid w:val="00773EEC"/>
    <w:rsid w:val="00787E48"/>
    <w:rsid w:val="007979AB"/>
    <w:rsid w:val="007B28FF"/>
    <w:rsid w:val="007D03DC"/>
    <w:rsid w:val="007D4134"/>
    <w:rsid w:val="007F1DE2"/>
    <w:rsid w:val="007F6AA7"/>
    <w:rsid w:val="00857894"/>
    <w:rsid w:val="00857986"/>
    <w:rsid w:val="00860D63"/>
    <w:rsid w:val="00861788"/>
    <w:rsid w:val="00876E2B"/>
    <w:rsid w:val="008C691F"/>
    <w:rsid w:val="008E4BEC"/>
    <w:rsid w:val="0093393A"/>
    <w:rsid w:val="009377D0"/>
    <w:rsid w:val="009755AA"/>
    <w:rsid w:val="00995BA3"/>
    <w:rsid w:val="009A4F4C"/>
    <w:rsid w:val="009E0FB6"/>
    <w:rsid w:val="009E19E5"/>
    <w:rsid w:val="00A025C5"/>
    <w:rsid w:val="00A03719"/>
    <w:rsid w:val="00A067C3"/>
    <w:rsid w:val="00A64E10"/>
    <w:rsid w:val="00A653A9"/>
    <w:rsid w:val="00AA6D05"/>
    <w:rsid w:val="00B05384"/>
    <w:rsid w:val="00B059B8"/>
    <w:rsid w:val="00B12759"/>
    <w:rsid w:val="00B224E2"/>
    <w:rsid w:val="00B23DF4"/>
    <w:rsid w:val="00B8271D"/>
    <w:rsid w:val="00B85C92"/>
    <w:rsid w:val="00BA42FE"/>
    <w:rsid w:val="00BC14FF"/>
    <w:rsid w:val="00BF7147"/>
    <w:rsid w:val="00C1633B"/>
    <w:rsid w:val="00C447B9"/>
    <w:rsid w:val="00C60C8A"/>
    <w:rsid w:val="00C74E9D"/>
    <w:rsid w:val="00C83992"/>
    <w:rsid w:val="00CB20A4"/>
    <w:rsid w:val="00CC0CB6"/>
    <w:rsid w:val="00D01C47"/>
    <w:rsid w:val="00D049A5"/>
    <w:rsid w:val="00D230BA"/>
    <w:rsid w:val="00D43950"/>
    <w:rsid w:val="00D4478C"/>
    <w:rsid w:val="00D82156"/>
    <w:rsid w:val="00DF79F1"/>
    <w:rsid w:val="00E04154"/>
    <w:rsid w:val="00E11093"/>
    <w:rsid w:val="00E32171"/>
    <w:rsid w:val="00E32AD9"/>
    <w:rsid w:val="00E42952"/>
    <w:rsid w:val="00E510B6"/>
    <w:rsid w:val="00E626D1"/>
    <w:rsid w:val="00E86F40"/>
    <w:rsid w:val="00EB5905"/>
    <w:rsid w:val="00EC3900"/>
    <w:rsid w:val="00ED058C"/>
    <w:rsid w:val="00EE4C61"/>
    <w:rsid w:val="00F008F0"/>
    <w:rsid w:val="00F11844"/>
    <w:rsid w:val="00F23545"/>
    <w:rsid w:val="00F25451"/>
    <w:rsid w:val="00F256E4"/>
    <w:rsid w:val="00F4454D"/>
    <w:rsid w:val="00F52993"/>
    <w:rsid w:val="00F64050"/>
    <w:rsid w:val="00F8123F"/>
    <w:rsid w:val="00F946FA"/>
    <w:rsid w:val="00FD24B3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393A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393A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B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09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08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St-1248/2016</izvorni_sadrzaj>
    <derivirana_varijabla naziv="DomainObject.Predmet.OznakaBroj_1">St-1248/2016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BRKLJAČIĆ NEKRETNINE d.o.o.</izvorni_sadrzaj>
    <derivirana_varijabla naziv="DomainObject.Predmet.StrankaFormated_1">  BRKLJAČIĆ NEKRETNINE d.o.o.</derivirana_varijabla>
  </DomainObject.Predmet.StrankaFormated>
  <DomainObject.Predmet.StrankaFormatedOIB>
    <izvorni_sadrzaj>  BRKLJAČIĆ NEKRETNINE d.o.o., OIB 85683356342</izvorni_sadrzaj>
    <derivirana_varijabla naziv="DomainObject.Predmet.StrankaFormatedOIB_1">  BRKLJAČIĆ NEKRETNINE d.o.o., OIB 85683356342</derivirana_varijabla>
  </DomainObject.Predmet.StrankaFormatedOIB>
  <DomainObject.Predmet.StrankaFormatedWithAdress>
    <izvorni_sadrzaj> BRKLJAČIĆ NEKRETNINE d.o.o., Zagrebačka 26, 53000 Gospić</izvorni_sadrzaj>
    <derivirana_varijabla naziv="DomainObject.Predmet.StrankaFormatedWithAdress_1"> BRKLJAČIĆ NEKRETNINE d.o.o., Zagrebačka 26, 53000 Gospić</derivirana_varijabla>
  </DomainObject.Predmet.StrankaFormatedWithAdress>
  <DomainObject.Predmet.StrankaFormatedWithAdressOIB>
    <izvorni_sadrzaj> BRKLJAČIĆ NEKRETNINE d.o.o., OIB 85683356342, Zagrebačka 26, 53000 Gospić</izvorni_sadrzaj>
    <derivirana_varijabla naziv="DomainObject.Predmet.StrankaFormatedWithAdressOIB_1"> BRKLJAČIĆ NEKRETNINE d.o.o., OIB 85683356342, Zagrebačka 26, 53000 Gospić</derivirana_varijabla>
  </DomainObject.Predmet.StrankaFormatedWithAdressOIB>
  <DomainObject.Predmet.StrankaWithAdress>
    <izvorni_sadrzaj>BRKLJAČIĆ NEKRETNINE d.o.o. Zagrebačka 26,53000 Gospić</izvorni_sadrzaj>
    <derivirana_varijabla naziv="DomainObject.Predmet.StrankaWithAdress_1">BRKLJAČIĆ NEKRETNINE d.o.o. Zagrebačka 26,53000 Gospić</derivirana_varijabla>
  </DomainObject.Predmet.StrankaWithAdress>
  <DomainObject.Predmet.StrankaWithAdressOIB>
    <izvorni_sadrzaj>BRKLJAČIĆ NEKRETNINE d.o.o., OIB 85683356342, Zagrebačka 26,53000 Gospić</izvorni_sadrzaj>
    <derivirana_varijabla naziv="DomainObject.Predmet.StrankaWithAdressOIB_1">BRKLJAČIĆ NEKRETNINE d.o.o., OIB 85683356342, Zagrebačka 26,53000 Gospić</derivirana_varijabla>
  </DomainObject.Predmet.StrankaWithAdressOIB>
  <DomainObject.Predmet.StrankaNazivFormated>
    <izvorni_sadrzaj>BRKLJAČIĆ NEKRETNINE d.o.o.</izvorni_sadrzaj>
    <derivirana_varijabla naziv="DomainObject.Predmet.StrankaNazivFormated_1">BRKLJAČIĆ NEKRETNINE d.o.o.</derivirana_varijabla>
  </DomainObject.Predmet.StrankaNazivFormated>
  <DomainObject.Predmet.StrankaNazivFormatedOIB>
    <izvorni_sadrzaj>BRKLJAČIĆ NEKRETNINE d.o.o., OIB 85683356342</izvorni_sadrzaj>
    <derivirana_varijabla naziv="DomainObject.Predmet.StrankaNazivFormatedOIB_1">BRKLJAČIĆ NEKRETNINE d.o.o., OIB 85683356342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BRKLJAČIĆ NEKRETNINE d.o.o.</item>
    </izvorni_sadrzaj>
    <derivirana_varijabla naziv="DomainObject.Predmet.StrankaListFormated_1">
      <item>BRKLJAČIĆ NEKRETNINE d.o.o.</item>
    </derivirana_varijabla>
  </DomainObject.Predmet.StrankaListFormated>
  <DomainObject.Predmet.StrankaListFormatedOIB>
    <izvorni_sadrzaj>
      <item>BRKLJAČIĆ NEKRETNINE d.o.o., OIB 85683356342</item>
    </izvorni_sadrzaj>
    <derivirana_varijabla naziv="DomainObject.Predmet.StrankaListFormatedOIB_1">
      <item>BRKLJAČIĆ NEKRETNINE d.o.o., OIB 85683356342</item>
    </derivirana_varijabla>
  </DomainObject.Predmet.StrankaListFormatedOIB>
  <DomainObject.Predmet.StrankaListFormatedWithAdress>
    <izvorni_sadrzaj>
      <item>BRKLJAČIĆ NEKRETNINE d.o.o., Zagrebačka 26, 53000 Gospić</item>
    </izvorni_sadrzaj>
    <derivirana_varijabla naziv="DomainObject.Predmet.StrankaListFormatedWithAdress_1">
      <item>BRKLJAČIĆ NEKRETNINE d.o.o., Zagrebačka 26, 53000 Gospić</item>
    </derivirana_varijabla>
  </DomainObject.Predmet.StrankaListFormatedWithAdress>
  <DomainObject.Predmet.StrankaListFormatedWithAdressOIB>
    <izvorni_sadrzaj>
      <item>BRKLJAČIĆ NEKRETNINE d.o.o., OIB 85683356342, Zagrebačka 26, 53000 Gospić</item>
    </izvorni_sadrzaj>
    <derivirana_varijabla naziv="DomainObject.Predmet.StrankaListFormatedWithAdressOIB_1">
      <item>BRKLJAČIĆ NEKRETNINE d.o.o., OIB 85683356342, Zagrebačka 26, 53000 Gospić</item>
    </derivirana_varijabla>
  </DomainObject.Predmet.StrankaListFormatedWithAdressOIB>
  <DomainObject.Predmet.StrankaListNazivFormated>
    <izvorni_sadrzaj>
      <item>BRKLJAČIĆ NEKRETNINE d.o.o.</item>
    </izvorni_sadrzaj>
    <derivirana_varijabla naziv="DomainObject.Predmet.StrankaListNazivFormated_1">
      <item>BRKLJAČIĆ NEKRETNINE d.o.o.</item>
    </derivirana_varijabla>
  </DomainObject.Predmet.StrankaListNazivFormated>
  <DomainObject.Predmet.StrankaListNazivFormatedOIB>
    <izvorni_sadrzaj>
      <item>BRKLJAČIĆ NEKRETNINE d.o.o., OIB 85683356342</item>
    </izvorni_sadrzaj>
    <derivirana_varijabla naziv="DomainObject.Predmet.StrankaListNazivFormatedOIB_1">
      <item>BRKLJAČIĆ NEKRETNINE d.o.o., OIB 85683356342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BRKLJAČIĆ NEKRETNINE d.o.o.</izvorni_sadrzaj>
    <derivirana_varijabla naziv="DomainObject.Predmet.StrankaIDrugi_1">BRKLJAČIĆ NEKRETNINE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BRKLJAČIĆ NEKRETNINE d.o.o., OIB 85683356342, Zagrebačka 26, 53000 Gospić</izvorni_sadrzaj>
    <derivirana_varijabla naziv="DomainObject.Predmet.StrankaIDrugiAdressOIB_1">BRKLJAČIĆ NEKRETNINE d.o.o., OIB 85683356342, Zagrebačka 26,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BRKLJAČIĆ NEKRETNINE d.o.o.</item>
    </izvorni_sadrzaj>
    <derivirana_varijabla naziv="DomainObject.Predmet.SudioniciListNaziv_1">
      <item>BRKLJAČIĆ NEKRETNINE d.o.o.</item>
    </derivirana_varijabla>
  </DomainObject.Predmet.SudioniciListNaziv>
  <DomainObject.Predmet.SudioniciListAdressOIB>
    <izvorni_sadrzaj>
      <item>BRKLJAČIĆ NEKRETNINE d.o.o., OIB 85683356342, Zagrebačka 26,53000 Gospić</item>
    </izvorni_sadrzaj>
    <derivirana_varijabla naziv="DomainObject.Predmet.SudioniciListAdressOIB_1">
      <item>BRKLJAČIĆ NEKRETNINE d.o.o., OIB 85683356342, Zagrebačka 26,53000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85683356342</item>
    </izvorni_sadrzaj>
    <derivirana_varijabla naziv="DomainObject.Predmet.SudioniciListNazivOIB_1">
      <item>, OIB 85683356342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2017.</izvorni_sadrzaj>
    <derivirana_varijabla naziv="DomainObject.Predmet.DatumZadnjeOdrzaneSudskeRadnje_1">24. svibnja 2017.</derivirana_varijabla>
  </DomainObject.Predmet.DatumZadnjeOdrzaneSudskeRadnje>
  <DomainObject.PredzadnjaOdlukaIzPredmeta.DatumDonosenjaOdluke>
    <izvorni_sadrzaj>19. travnja 2017.</izvorni_sadrzaj>
    <derivirana_varijabla naziv="DomainObject.PredzadnjaOdlukaIzPredmeta.DatumDonosenjaOdluke_1">19. travnja 2017.</derivirana_varijabla>
  </DomainObject.PredzadnjaOdlukaIzPredmeta.DatumDonosenjaOdluke>
  <DomainObject.PredzadnjaOdlukaIzPredmeta.Oznaka>
    <izvorni_sadrzaj>St-1248/2016-19</izvorni_sadrzaj>
    <derivirana_varijabla naziv="DomainObject.PredzadnjaOdlukaIzPredmeta.Oznaka_1">St-1248/2016-19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1108</properties:Words>
  <properties:Characters>6300</properties:Characters>
  <properties:Lines>188</properties:Lines>
  <properties:Paragraphs>108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2018-12-06T11:49:00Z</dcterms:created>
  <dc:creator>rcerneka</dc:creator>
  <cp:lastModifiedBy>Danijela Fumić</cp:lastModifiedBy>
  <cp:lastPrinted>2017-09-19T12:13:00Z</cp:lastPrinted>
  <dcterms:modified xmlns:xsi="http://www.w3.org/2001/XMLSchema-instance" xsi:type="dcterms:W3CDTF">2018-12-06T11:49:00Z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(1248 16 utvrđeno predstečajne.docx)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