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2479" w14:paraId="68f2479" w:rsidRDefault="00EE2A74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E2A74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="00330958"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330958"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 w:rsidR="00330958"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="00330958"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EE2A74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330958"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="00330958"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2963CD">
        <w:rPr>
          <w:rFonts w:eastAsia="Times New Roman" w:hAnsi="Times New Roman" w:ascii="Times New Roman"/>
          <w:sz w:val="24"/>
          <w:szCs w:val="24"/>
          <w:lang w:eastAsia="hr-HR"/>
        </w:rPr>
        <w:t>KRISTIJAN TRANS</w:t>
      </w:r>
      <w:r w:rsidR="000D671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.o.o., </w:t>
      </w:r>
      <w:proofErr w:type="spellStart"/>
      <w:r w:rsidR="002963CD">
        <w:rPr>
          <w:rFonts w:eastAsia="Times New Roman" w:hAnsi="Times New Roman" w:ascii="Times New Roman"/>
          <w:sz w:val="24"/>
          <w:szCs w:val="24"/>
          <w:lang w:eastAsia="hr-HR"/>
        </w:rPr>
        <w:t>Posedarje</w:t>
      </w:r>
      <w:proofErr w:type="spellEnd"/>
      <w:r w:rsidR="007E5C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2D4DF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963CD">
        <w:rPr>
          <w:rFonts w:eastAsia="Times New Roman" w:hAnsi="Times New Roman" w:ascii="Times New Roman"/>
          <w:sz w:val="24"/>
          <w:szCs w:val="24"/>
          <w:lang w:eastAsia="hr-HR"/>
        </w:rPr>
        <w:t>Bruna Bušića 36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963CD">
        <w:rPr>
          <w:rFonts w:eastAsia="Times New Roman" w:hAnsi="Times New Roman" w:ascii="Times New Roman"/>
          <w:sz w:val="24"/>
          <w:szCs w:val="24"/>
          <w:lang w:eastAsia="hr-HR"/>
        </w:rPr>
        <w:t>66015060011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EE2A74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E2A74">
        <w:rPr>
          <w:rFonts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330958" w:rsidP="00444EBD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E2A74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Ponovno se poz</w:t>
      </w:r>
      <w:r w:rsidR="00330958"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iva Financijska agencija u roku od 8 dana od </w:t>
      </w:r>
      <w:r w:rsidR="00330958"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="00330958"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30958"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="00330958"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EE2A74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E2A74">
        <w:rPr>
          <w:rFonts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E2A74" w:rsidP="00EE2A74" w:rsidR="00330958" w:rsidRPr="008F0252">
      <w:pPr>
        <w:tabs>
          <w:tab w:pos="6840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</w:t>
      </w:r>
      <w:r w:rsidR="00330958" w:rsidRPr="008F0252">
        <w:rPr>
          <w:rFonts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EE2A74" w:rsidP="00EE2A74" w:rsidR="00330958" w:rsidRPr="008F0252">
      <w:pPr>
        <w:tabs>
          <w:tab w:pos="0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Nena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</w:t>
      </w:r>
      <w:r w:rsidR="00330958"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2963CD">
      <w:rPr>
        <w:rFonts w:eastAsia="Times New Roman" w:hAnsi="Times New Roman" w:ascii="Times New Roman"/>
        <w:sz w:val="24"/>
        <w:szCs w:val="24"/>
        <w:lang w:eastAsia="hr-HR"/>
      </w:rPr>
      <w:t>217/16-1</w:t>
    </w:r>
    <w:r w:rsidR="00EE2A74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00A6A"/>
    <w:rsid w:val="0008530D"/>
    <w:rsid w:val="000D671C"/>
    <w:rsid w:val="001613FE"/>
    <w:rsid w:val="002963CD"/>
    <w:rsid w:val="002C7497"/>
    <w:rsid w:val="002D4DF1"/>
    <w:rsid w:val="00330958"/>
    <w:rsid w:val="00334FC4"/>
    <w:rsid w:val="0034288D"/>
    <w:rsid w:val="00444EBD"/>
    <w:rsid w:val="004901DF"/>
    <w:rsid w:val="004D2225"/>
    <w:rsid w:val="0052527F"/>
    <w:rsid w:val="00574A80"/>
    <w:rsid w:val="00576F09"/>
    <w:rsid w:val="0078096A"/>
    <w:rsid w:val="0079293D"/>
    <w:rsid w:val="007E5C3D"/>
    <w:rsid w:val="008222BA"/>
    <w:rsid w:val="00836FCC"/>
    <w:rsid w:val="008D48A1"/>
    <w:rsid w:val="008E4A83"/>
    <w:rsid w:val="0096604D"/>
    <w:rsid w:val="009863C1"/>
    <w:rsid w:val="009E1014"/>
    <w:rsid w:val="00A13D4B"/>
    <w:rsid w:val="00A33F08"/>
    <w:rsid w:val="00A35FF5"/>
    <w:rsid w:val="00A57BE4"/>
    <w:rsid w:val="00A86265"/>
    <w:rsid w:val="00AB387D"/>
    <w:rsid w:val="00B11294"/>
    <w:rsid w:val="00BC5760"/>
    <w:rsid w:val="00BE4EBD"/>
    <w:rsid w:val="00C76F12"/>
    <w:rsid w:val="00CB0B72"/>
    <w:rsid w:val="00CB4C49"/>
    <w:rsid w:val="00D272E7"/>
    <w:rsid w:val="00D51416"/>
    <w:rsid w:val="00E253A8"/>
    <w:rsid w:val="00E3741B"/>
    <w:rsid w:val="00E80148"/>
    <w:rsid w:val="00EE2A74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2A7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2A7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13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13F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13F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13F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13F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2A7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2A7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13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13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13F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13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13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KRISTIJAN TRANS d.o.o. za prijevoz i trgovinu</izvorni_sadrzaj>
    <derivirana_varijabla naziv="DomainObject.Predmet.ProtustrankaFormated_1">  KRISTIJAN TRANS d.o.o. za prijevoz i trgovinu</derivirana_varijabla>
  </DomainObject.Predmet.ProtustrankaFormated>
  <DomainObject.Predmet.ProtustrankaFormatedOIB>
    <izvorni_sadrzaj>  KRISTIJAN TRANS d.o.o. za prijevoz i trgovinu, OIB 66015060011</izvorni_sadrzaj>
    <derivirana_varijabla naziv="DomainObject.Predmet.ProtustrankaFormatedOIB_1">  KRISTIJAN TRANS d.o.o. za prijevoz i trgovinu, OIB 66015060011</derivirana_varijabla>
  </DomainObject.Predmet.ProtustrankaFormatedOIB>
  <DomainObject.Predmet.ProtustrankaFormatedWithAdress>
    <izvorni_sadrzaj> KRISTIJAN TRANS d.o.o. za prijevoz i trgovinu, Bruna Bušića 36, 23242 Posedarje</izvorni_sadrzaj>
    <derivirana_varijabla naziv="DomainObject.Predmet.ProtustrankaFormatedWithAdress_1"> KRISTIJAN TRANS d.o.o. za prijevoz i trgovinu, Bruna Bušića 36, 23242 Posedarje</derivirana_varijabla>
  </DomainObject.Predmet.ProtustrankaFormatedWithAdress>
  <DomainObject.Predmet.ProtustrankaFormatedWithAdressOIB>
    <izvorni_sadrzaj> KRISTIJAN TRANS d.o.o. za prijevoz i trgovinu, OIB 66015060011, Bruna Bušića 36, 23242 Posedarje</izvorni_sadrzaj>
    <derivirana_varijabla naziv="DomainObject.Predmet.ProtustrankaFormatedWithAdressOIB_1"> KRISTIJAN TRANS d.o.o. za prijevoz i trgovinu, OIB 66015060011, Bruna Bušića 36, 23242 Posedarje</derivirana_varijabla>
  </DomainObject.Predmet.ProtustrankaFormatedWithAdressOIB>
  <DomainObject.Predmet.ProtustrankaWithAdress>
    <izvorni_sadrzaj>KRISTIJAN TRANS d.o.o. za prijevoz i trgovinu Bruna Bušića 36, 23242 Posedarje</izvorni_sadrzaj>
    <derivirana_varijabla naziv="DomainObject.Predmet.ProtustrankaWithAdress_1">KRISTIJAN TRANS d.o.o. za prijevoz i trgovinu Bruna Bušića 36, 23242 Posedarje</derivirana_varijabla>
  </DomainObject.Predmet.ProtustrankaWithAdress>
  <DomainObject.Predmet.ProtustrankaWithAdressOIB>
    <izvorni_sadrzaj>KRISTIJAN TRANS d.o.o. za prijevoz i trgovinu, OIB 66015060011, Bruna Bušića 36, 23242 Posedarje</izvorni_sadrzaj>
    <derivirana_varijabla naziv="DomainObject.Predmet.ProtustrankaWithAdressOIB_1">KRISTIJAN TRANS d.o.o. za prijevoz i trgovinu, OIB 66015060011, Bruna Bušića 36, 23242 Posedarje</derivirana_varijabla>
  </DomainObject.Predmet.ProtustrankaWithAdressOIB>
  <DomainObject.Predmet.ProtustrankaNazivFormated>
    <izvorni_sadrzaj>KRISTIJAN TRANS d.o.o. za prijevoz i trgovinu</izvorni_sadrzaj>
    <derivirana_varijabla naziv="DomainObject.Predmet.ProtustrankaNazivFormated_1">KRISTIJAN TRANS d.o.o. za prijevoz i trgovinu</derivirana_varijabla>
  </DomainObject.Predmet.ProtustrankaNazivFormated>
  <DomainObject.Predmet.ProtustrankaNazivFormatedOIB>
    <izvorni_sadrzaj>KRISTIJAN TRANS d.o.o. za prijevoz i trgovinu, OIB 66015060011</izvorni_sadrzaj>
    <derivirana_varijabla naziv="DomainObject.Predmet.ProtustrankaNazivFormatedOIB_1">KRISTIJAN TRANS d.o.o. za prijevoz i trgovinu, OIB 66015060011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15243071.00</izvorni_sadrzaj>
    <derivirana_varijabla naziv="DomainObject.Predmet.TrenutnaVrijednost_1">15243071.00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KRISTIJAN TRANS d.o.o. za prijevoz i trgovinu</item>
    </izvorni_sadrzaj>
    <derivirana_varijabla naziv="DomainObject.Predmet.ProtuStrankaListFormated_1">
      <item>KRISTIJAN TRANS d.o.o. za prijevoz i trgovinu</item>
    </derivirana_varijabla>
  </DomainObject.Predmet.ProtuStrankaListFormated>
  <DomainObject.Predmet.ProtuStrankaListFormatedOIB>
    <izvorni_sadrzaj>
      <item>KRISTIJAN TRANS d.o.o. za prijevoz i trgovinu, OIB 66015060011</item>
    </izvorni_sadrzaj>
    <derivirana_varijabla naziv="DomainObject.Predmet.ProtuStrankaListFormatedOIB_1">
      <item>KRISTIJAN TRANS d.o.o. za prijevoz i trgovinu, OIB 66015060011</item>
    </derivirana_varijabla>
  </DomainObject.Predmet.ProtuStrankaListFormatedOIB>
  <DomainObject.Predmet.ProtuStrankaListFormatedWithAdress>
    <izvorni_sadrzaj>
      <item>KRISTIJAN TRANS d.o.o. za prijevoz i trgovinu, Bruna Bušića 36, 23242 Posedarje</item>
    </izvorni_sadrzaj>
    <derivirana_varijabla naziv="DomainObject.Predmet.ProtuStrankaListFormatedWithAdress_1">
      <item>KRISTIJAN TRANS d.o.o. za prijevoz i trgovinu, Bruna Bušića 36, 23242 Posedarje</item>
    </derivirana_varijabla>
  </DomainObject.Predmet.ProtuStrankaListFormatedWithAdress>
  <DomainObject.Predmet.ProtuStrankaListFormatedWithAdressOIB>
    <izvorni_sadrzaj>
      <item>KRISTIJAN TRANS d.o.o. za prijevoz i trgovinu, OIB 66015060011, Bruna Bušića 36, 23242 Posedarje</item>
    </izvorni_sadrzaj>
    <derivirana_varijabla naziv="DomainObject.Predmet.ProtuStrankaListFormatedWithAdressOIB_1">
      <item>KRISTIJAN TRANS d.o.o. za prijevoz i trgovinu, OIB 66015060011, Bruna Bušića 36, 23242 Posedarje</item>
    </derivirana_varijabla>
  </DomainObject.Predmet.ProtuStrankaListFormatedWithAdressOIB>
  <DomainObject.Predmet.ProtuStrankaListNazivFormated>
    <izvorni_sadrzaj>
      <item>KRISTIJAN TRANS d.o.o. za prijevoz i trgovinu</item>
    </izvorni_sadrzaj>
    <derivirana_varijabla naziv="DomainObject.Predmet.ProtuStrankaListNazivFormated_1">
      <item>KRISTIJAN TRANS d.o.o. za prijevoz i trgovinu</item>
    </derivirana_varijabla>
  </DomainObject.Predmet.ProtuStrankaListNazivFormated>
  <DomainObject.Predmet.ProtuStrankaListNazivFormatedOIB>
    <izvorni_sadrzaj>
      <item>KRISTIJAN TRANS d.o.o. za prijevoz i trgovinu, OIB 66015060011</item>
    </izvorni_sadrzaj>
    <derivirana_varijabla naziv="DomainObject.Predmet.ProtuStrankaListNazivFormatedOIB_1">
      <item>KRISTIJAN TRANS d.o.o. za prijevoz i trgovinu, OIB 66015060011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KRISTIJAN TRANS d.o.o. za prijevoz i trgovinu</izvorni_sadrzaj>
    <derivirana_varijabla naziv="DomainObject.Predmet.ProtustrankaIDrugi_1">KRISTIJAN TRANS d.o.o. za prijevoz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KRISTIJAN TRANS d.o.o. za prijevoz i trgovinu, OIB 66015060011, Bruna Bušića 36, 23242 Posedarje</izvorni_sadrzaj>
    <derivirana_varijabla naziv="DomainObject.Predmet.ProtustrankaIDrugiAdressOIB_1">KRISTIJAN TRANS d.o.o. za prijevoz i trgovinu, OIB 66015060011, Bruna Bušića 36,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KRISTIJAN TRANS d.o.o. za prijevoz i trgovinu</item>
    </izvorni_sadrzaj>
    <derivirana_varijabla naziv="DomainObject.Predmet.SudioniciListNaziv_1">
      <item>Financijska agencija</item>
      <item>KRISTIJAN TRANS d.o.o. za prijevoz i trgovinu</item>
    </derivirana_varijabla>
  </DomainObject.Predmet.SudioniciListNaziv>
  <DomainObject.Predmet.SudioniciListAdressOIB>
    <izvorni_sadrzaj>
      <item>Financijska agencija, OIB 85821130368, Ivana Danila 4,23000 Zadar</item>
      <item>KRISTIJAN TRANS d.o.o. za prijevoz i trgovinu, OIB 66015060011, Bruna Bušića 36,23242 Posedarje</item>
    </izvorni_sadrzaj>
    <derivirana_varijabla naziv="DomainObject.Predmet.SudioniciListAdressOIB_1">
      <item>Financijska agencija, OIB 85821130368, Ivana Danila 4,23000 Zadar</item>
      <item>KRISTIJAN TRANS d.o.o. za prijevoz i trgovinu, OIB 66015060011, Bruna Bušića 36,23242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66015060011</item>
    </izvorni_sadrzaj>
    <derivirana_varijabla naziv="DomainObject.Predmet.SudioniciListNazivOIB_1">
      <item>, OIB 85821130368</item>
      <item>, OIB 66015060011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965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2018-04-19T06:20:00Z</dcterms:created>
  <dc:creator>Tina Grgas</dc:creator>
  <cp:lastModifiedBy>Nena Mužanović</cp:lastModifiedBy>
  <cp:lastPrinted>2018-04-19T06:19:00Z</cp:lastPrinted>
  <dcterms:modified xmlns:xsi="http://www.w3.org/2001/XMLSchema-instance" xsi:type="dcterms:W3CDTF">2018-04-19T06:20:00Z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st-217-16.docx)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