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ca2f3" w14:paraId="17ca2f3" w:rsidRDefault="00216252" w:rsidP="00910611" w:rsidR="0021625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6252" w:rsidP="00910611" w:rsidR="00216252">
      <w:r>
        <w:rPr>
          <w:rFonts w:eastAsia="MS Mincho"/>
        </w:rPr>
        <w:t xml:space="preserve">   REPUBLIKA HRVATSKA</w:t>
      </w:r>
    </w:p>
    <w:p w:rsidRDefault="00216252" w:rsidP="00910611" w:rsidR="00216252">
      <w:r>
        <w:rPr>
          <w:rFonts w:eastAsia="MS Mincho"/>
        </w:rPr>
        <w:t>TRGOVAČKI SUD U RIJECI</w:t>
      </w:r>
    </w:p>
    <w:p w:rsidRDefault="00216252" w:rsidR="00216252"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8541C1" w:rsidRPr="008541C1">
        <w:rPr>
          <w:b/>
        </w:rPr>
        <w:t>MAKS - EL društvo s ograničenom odgovornošću za frizerske i kozmetičke usluge, Rijeka, Vukovarska 25, OIB 31174335789</w:t>
      </w:r>
      <w:r w:rsidR="00405479" w:rsidRPr="00405479">
        <w:t xml:space="preserve">, dana </w:t>
      </w:r>
      <w:r w:rsidR="008541C1">
        <w:t>19</w:t>
      </w:r>
      <w:r w:rsidR="006B6EF4">
        <w:t>. lipnja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8541C1" w:rsidRPr="008541C1">
        <w:rPr>
          <w:b/>
          <w:bCs/>
        </w:rPr>
        <w:t>MAKS - EL društvo s ograničenom odgovornošću za frizerske i kozmetičke usluge, Rijeka, Vukovarska 25, OIB 31174335789</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216252">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216252">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8541C1" w:rsidRPr="008541C1">
        <w:rPr>
          <w:b/>
        </w:rPr>
        <w:t>Milena Veljović, Pula, Dobrilina 9, OIB 90523902370</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8541C1" w:rsidRPr="008541C1">
        <w:rPr>
          <w:b/>
          <w:bCs/>
        </w:rPr>
        <w:t>MAKS - EL društvo s ograničenom odgovornošću za frizerske i kozmetičke usluge, Rijeka, Vukovarska 25, OIB 31174335789</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8541C1" w:rsidP="008541C1" w:rsidR="008541C1" w:rsidRPr="008541C1">
      <w:pPr>
        <w:jc w:val="both"/>
      </w:pPr>
      <w:r w:rsidRPr="008541C1">
        <w:tab/>
        <w:t xml:space="preserve">Financijska agencija, Regionalni centar Rijeka podnijela je ovome 30. siječnja 2018. godine prijedlog za otvaranje stečajnog postupka nad dužnikom MAKS - EL društvo s ograničenom odgovornošću za frizerske i kozmetičke usluge, Rijeka, Vukovarska 25, OIB 31174335789  (dalje: dužnik) temeljem čl.110. st.1. Stečajnog zakona (Narodne novine, broj 71/15 i 104/17, dalje: SZ-a). </w:t>
      </w:r>
    </w:p>
    <w:p w:rsidRDefault="008541C1" w:rsidP="008541C1" w:rsidR="008541C1" w:rsidRPr="008541C1">
      <w:pPr>
        <w:jc w:val="both"/>
      </w:pPr>
      <w:r w:rsidRPr="008541C1">
        <w:tab/>
        <w:t>Predlagatelj je u prijedlogu naveo da dužnik na dan 26. siječnja 2018. godine u Očevidniku redoslijeda osnova za plaćanje ima evidentirane neizvršene osnove za plaćanje u neprekinutom razdoblju od 120 dana u ukupnom iznosu 35.089,58 kn u koji iznos je uračunata i kamata i naknada Financijske agencije za provedbe ovrhe i da dužnik ima jednog zaposlenika.</w:t>
      </w:r>
    </w:p>
    <w:p w:rsidRDefault="008541C1" w:rsidP="008541C1" w:rsidR="008541C1" w:rsidRPr="008541C1">
      <w:pPr>
        <w:jc w:val="both"/>
      </w:pPr>
      <w:r w:rsidRPr="008541C1">
        <w:lastRenderedPageBreak/>
        <w:tab/>
        <w:t xml:space="preserve">Rješenjem poslovni broj St-75/18-3 od 15. veljače 2018. godine pokrenut je prethodni postupak radi utvrđivanja pretpostavki za otvaranje stečajnog postupka nad dužnikom i imenovan privremeni stečajni upravitelj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8541C1" w:rsidP="008541C1" w:rsidR="008541C1" w:rsidRPr="008541C1">
      <w:pPr>
        <w:jc w:val="both"/>
      </w:pPr>
      <w:r w:rsidRPr="008541C1">
        <w:tab/>
        <w:t xml:space="preserve">Privremeni stečajni upravitelj sačinio je izviješće temeljem javno dostupnih podataka objavljenih na stranicama FINE. Dužnik je zadnje financijsko izviješće predao za 2016. godinu. </w:t>
      </w:r>
    </w:p>
    <w:p w:rsidRDefault="008541C1" w:rsidP="008541C1" w:rsidR="008541C1" w:rsidRPr="008541C1">
      <w:pPr>
        <w:jc w:val="both"/>
      </w:pPr>
      <w:r w:rsidRPr="008541C1">
        <w:rPr>
          <w:bCs/>
        </w:rPr>
        <w:t xml:space="preserve"> </w:t>
      </w:r>
      <w:r w:rsidRPr="008541C1">
        <w:rPr>
          <w:bCs/>
        </w:rPr>
        <w:tab/>
        <w:t xml:space="preserve">Prema bilanci </w:t>
      </w:r>
      <w:r w:rsidRPr="008541C1">
        <w:t>na dan 31.12.2016. godine dužnik ima imovinu vrijednosti 200.727,00 kuna, i to kako slijedi:</w:t>
      </w:r>
    </w:p>
    <w:p w:rsidRDefault="008541C1" w:rsidP="008541C1" w:rsidR="008541C1" w:rsidRPr="008541C1">
      <w:pPr>
        <w:jc w:val="both"/>
      </w:pPr>
      <w:r w:rsidRPr="008541C1">
        <w:t>- 34.260,00 kuna zalihe,</w:t>
      </w:r>
    </w:p>
    <w:p w:rsidRDefault="008541C1" w:rsidP="008541C1" w:rsidR="008541C1" w:rsidRPr="008541C1">
      <w:pPr>
        <w:jc w:val="both"/>
      </w:pPr>
      <w:r w:rsidRPr="008541C1">
        <w:t>- 82.027,00 kuna potraživanja,</w:t>
      </w:r>
    </w:p>
    <w:p w:rsidRDefault="008541C1" w:rsidP="008541C1" w:rsidR="008541C1" w:rsidRPr="008541C1">
      <w:pPr>
        <w:jc w:val="both"/>
      </w:pPr>
      <w:r w:rsidRPr="008541C1">
        <w:t>- 58.747,00 kuna kratkotrajna financijska imovina, te</w:t>
      </w:r>
    </w:p>
    <w:p w:rsidRDefault="008541C1" w:rsidP="008541C1" w:rsidR="008541C1" w:rsidRPr="008541C1">
      <w:pPr>
        <w:jc w:val="both"/>
      </w:pPr>
      <w:r w:rsidRPr="008541C1">
        <w:t xml:space="preserve">- 25.693,00 kuna novac u banci i blagajni.  </w:t>
      </w:r>
    </w:p>
    <w:p w:rsidRDefault="008541C1" w:rsidP="008541C1" w:rsidR="008541C1" w:rsidRPr="008541C1">
      <w:pPr>
        <w:jc w:val="both"/>
      </w:pPr>
      <w:r w:rsidRPr="008541C1">
        <w:tab/>
        <w:t xml:space="preserve">Očito je da prikazana imovina u knjigovodstvu ne odgovara stvarnoj vrijednosti imovine u vrijeme pisanja izvješća. Obzirom da nisu predana financijska izvješća za 2017. godinu, kao i činjenicu da privremeni stečajni upravitelj nije uspio stupiti u kontakt sa zastupnikom dužnika po zakonu, nije moguće sa sigurnošću utvrditi da li je do pisanja izvješća došlo do smanjenja ili uvećanja imovine. Međutim, obzirom na činjenicu blokade računa, logičnije je za pretpostaviti da je došlo do smanjenja imovine.  </w:t>
      </w:r>
    </w:p>
    <w:p w:rsidRDefault="008541C1" w:rsidP="008541C1" w:rsidR="008541C1" w:rsidRPr="008541C1">
      <w:pPr>
        <w:jc w:val="both"/>
      </w:pPr>
      <w:r w:rsidRPr="008541C1">
        <w:tab/>
        <w:t xml:space="preserve">U bilanci na dan 31.12.2016. godine iskazane su kratkoročne obveze u iznosu od 146.495,00 kuna, kao i preneseni gubitak u iznosu od 105.664,00 kuna. </w:t>
      </w:r>
    </w:p>
    <w:p w:rsidRDefault="008541C1" w:rsidP="008541C1" w:rsidR="008541C1" w:rsidRPr="008541C1">
      <w:pPr>
        <w:jc w:val="both"/>
      </w:pPr>
      <w:r w:rsidRPr="008541C1">
        <w:tab/>
        <w:t>Privremeni stečajni upravitelj stoga smatra da je kod dužnika ostvaren stečajni razlog prezaduženost iz čl.7. SZ-a.</w:t>
      </w:r>
    </w:p>
    <w:p w:rsidRDefault="008541C1" w:rsidP="008541C1" w:rsidR="008541C1" w:rsidRPr="008541C1">
      <w:pPr>
        <w:jc w:val="both"/>
        <w:rPr>
          <w:bCs/>
        </w:rPr>
      </w:pPr>
      <w:r w:rsidRPr="008541C1">
        <w:rPr>
          <w:b/>
        </w:rPr>
        <w:tab/>
      </w:r>
      <w:r w:rsidRPr="008541C1">
        <w:rPr>
          <w:bCs/>
        </w:rPr>
        <w:t xml:space="preserve">Prema potvrdi Općinskog suda u Rijeci, Zemljišnoknjižnog odjela u Rijeci dužnik nije vlasnik niti suvlasnik nekretnina na području nadležnosti suda. </w:t>
      </w:r>
    </w:p>
    <w:p w:rsidRDefault="008541C1" w:rsidP="008541C1" w:rsidR="008541C1" w:rsidRPr="008541C1">
      <w:pPr>
        <w:jc w:val="both"/>
        <w:rPr>
          <w:bCs/>
        </w:rPr>
      </w:pPr>
      <w:r w:rsidRPr="008541C1">
        <w:rPr>
          <w:bCs/>
        </w:rPr>
        <w:t xml:space="preserve"> </w:t>
      </w:r>
      <w:r w:rsidRPr="008541C1">
        <w:rPr>
          <w:bCs/>
        </w:rPr>
        <w:tab/>
        <w:t xml:space="preserve">Prema Uvjerenju Stanice za tehnički pregled vozila od 19. travnja 2018. godine dužnik nije evidentiran kao vlasnik vozila. </w:t>
      </w:r>
    </w:p>
    <w:p w:rsidRDefault="008541C1" w:rsidP="008541C1" w:rsidR="008541C1" w:rsidRPr="008541C1">
      <w:pPr>
        <w:jc w:val="both"/>
        <w:rPr>
          <w:bCs/>
        </w:rPr>
      </w:pPr>
      <w:r w:rsidRPr="008541C1">
        <w:rPr>
          <w:bCs/>
        </w:rPr>
        <w:t xml:space="preserve"> </w:t>
      </w:r>
      <w:r w:rsidRPr="008541C1">
        <w:rPr>
          <w:bCs/>
        </w:rPr>
        <w:tab/>
        <w:t>Iz strukture imovine koja je prikazana u financijskim izvješćima, a za koju je upitno da li uopće još ulazi u imovinu društva, proizlazilo bi da se radi o imovini koja je sporo unovčiva i kojom se ne bi mogli podmiriti troškovi postupka.</w:t>
      </w:r>
    </w:p>
    <w:p w:rsidRDefault="008541C1" w:rsidP="008541C1" w:rsidR="008541C1" w:rsidRPr="008541C1">
      <w:pPr>
        <w:jc w:val="both"/>
        <w:rPr>
          <w:bCs/>
        </w:rPr>
      </w:pPr>
      <w:r w:rsidRPr="008541C1">
        <w:rPr>
          <w:bCs/>
        </w:rPr>
        <w:tab/>
        <w:t>Naime, zalihe (u financijskim izvješćima prikazane u iznosu od 34.260,00 kuna) i kratkotrajna financijska imovina (u financijskim izvješćima prikazane u iznosu od 58.747,00 kuna) su u pravilu sporo unovčivi i redovno se prodaju po bitno nižoj cijeni nego što je njihova knjigovodstvena vrijednost. Potraživanja (u financijskim izvješćima prikazana u iznosu od 82.027,00 kuna) su uglavnom nenaplativa jer su ili zastarjela ili su neosigurana, pa iziskuju plaćanje troškova postupka kako bi se naplatila.</w:t>
      </w:r>
    </w:p>
    <w:p w:rsidRDefault="008541C1" w:rsidP="008541C1" w:rsidR="008541C1" w:rsidRPr="008541C1">
      <w:pPr>
        <w:jc w:val="both"/>
        <w:rPr>
          <w:bCs/>
          <w:lang w:val="x-none"/>
        </w:rPr>
      </w:pPr>
      <w:r w:rsidRPr="008541C1">
        <w:rPr>
          <w:bCs/>
        </w:rPr>
        <w:tab/>
      </w:r>
      <w:r w:rsidRPr="008541C1">
        <w:rPr>
          <w:bCs/>
          <w:lang w:val="x-none"/>
        </w:rPr>
        <w:t xml:space="preserve">Obzirom na </w:t>
      </w:r>
      <w:r w:rsidRPr="008541C1">
        <w:rPr>
          <w:bCs/>
        </w:rPr>
        <w:t xml:space="preserve">navedeno, privremeni stečajni upravitelj </w:t>
      </w:r>
      <w:r w:rsidRPr="008541C1">
        <w:rPr>
          <w:bCs/>
          <w:lang w:val="x-none"/>
        </w:rPr>
        <w:t xml:space="preserve">smatra da se </w:t>
      </w:r>
      <w:r w:rsidRPr="008541C1">
        <w:rPr>
          <w:bCs/>
        </w:rPr>
        <w:t xml:space="preserve">imovinom dužnika ne </w:t>
      </w:r>
      <w:r w:rsidRPr="008541C1">
        <w:rPr>
          <w:bCs/>
          <w:lang w:val="x-none"/>
        </w:rPr>
        <w:t xml:space="preserve">mogu </w:t>
      </w:r>
      <w:r w:rsidRPr="008541C1">
        <w:rPr>
          <w:bCs/>
        </w:rPr>
        <w:t>na</w:t>
      </w:r>
      <w:r w:rsidRPr="008541C1">
        <w:rPr>
          <w:bCs/>
          <w:lang w:val="x-none"/>
        </w:rPr>
        <w:t>miriti troškovi stečajnog postupka.</w:t>
      </w:r>
    </w:p>
    <w:p w:rsidRDefault="008541C1" w:rsidP="008541C1" w:rsidR="008541C1" w:rsidRPr="008541C1">
      <w:pPr>
        <w:jc w:val="both"/>
        <w:rPr>
          <w:b/>
          <w:bCs/>
        </w:rPr>
      </w:pPr>
      <w:r w:rsidRPr="008541C1">
        <w:rPr>
          <w:b/>
          <w:bCs/>
        </w:rPr>
        <w:tab/>
      </w:r>
      <w:r w:rsidRPr="008541C1">
        <w:rPr>
          <w:bCs/>
        </w:rPr>
        <w:t xml:space="preserve">Do završetka prethodnog postupka kod dužnika je utvrđeno postojanje stečajnog razloga iz čl.6. Stečajnog zakona, a to je nesposobnost za plaćanje. </w:t>
      </w:r>
    </w:p>
    <w:p w:rsidRDefault="008541C1" w:rsidP="008541C1" w:rsidR="008541C1" w:rsidRPr="008541C1">
      <w:pPr>
        <w:jc w:val="both"/>
        <w:rPr>
          <w:bCs/>
        </w:rPr>
      </w:pPr>
      <w:r w:rsidRPr="008541C1">
        <w:rPr>
          <w:bCs/>
        </w:rPr>
        <w:tab/>
        <w:t>Naime, prema Očevidniku redoslijeda osnova za plaćanje na dan 08. svibnja 2018. godine dužnik ima evidentirane neizvršene osnove za plaćanje u razdoblju dužem od 60 dana u iznosu 36.760,83 kn.</w:t>
      </w:r>
    </w:p>
    <w:p w:rsidRDefault="008541C1" w:rsidP="008541C1" w:rsidR="008541C1" w:rsidRPr="008541C1">
      <w:pPr>
        <w:jc w:val="both"/>
        <w:rPr>
          <w:bCs/>
          <w:lang w:val="x-none"/>
        </w:rPr>
      </w:pPr>
      <w:r w:rsidRPr="008541C1">
        <w:rPr>
          <w:bCs/>
        </w:rPr>
        <w:lastRenderedPageBreak/>
        <w:tab/>
        <w:t>Privremeni stečajni upravitelj predložio je sudu</w:t>
      </w:r>
      <w:r w:rsidRPr="008541C1">
        <w:rPr>
          <w:bCs/>
          <w:lang w:val="x-none"/>
        </w:rPr>
        <w:t xml:space="preserve"> da sukladno članku 132. Stečajnog zakona pozove osobe koje imaju pravni interes za provedbom stečajnog postupka da uplate predujam za namirenje troškova stečajnog postupka u ukupnom iznosu od </w:t>
      </w:r>
      <w:r w:rsidRPr="008541C1">
        <w:rPr>
          <w:bCs/>
        </w:rPr>
        <w:t>22</w:t>
      </w:r>
      <w:r w:rsidRPr="008541C1">
        <w:rPr>
          <w:bCs/>
          <w:lang w:val="x-none"/>
        </w:rPr>
        <w:t xml:space="preserve">.000,00 kuna, koji iznos se odnosi na: </w:t>
      </w:r>
    </w:p>
    <w:p w:rsidRDefault="008541C1" w:rsidP="008541C1" w:rsidR="008541C1" w:rsidRPr="008541C1">
      <w:pPr>
        <w:jc w:val="both"/>
        <w:rPr>
          <w:bCs/>
          <w:lang w:val="x-none"/>
        </w:rPr>
      </w:pPr>
      <w:r w:rsidRPr="008541C1">
        <w:rPr>
          <w:bCs/>
          <w:lang w:val="x-none"/>
        </w:rPr>
        <w:t>- izrada pečata, poštarina, kancelarijski materijal, otvaranje</w:t>
      </w:r>
      <w:r w:rsidRPr="008541C1">
        <w:rPr>
          <w:bCs/>
        </w:rPr>
        <w:t>, zatvaranje</w:t>
      </w:r>
      <w:r w:rsidRPr="008541C1">
        <w:rPr>
          <w:bCs/>
          <w:lang w:val="x-none"/>
        </w:rPr>
        <w:t xml:space="preserve"> i naknada za račun u banci, statistika, u iznosu od 1.000,00 kuna, </w:t>
      </w:r>
    </w:p>
    <w:p w:rsidRDefault="008541C1" w:rsidP="008541C1" w:rsidR="008541C1" w:rsidRPr="008541C1">
      <w:pPr>
        <w:jc w:val="both"/>
        <w:rPr>
          <w:bCs/>
        </w:rPr>
      </w:pPr>
      <w:r w:rsidRPr="008541C1">
        <w:rPr>
          <w:bCs/>
          <w:lang w:val="x-none"/>
        </w:rPr>
        <w:t>- trošak vođenja knjigovodstva u</w:t>
      </w:r>
      <w:r w:rsidRPr="008541C1">
        <w:rPr>
          <w:bCs/>
        </w:rPr>
        <w:t xml:space="preserve"> trajanju od minimalno 6 mjeseci </w:t>
      </w:r>
      <w:r w:rsidRPr="008541C1">
        <w:rPr>
          <w:bCs/>
          <w:lang w:val="x-none"/>
        </w:rPr>
        <w:t xml:space="preserve">iznosu od </w:t>
      </w:r>
      <w:r w:rsidRPr="008541C1">
        <w:rPr>
          <w:bCs/>
        </w:rPr>
        <w:t>9</w:t>
      </w:r>
      <w:r w:rsidRPr="008541C1">
        <w:rPr>
          <w:bCs/>
          <w:lang w:val="x-none"/>
        </w:rPr>
        <w:t>.000,00 kuna</w:t>
      </w:r>
      <w:r w:rsidRPr="008541C1">
        <w:rPr>
          <w:bCs/>
        </w:rPr>
        <w:t xml:space="preserve"> (1.500,00 kuna mjesečno, uključen PDV)</w:t>
      </w:r>
      <w:r w:rsidRPr="008541C1">
        <w:rPr>
          <w:bCs/>
          <w:lang w:val="x-none"/>
        </w:rPr>
        <w:t xml:space="preserve">, </w:t>
      </w:r>
    </w:p>
    <w:p w:rsidRDefault="008541C1" w:rsidP="008541C1" w:rsidR="008541C1" w:rsidRPr="008541C1">
      <w:pPr>
        <w:jc w:val="both"/>
        <w:rPr>
          <w:bCs/>
        </w:rPr>
      </w:pPr>
      <w:r w:rsidRPr="008541C1">
        <w:rPr>
          <w:bCs/>
        </w:rPr>
        <w:t>- trošak naplate potraživanja u iznosu od 5.000,00 kuna,</w:t>
      </w:r>
    </w:p>
    <w:p w:rsidRDefault="008541C1" w:rsidP="008541C1" w:rsidR="008541C1" w:rsidRPr="008541C1">
      <w:pPr>
        <w:jc w:val="both"/>
        <w:rPr>
          <w:bCs/>
          <w:lang w:val="x-none"/>
        </w:rPr>
      </w:pPr>
      <w:r w:rsidRPr="008541C1">
        <w:rPr>
          <w:bCs/>
          <w:lang w:val="x-none"/>
        </w:rPr>
        <w:t xml:space="preserve">- trošak bruto nagrade stečajnog upravitelja u iznosu od 6.000,00 kuna, te </w:t>
      </w:r>
    </w:p>
    <w:p w:rsidRDefault="008541C1" w:rsidP="008541C1" w:rsidR="008541C1" w:rsidRPr="008541C1">
      <w:pPr>
        <w:jc w:val="both"/>
        <w:rPr>
          <w:bCs/>
          <w:lang w:val="x-none"/>
        </w:rPr>
      </w:pPr>
      <w:r w:rsidRPr="008541C1">
        <w:rPr>
          <w:bCs/>
          <w:lang w:val="x-none"/>
        </w:rPr>
        <w:t>- naknada troškova stečajnog upravitelja 1.000,00 kuna.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8541C1">
        <w:t>08.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8541C1">
        <w:t>22</w:t>
      </w:r>
      <w:r w:rsidR="00A94EAA">
        <w:t>.</w:t>
      </w:r>
      <w:r w:rsidR="008541C1">
        <w:t>0</w:t>
      </w:r>
      <w:r w:rsidR="00A94EAA">
        <w:t>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8541C1">
        <w:t>08.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8541C1">
        <w:t>08.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8541C1">
        <w:rPr>
          <w:bCs/>
        </w:rPr>
        <w:t>19</w:t>
      </w:r>
      <w:r w:rsidR="006B6EF4">
        <w:rPr>
          <w:bCs/>
        </w:rPr>
        <w:t>. lipnja</w:t>
      </w:r>
      <w:r w:rsidR="008C7EA8">
        <w:rPr>
          <w:bCs/>
        </w:rPr>
        <w:t xml:space="preserve"> </w:t>
      </w:r>
      <w:r w:rsidR="00405479">
        <w:rPr>
          <w:bCs/>
        </w:rPr>
        <w:t>2018</w:t>
      </w:r>
      <w:r w:rsidR="00A274AB" w:rsidRPr="001A7568">
        <w:rPr>
          <w:bCs/>
        </w:rPr>
        <w:t>.</w:t>
      </w:r>
      <w:r w:rsidR="003E3ACD">
        <w:rPr>
          <w:bCs/>
        </w:rPr>
        <w:t xml:space="preserve"> godine</w:t>
      </w:r>
    </w:p>
    <w:p w:rsidRDefault="000554F6" w:rsidP="003E3ACD" w:rsidR="00321306" w:rsidRPr="00C86EE1">
      <w:pPr>
        <w:jc w:val="right"/>
        <w:rPr>
          <w:bCs/>
        </w:rPr>
      </w:pPr>
      <w:r w:rsidRPr="00C86EE1">
        <w:rPr>
          <w:bCs/>
        </w:rPr>
        <w:t>S</w:t>
      </w:r>
      <w:r w:rsidR="00321306" w:rsidRPr="00C86EE1">
        <w:rPr>
          <w:bCs/>
        </w:rPr>
        <w:t xml:space="preserve">udac </w:t>
      </w:r>
    </w:p>
    <w:p w:rsidRDefault="00C30FD5" w:rsidP="00144CBC" w:rsidR="008B0102" w:rsidRPr="00D9558D">
      <w:pPr>
        <w:ind w:firstLine="708" w:left="1416"/>
        <w:jc w:val="right"/>
        <w:rPr>
          <w:sz w:val="36"/>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r w:rsidR="00144CBC">
        <w:t xml:space="preserve"> </w:t>
      </w:r>
    </w:p>
    <w:p w:rsidRDefault="00B96C6F" w:rsidP="00B96C6F" w:rsidR="00B96C6F" w:rsidRPr="00F05C01">
      <w:pPr>
        <w:jc w:val="both"/>
        <w:rPr>
          <w:bCs/>
        </w:rPr>
      </w:pPr>
      <w:r w:rsidRPr="00F05C01">
        <w:rPr>
          <w:bCs/>
        </w:rPr>
        <w:t>UPUTA O PRAVNOM LIJEKU:</w:t>
      </w:r>
    </w:p>
    <w:p w:rsidRDefault="00F05C01" w:rsidP="00B96C6F" w:rsidR="00B96C6F" w:rsidRPr="00216252">
      <w:pPr>
        <w:jc w:val="both"/>
        <w:rPr>
          <w:bCs/>
          <w:sz w:val="22"/>
        </w:rPr>
      </w:pPr>
      <w:r w:rsidRPr="00216252">
        <w:rPr>
          <w:bCs/>
          <w:sz w:val="22"/>
        </w:rPr>
        <w:tab/>
      </w:r>
      <w:r w:rsidR="00B96C6F" w:rsidRPr="00216252">
        <w:rPr>
          <w:bCs/>
          <w:sz w:val="22"/>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216252">
      <w:pPr>
        <w:jc w:val="both"/>
        <w:rPr>
          <w:bCs/>
          <w:sz w:val="22"/>
        </w:rPr>
      </w:pPr>
      <w:r w:rsidRPr="00216252">
        <w:rPr>
          <w:bCs/>
          <w:sz w:val="22"/>
        </w:rPr>
        <w:tab/>
      </w:r>
      <w:r w:rsidR="00DA68B7" w:rsidRPr="00216252">
        <w:rPr>
          <w:bCs/>
          <w:sz w:val="22"/>
        </w:rPr>
        <w:t>Protiv rješenja o zaključenju stečajnog postupka dopuštena je žalba u roku od osam dana.</w:t>
      </w:r>
      <w:r w:rsidRPr="00216252">
        <w:rPr>
          <w:bCs/>
          <w:sz w:val="22"/>
        </w:rPr>
        <w:t xml:space="preserve"> </w:t>
      </w:r>
      <w:r w:rsidR="00DA68B7" w:rsidRPr="00216252">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216252">
        <w:rPr>
          <w:bCs/>
          <w:sz w:val="22"/>
        </w:rPr>
        <w:t xml:space="preserve"> </w:t>
      </w:r>
    </w:p>
    <w:sectPr w:rsidSect="00A9241A" w:rsidR="001474D4" w:rsidRPr="00216252">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6252">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8541C1">
      <w:t>75/18-14</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16252"/>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94EA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16252"/>
    <w:rPr>
      <w:color w:val="808080"/>
      <w:bdr w:space="0" w:sz="0" w:color="auto" w:val="none"/>
      <w:shd w:fill="auto" w:color="auto" w:val="clear"/>
    </w:rPr>
  </w:style>
  <w:style w:customStyle="true" w:styleId="eSPISCCParagraphDefaultFont" w:type="character">
    <w:name w:val="eSPIS_CC_Paragraph Default Font"/>
    <w:basedOn w:val="Zadanifontodlomka"/>
    <w:rsid w:val="002162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6252"/>
    <w:rPr>
      <w:b/>
      <w:bdr w:space="0" w:sz="0" w:color="auto" w:val="none"/>
      <w:shd w:fill="FFFFCC" w:color="auto" w:val="clear"/>
      <w:lang w:val="hr-HR"/>
    </w:rPr>
  </w:style>
  <w:style w:customStyle="true" w:styleId="PozadinaSvijetloCrvena" w:type="character">
    <w:name w:val="Pozadina_SvijetloCrvena"/>
    <w:basedOn w:val="eSPISCCParagraphDefaultFont"/>
    <w:rsid w:val="002162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62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16252"/>
    <w:rPr>
      <w:color w:val="808080"/>
      <w:bdr w:color="auto" w:space="0" w:sz="0" w:val="none"/>
      <w:shd w:color="auto" w:fill="auto" w:val="clear"/>
    </w:rPr>
  </w:style>
  <w:style w:customStyle="1" w:styleId="eSPISCCParagraphDefaultFont" w:type="character">
    <w:name w:val="eSPIS_CC_Paragraph Default Font"/>
    <w:basedOn w:val="Zadanifontodlomka"/>
    <w:rsid w:val="002162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6252"/>
    <w:rPr>
      <w:b/>
      <w:bdr w:color="auto" w:space="0" w:sz="0" w:val="none"/>
      <w:shd w:color="auto" w:fill="FFFFCC" w:val="clear"/>
      <w:lang w:val="hr-HR"/>
    </w:rPr>
  </w:style>
  <w:style w:customStyle="1" w:styleId="PozadinaSvijetloCrvena" w:type="character">
    <w:name w:val="Pozadina_SvijetloCrvena"/>
    <w:basedOn w:val="eSPISCCParagraphDefaultFont"/>
    <w:rsid w:val="002162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62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2018.</izvorni_sadrzaj>
    <derivirana_varijabla naziv="DomainObject.Predmet.DatumOsnivanja_1">31.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St-75/2018</izvorni_sadrzaj>
    <derivirana_varijabla naziv="DomainObject.Predmet.OznakaBroj_1">St-75/2018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 - EL d.o.o.</izvorni_sadrzaj>
    <derivirana_varijabla naziv="DomainObject.Predmet.ProtustrankaFormated_1">  MAKS - EL d.o.o.</derivirana_varijabla>
  </DomainObject.Predmet.ProtustrankaFormated>
  <DomainObject.Predmet.ProtustrankaFormatedOIB>
    <izvorni_sadrzaj>  MAKS - EL d.o.o., OIB 31174335789</izvorni_sadrzaj>
    <derivirana_varijabla naziv="DomainObject.Predmet.ProtustrankaFormatedOIB_1">  MAKS - EL d.o.o., OIB 31174335789</derivirana_varijabla>
  </DomainObject.Predmet.ProtustrankaFormatedOIB>
  <DomainObject.Predmet.ProtustrankaFormatedWithAdress>
    <izvorni_sadrzaj> MAKS - EL d.o.o., Vukovarska 25, 51000 Rijeka</izvorni_sadrzaj>
    <derivirana_varijabla naziv="DomainObject.Predmet.ProtustrankaFormatedWithAdress_1"> MAKS - EL d.o.o., Vukovarska 25, 51000 Rijeka</derivirana_varijabla>
  </DomainObject.Predmet.ProtustrankaFormatedWithAdress>
  <DomainObject.Predmet.ProtustrankaFormatedWithAdressOIB>
    <izvorni_sadrzaj> MAKS - EL d.o.o., OIB 31174335789, Vukovarska 25, 51000 Rijeka</izvorni_sadrzaj>
    <derivirana_varijabla naziv="DomainObject.Predmet.ProtustrankaFormatedWithAdressOIB_1"> MAKS - EL d.o.o., OIB 31174335789, Vukovarska 25, 51000 Rijeka</derivirana_varijabla>
  </DomainObject.Predmet.ProtustrankaFormatedWithAdressOIB>
  <DomainObject.Predmet.ProtustrankaWithAdress>
    <izvorni_sadrzaj>MAKS - EL d.o.o. Vukovarska 25, 51000 Rijeka</izvorni_sadrzaj>
    <derivirana_varijabla naziv="DomainObject.Predmet.ProtustrankaWithAdress_1">MAKS - EL d.o.o. Vukovarska 25, 51000 Rijeka</derivirana_varijabla>
  </DomainObject.Predmet.ProtustrankaWithAdress>
  <DomainObject.Predmet.ProtustrankaWithAdressOIB>
    <izvorni_sadrzaj>MAKS - EL d.o.o., OIB 31174335789, Vukovarska 25, 51000 Rijeka</izvorni_sadrzaj>
    <derivirana_varijabla naziv="DomainObject.Predmet.ProtustrankaWithAdressOIB_1">MAKS - EL d.o.o., OIB 31174335789, Vukovarska 25, 51000 Rijeka</derivirana_varijabla>
  </DomainObject.Predmet.ProtustrankaWithAdressOIB>
  <DomainObject.Predmet.ProtustrankaNazivFormated>
    <izvorni_sadrzaj>MAKS - EL d.o.o.</izvorni_sadrzaj>
    <derivirana_varijabla naziv="DomainObject.Predmet.ProtustrankaNazivFormated_1">MAKS - EL d.o.o.</derivirana_varijabla>
  </DomainObject.Predmet.ProtustrankaNazivFormated>
  <DomainObject.Predmet.ProtustrankaNazivFormatedOIB>
    <izvorni_sadrzaj>MAKS - EL d.o.o., OIB 31174335789</izvorni_sadrzaj>
    <derivirana_varijabla naziv="DomainObject.Predmet.ProtustrankaNazivFormatedOIB_1">MAKS - EL d.o.o., OIB 31174335789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MAKS - EL d.o.o.</item>
    </izvorni_sadrzaj>
    <derivirana_varijabla naziv="DomainObject.Predmet.ProtuStrankaListFormated_1">
      <item>MAKS - EL d.o.o.</item>
    </derivirana_varijabla>
  </DomainObject.Predmet.ProtuStrankaListFormated>
  <DomainObject.Predmet.ProtuStrankaListFormatedOIB>
    <izvorni_sadrzaj>
      <item>MAKS - EL d.o.o., OIB 31174335789</item>
    </izvorni_sadrzaj>
    <derivirana_varijabla naziv="DomainObject.Predmet.ProtuStrankaListFormatedOIB_1">
      <item>MAKS - EL d.o.o., OIB 31174335789</item>
    </derivirana_varijabla>
  </DomainObject.Predmet.ProtuStrankaListFormatedOIB>
  <DomainObject.Predmet.ProtuStrankaListFormatedWithAdress>
    <izvorni_sadrzaj>
      <item>MAKS - EL d.o.o., Vukovarska 25, 51000 Rijeka</item>
    </izvorni_sadrzaj>
    <derivirana_varijabla naziv="DomainObject.Predmet.ProtuStrankaListFormatedWithAdress_1">
      <item>MAKS - EL d.o.o., Vukovarska 25, 51000 Rijeka</item>
    </derivirana_varijabla>
  </DomainObject.Predmet.ProtuStrankaListFormatedWithAdress>
  <DomainObject.Predmet.ProtuStrankaListFormatedWithAdressOIB>
    <izvorni_sadrzaj>
      <item>MAKS - EL d.o.o., OIB 31174335789, Vukovarska 25, 51000 Rijeka</item>
    </izvorni_sadrzaj>
    <derivirana_varijabla naziv="DomainObject.Predmet.ProtuStrankaListFormatedWithAdressOIB_1">
      <item>MAKS - EL d.o.o., OIB 31174335789, Vukovarska 25, 51000 Rijeka</item>
    </derivirana_varijabla>
  </DomainObject.Predmet.ProtuStrankaListFormatedWithAdressOIB>
  <DomainObject.Predmet.ProtuStrankaListNazivFormated>
    <izvorni_sadrzaj>
      <item>MAKS - EL d.o.o.</item>
    </izvorni_sadrzaj>
    <derivirana_varijabla naziv="DomainObject.Predmet.ProtuStrankaListNazivFormated_1">
      <item>MAKS - EL d.o.o.</item>
    </derivirana_varijabla>
  </DomainObject.Predmet.ProtuStrankaListNazivFormated>
  <DomainObject.Predmet.ProtuStrankaListNazivFormatedOIB>
    <izvorni_sadrzaj>
      <item>MAKS - EL d.o.o., OIB 31174335789</item>
    </izvorni_sadrzaj>
    <derivirana_varijabla naziv="DomainObject.Predmet.ProtuStrankaListNazivFormatedOIB_1">
      <item>MAKS - EL d.o.o., OIB 31174335789</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item>
    </izvorni_sadrzaj>
    <derivirana_varijabla naziv="DomainObject.Predmet.OstaliListFormatedOIB_1">
      <item>MILENA VELJOVIĆ</item>
    </derivirana_varijabla>
  </DomainObject.Predmet.OstaliListFormatedOIB>
  <DomainObject.Predmet.OstaliListFormatedWithAdress>
    <izvorni_sadrzaj>
      <item>MILENA VELJOVIĆ</item>
    </izvorni_sadrzaj>
    <derivirana_varijabla naziv="DomainObject.Predmet.OstaliListFormatedWithAdress_1">
      <item>MILENA VELJOVIĆ</item>
    </derivirana_varijabla>
  </DomainObject.Predmet.OstaliListFormatedWithAdress>
  <DomainObject.Predmet.OstaliListFormatedWithAdressOIB>
    <izvorni_sadrzaj>
      <item>MILENA VELJOVIĆ</item>
    </izvorni_sadrzaj>
    <derivirana_varijabla naziv="DomainObject.Predmet.OstaliListFormatedWithAdressOIB_1">
      <item>MILENA VELJOVIĆ</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item>
    </izvorni_sadrzaj>
    <derivirana_varijabla naziv="DomainObject.Predmet.OstaliListNazivFormatedOIB_1">
      <item>MILENA VELJOVIĆ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MAKS - EL d.o.o.</izvorni_sadrzaj>
    <derivirana_varijabla naziv="DomainObject.Predmet.ProtustrankaIDrugi_1">MAKS - EL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MAKS - EL d.o.o., OIB 31174335789, Vukovarska 25, 51000 Rijeka</izvorni_sadrzaj>
    <derivirana_varijabla naziv="DomainObject.Predmet.ProtustrankaIDrugiAdressOIB_1">MAKS - EL d.o.o., OIB 31174335789, Vukovarska 25,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MAKS - EL d.o.o.</item>
      <item>MILENA VELJOVIĆ</item>
    </izvorni_sadrzaj>
    <derivirana_varijabla naziv="DomainObject.Predmet.SudioniciListNaziv_1">
      <item>FINA  Rijeka</item>
      <item>MAKS - EL d.o.o.</item>
      <item>MILENA VELJOVIĆ</item>
    </derivirana_varijabla>
  </DomainObject.Predmet.SudioniciListNaziv>
  <DomainObject.Predmet.SudioniciListAdressOIB>
    <izvorni_sadrzaj>
      <item>FINA  Rijeka, OIB 85821130368, Frana Kurelca 8,51000 Rijeka</item>
      <item>MAKS - EL d.o.o., OIB 31174335789, Vukovarska 25,51000 Rijeka</item>
      <item>MILENA VELJOVIĆ</item>
    </izvorni_sadrzaj>
    <derivirana_varijabla naziv="DomainObject.Predmet.SudioniciListAdressOIB_1">
      <item>FINA  Rijeka, OIB 85821130368, Frana Kurelca 8,51000 Rijeka</item>
      <item>MAKS - EL d.o.o., OIB 31174335789, Vukovarska 25,51000 Rijeka</item>
      <item>MILENA VELJOVIĆ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31174335789</item>
      <item>, OIB null</item>
    </izvorni_sadrzaj>
    <derivirana_varijabla naziv="DomainObject.Predmet.SudioniciListNazivOIB_1">
      <item>, OIB 85821130368</item>
      <item>, OIB 31174335789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EB997C-39C1-4D1C-ABEB-CF16A0C47E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1246</properties:Words>
  <properties:Characters>7071</properties:Characters>
  <properties:Lines>135</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2018-06-19T06:36:00Z</dcterms:created>
  <dc:creator>dcmelik</dc:creator>
  <cp:lastModifiedBy>Jasna Radulović</cp:lastModifiedBy>
  <cp:lastPrinted>2018-06-18T07:30:00Z</cp:lastPrinted>
  <dcterms:modified xmlns:xsi="http://www.w3.org/2001/XMLSchema-instance" xsi:type="dcterms:W3CDTF">2018-06-19T06:37:00Z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(75-18 NOVO SZ-15. ČL.132.docx)</vt:lpwstr>
  </prop:property>
  <prop:property name="CC_coloring" pid="4" fmtid="{D5CDD505-2E9C-101B-9397-08002B2CF9AE}">
    <vt:bool>false</vt:bool>
  </prop:property>
  <prop:property name="BrojStranica" pid="5" fmtid="{D5CDD505-2E9C-101B-9397-08002B2CF9AE}">
    <vt:i4>3</vt:i4>
  </prop:property>
</prop:Properties>
</file>