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773e4" w14:paraId="84773e4" w:rsidRDefault="00373D6B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18</w:t>
      </w:r>
      <w:r w:rsidR="00D27F5C">
        <w:t xml:space="preserve"> St</w:t>
      </w:r>
      <w:r w:rsidR="009371EB">
        <w:t>-</w:t>
      </w:r>
      <w:r w:rsidR="005C07F4">
        <w:t>1065</w:t>
      </w:r>
      <w:r>
        <w:t>/17-4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FA7978">
        <w:t>po sudskom savjetniku</w:t>
      </w:r>
      <w:r w:rsidR="006704D6">
        <w:t xml:space="preserve"> </w:t>
      </w:r>
      <w:r w:rsidR="00FA7978">
        <w:t xml:space="preserve"> Augustinu Jalšovec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5C07F4">
        <w:t>OLDTIMER KLUB FERDINAND BUDICKI, Zagreb, Gajščak 18, registarski  broj: 21008670, OIB: 71990967876</w:t>
      </w:r>
      <w:r>
        <w:t xml:space="preserve">, </w:t>
      </w:r>
      <w:r w:rsidR="00573EAF">
        <w:t xml:space="preserve"> </w:t>
      </w:r>
      <w:r>
        <w:t xml:space="preserve">dana </w:t>
      </w:r>
      <w:r w:rsidR="00902821">
        <w:t>2</w:t>
      </w:r>
      <w:r w:rsidR="003B546F">
        <w:t>9</w:t>
      </w:r>
      <w:r w:rsidR="00902821">
        <w:t>.</w:t>
      </w:r>
      <w:r w:rsidR="00CF2893">
        <w:t xml:space="preserve"> </w:t>
      </w:r>
      <w:r w:rsidR="00902821">
        <w:t>rujna 2017.</w:t>
      </w:r>
      <w:r>
        <w:t xml:space="preserve">                     </w:t>
      </w:r>
    </w:p>
    <w:p w:rsidRDefault="00CB3530" w:rsidP="00A247C1" w:rsidR="00CB3530">
      <w:pPr>
        <w:pStyle w:val="Tijeloteksta"/>
      </w:pP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B507C7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5C07F4">
        <w:t>OLDTIMER KLUB FERDINAND BUDICKI, Zagreb, Gajščak 18, registarski broj: 21008670, OIB: 71990967876.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371EB" w:rsidR="009371EB" w:rsidRPr="00373D6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585728">
        <w:t xml:space="preserve"> </w:t>
      </w:r>
      <w:r w:rsidR="003B546F" w:rsidRPr="00B03FBD">
        <w:t>Damir Cincar, Osijek, Sv. Ane 15b, OIB 60464850994</w:t>
      </w:r>
    </w:p>
    <w:p w:rsidRDefault="00373D6B" w:rsidP="003B546F" w:rsidR="00373D6B" w:rsidRPr="00373D6B">
      <w:pPr>
        <w:pStyle w:val="Tijeloteksta"/>
        <w:rPr>
          <w:bCs/>
        </w:rPr>
      </w:pPr>
    </w:p>
    <w:p w:rsidRDefault="0057324F" w:rsidP="005C07F4" w:rsidR="005C07F4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5C07F4">
        <w:t>OLDTIMER KLUB FERDINAND BUDICKI, Zagreb, Gajščak 18, registarski broj: 21008670, OIB: 71990967876.</w:t>
      </w:r>
    </w:p>
    <w:p w:rsidRDefault="00902821" w:rsidP="003B546F" w:rsidR="00902821" w:rsidRPr="005C07F4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5C07F4" w:rsidR="005C07F4" w:rsidRPr="009371E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785BD4">
        <w:rPr>
          <w:bCs/>
        </w:rPr>
        <w:t>20</w:t>
      </w:r>
      <w:r w:rsidRPr="00F877AB">
        <w:rPr>
          <w:bCs/>
        </w:rPr>
        <w:t xml:space="preserve">. </w:t>
      </w:r>
      <w:r w:rsidR="00785BD4">
        <w:rPr>
          <w:bCs/>
        </w:rPr>
        <w:t>travnja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5C07F4">
        <w:rPr>
          <w:bCs/>
        </w:rPr>
        <w:t>2219</w:t>
      </w:r>
      <w:r w:rsidRPr="00F877AB">
        <w:rPr>
          <w:bCs/>
        </w:rPr>
        <w:t xml:space="preserve"> od </w:t>
      </w:r>
      <w:r w:rsidR="00DB229C">
        <w:rPr>
          <w:bCs/>
        </w:rPr>
        <w:t>19</w:t>
      </w:r>
      <w:r w:rsidR="00B97E50">
        <w:rPr>
          <w:bCs/>
        </w:rPr>
        <w:t>.</w:t>
      </w:r>
      <w:r w:rsidRPr="00F877AB">
        <w:rPr>
          <w:bCs/>
        </w:rPr>
        <w:t xml:space="preserve"> </w:t>
      </w:r>
      <w:r w:rsidR="00785BD4">
        <w:rPr>
          <w:bCs/>
        </w:rPr>
        <w:t>trav</w:t>
      </w:r>
      <w:r w:rsidR="00373D6B">
        <w:rPr>
          <w:bCs/>
        </w:rPr>
        <w:t>nja</w:t>
      </w:r>
      <w:r w:rsidRPr="00F877AB">
        <w:rPr>
          <w:bCs/>
        </w:rPr>
        <w:t xml:space="preserve"> 2017. nad stečajnim dužnikom </w:t>
      </w:r>
      <w:r w:rsidR="005C07F4">
        <w:t>OLDTIMER KLUB FERDINAND BUDICKI, Zagreb, Gajščak 18, registarski broj: 21008670, OIB: 71990967876.</w:t>
      </w:r>
    </w:p>
    <w:p w:rsidRDefault="00B97E50" w:rsidP="00B97E50" w:rsidR="00B97E50">
      <w:pPr>
        <w:pStyle w:val="Tijeloteksta"/>
        <w:ind w:firstLine="708"/>
        <w:rPr>
          <w:bCs/>
        </w:rPr>
      </w:pPr>
    </w:p>
    <w:p w:rsidRDefault="00573EAF" w:rsidP="00373D6B" w:rsidR="00573EAF">
      <w:pPr>
        <w:pStyle w:val="Tijeloteksta"/>
        <w:ind w:firstLine="708"/>
        <w:rPr>
          <w:bCs/>
        </w:rPr>
      </w:pPr>
    </w:p>
    <w:p w:rsidRDefault="00573EAF" w:rsidP="00373D6B" w:rsidR="00573EAF">
      <w:pPr>
        <w:pStyle w:val="Tijeloteksta"/>
        <w:ind w:firstLine="708"/>
        <w:rPr>
          <w:bCs/>
        </w:rPr>
      </w:pPr>
    </w:p>
    <w:p w:rsidRDefault="00947905" w:rsidP="00373D6B" w:rsidR="00947905">
      <w:pPr>
        <w:pStyle w:val="Tijeloteksta"/>
        <w:ind w:firstLine="708"/>
        <w:rPr>
          <w:bCs/>
        </w:rPr>
      </w:pPr>
    </w:p>
    <w:p w:rsidRDefault="00573EAF" w:rsidP="00573EAF" w:rsidR="00573EAF">
      <w:pPr>
        <w:pStyle w:val="Tijeloteksta"/>
        <w:ind w:firstLine="708"/>
        <w:jc w:val="right"/>
        <w:rPr>
          <w:bCs/>
        </w:rPr>
      </w:pPr>
      <w:r>
        <w:rPr>
          <w:bCs/>
        </w:rPr>
        <w:t>18 St-</w:t>
      </w:r>
      <w:r w:rsidR="00785BD4">
        <w:rPr>
          <w:bCs/>
        </w:rPr>
        <w:t>10</w:t>
      </w:r>
      <w:r w:rsidR="005C07F4">
        <w:rPr>
          <w:bCs/>
        </w:rPr>
        <w:t>65</w:t>
      </w:r>
      <w:r>
        <w:rPr>
          <w:bCs/>
        </w:rPr>
        <w:t>/17-4</w:t>
      </w:r>
    </w:p>
    <w:p w:rsidRDefault="00573EAF" w:rsidP="00373D6B" w:rsidR="00573EAF">
      <w:pPr>
        <w:pStyle w:val="Tijeloteksta"/>
        <w:ind w:firstLine="708"/>
        <w:rPr>
          <w:bCs/>
        </w:rPr>
      </w:pPr>
    </w:p>
    <w:p w:rsidRDefault="00F877AB" w:rsidP="00373D6B" w:rsidR="00E53774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601B26"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</w:t>
      </w:r>
    </w:p>
    <w:p w:rsidRDefault="00F877AB" w:rsidP="00E53774" w:rsidR="00F877AB">
      <w:pPr>
        <w:pStyle w:val="Tijeloteksta"/>
        <w:rPr>
          <w:bCs/>
        </w:rPr>
      </w:pPr>
      <w:r w:rsidRPr="00F877AB">
        <w:rPr>
          <w:bCs/>
        </w:rPr>
        <w:t>Zagrebu ustupio ovome Sudu navedeni predmet na daljnje postupanje, koji je zaprimljen 13. srpnja 2017.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FA7978">
        <w:t>10</w:t>
      </w:r>
      <w:r w:rsidR="006704D6">
        <w:t xml:space="preserve">. </w:t>
      </w:r>
      <w:r w:rsidR="00FA7978">
        <w:t>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785BD4">
        <w:t>10</w:t>
      </w:r>
      <w:r w:rsidR="005C07F4">
        <w:t>65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U Osijeku</w:t>
      </w:r>
      <w:r w:rsidR="00021876">
        <w:t xml:space="preserve">, </w:t>
      </w:r>
      <w:r w:rsidR="00205A1F">
        <w:t>2</w:t>
      </w:r>
      <w:r w:rsidR="003B546F">
        <w:t>9</w:t>
      </w:r>
      <w:r w:rsidR="00205A1F">
        <w:t>. rujna</w:t>
      </w:r>
      <w:r>
        <w:t xml:space="preserve"> 2017.</w:t>
      </w:r>
      <w:r w:rsidR="008069AE">
        <w:t xml:space="preserve"> </w:t>
      </w: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FA7978" w:rsidP="000412A0" w:rsidR="009D2F35">
      <w:pPr>
        <w:pStyle w:val="Tijeloteksta"/>
        <w:jc w:val="left"/>
      </w:pPr>
      <w:r>
        <w:t xml:space="preserve">Gordana Harc </w:t>
      </w:r>
    </w:p>
    <w:p w:rsidRDefault="00FA7978" w:rsidP="00F7572D" w:rsidR="00F7572D">
      <w:pPr>
        <w:ind w:left="6372"/>
        <w:jc w:val="both"/>
        <w:rPr>
          <w:bCs/>
        </w:rPr>
      </w:pPr>
      <w:r>
        <w:rPr>
          <w:bCs/>
        </w:rPr>
        <w:t>Sudski savjetnik</w:t>
      </w:r>
      <w:r w:rsidR="00F7572D">
        <w:rPr>
          <w:bCs/>
        </w:rPr>
        <w:t xml:space="preserve"> </w:t>
      </w:r>
    </w:p>
    <w:p w:rsidRDefault="00FA7978" w:rsidP="00FA7978" w:rsidR="009D2F35">
      <w:pPr>
        <w:pStyle w:val="Tijeloteksta"/>
        <w:ind w:firstLine="348" w:left="6024"/>
        <w:jc w:val="left"/>
      </w:pPr>
      <w:r>
        <w:t>Augustin Jalšovec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947905" w:rsidP="0015367E" w:rsidR="0094790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FA7978">
        <w:t>24</w:t>
      </w:r>
      <w:r w:rsidR="00205A1F">
        <w:t>. listopada 2017.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788" w:rsidP="005C2CD1" w:rsidR="00F74788">
      <w:r>
        <w:separator/>
      </w:r>
    </w:p>
  </w:endnote>
  <w:endnote w:id="0" w:type="continuationSeparator">
    <w:p w:rsidRDefault="00F74788" w:rsidP="005C2CD1" w:rsidR="00F74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788" w:rsidP="005C2CD1" w:rsidR="00F74788">
      <w:r>
        <w:separator/>
      </w:r>
    </w:p>
  </w:footnote>
  <w:footnote w:id="0" w:type="continuationSeparator">
    <w:p w:rsidRDefault="00F74788" w:rsidP="005C2CD1" w:rsidR="00F747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2EA4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52A0E02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876"/>
    <w:rsid w:val="00035864"/>
    <w:rsid w:val="000412A0"/>
    <w:rsid w:val="000535EA"/>
    <w:rsid w:val="00077C9D"/>
    <w:rsid w:val="000875CE"/>
    <w:rsid w:val="00091B4B"/>
    <w:rsid w:val="000D0569"/>
    <w:rsid w:val="000E762A"/>
    <w:rsid w:val="000F5A9A"/>
    <w:rsid w:val="00102060"/>
    <w:rsid w:val="00102927"/>
    <w:rsid w:val="001437B2"/>
    <w:rsid w:val="0015367E"/>
    <w:rsid w:val="00155DC1"/>
    <w:rsid w:val="00162EA4"/>
    <w:rsid w:val="00172559"/>
    <w:rsid w:val="00173F18"/>
    <w:rsid w:val="001B49A2"/>
    <w:rsid w:val="001C73F4"/>
    <w:rsid w:val="001C7F1E"/>
    <w:rsid w:val="001E375C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D2610"/>
    <w:rsid w:val="002D7681"/>
    <w:rsid w:val="002F4AAF"/>
    <w:rsid w:val="002F66FE"/>
    <w:rsid w:val="003276D7"/>
    <w:rsid w:val="003328A0"/>
    <w:rsid w:val="00334E7A"/>
    <w:rsid w:val="003353FF"/>
    <w:rsid w:val="00342079"/>
    <w:rsid w:val="003612A7"/>
    <w:rsid w:val="00367658"/>
    <w:rsid w:val="00373D6B"/>
    <w:rsid w:val="00375C7E"/>
    <w:rsid w:val="003832CA"/>
    <w:rsid w:val="003879D1"/>
    <w:rsid w:val="003924AF"/>
    <w:rsid w:val="003924EA"/>
    <w:rsid w:val="003A56C0"/>
    <w:rsid w:val="003A610E"/>
    <w:rsid w:val="003B546F"/>
    <w:rsid w:val="003C01DF"/>
    <w:rsid w:val="003C71D2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87D0F"/>
    <w:rsid w:val="004A6F2C"/>
    <w:rsid w:val="004B490A"/>
    <w:rsid w:val="004C3969"/>
    <w:rsid w:val="004C77FB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73EAF"/>
    <w:rsid w:val="00585728"/>
    <w:rsid w:val="005931E7"/>
    <w:rsid w:val="005B1166"/>
    <w:rsid w:val="005B59B6"/>
    <w:rsid w:val="005C01B9"/>
    <w:rsid w:val="005C07F4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85096"/>
    <w:rsid w:val="00692C44"/>
    <w:rsid w:val="0069656A"/>
    <w:rsid w:val="006A6EBE"/>
    <w:rsid w:val="006B29B9"/>
    <w:rsid w:val="006C36CE"/>
    <w:rsid w:val="006D4525"/>
    <w:rsid w:val="006D4862"/>
    <w:rsid w:val="00711019"/>
    <w:rsid w:val="00711561"/>
    <w:rsid w:val="0073010A"/>
    <w:rsid w:val="00730FC2"/>
    <w:rsid w:val="00766D29"/>
    <w:rsid w:val="0077329E"/>
    <w:rsid w:val="0078009A"/>
    <w:rsid w:val="00785BD4"/>
    <w:rsid w:val="00796AED"/>
    <w:rsid w:val="007A31D3"/>
    <w:rsid w:val="007A4540"/>
    <w:rsid w:val="007E5D57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02821"/>
    <w:rsid w:val="00912CF5"/>
    <w:rsid w:val="00917E6B"/>
    <w:rsid w:val="009371EB"/>
    <w:rsid w:val="00937840"/>
    <w:rsid w:val="00947905"/>
    <w:rsid w:val="009525D4"/>
    <w:rsid w:val="0096175B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4267"/>
    <w:rsid w:val="00AA6B6E"/>
    <w:rsid w:val="00AC3678"/>
    <w:rsid w:val="00AD52E8"/>
    <w:rsid w:val="00B17326"/>
    <w:rsid w:val="00B24B41"/>
    <w:rsid w:val="00B3448E"/>
    <w:rsid w:val="00B507C7"/>
    <w:rsid w:val="00B706CB"/>
    <w:rsid w:val="00B82540"/>
    <w:rsid w:val="00B95B20"/>
    <w:rsid w:val="00B97E50"/>
    <w:rsid w:val="00BE0AFD"/>
    <w:rsid w:val="00BE33FF"/>
    <w:rsid w:val="00BE4276"/>
    <w:rsid w:val="00C047C6"/>
    <w:rsid w:val="00C2016D"/>
    <w:rsid w:val="00C25CCE"/>
    <w:rsid w:val="00C33593"/>
    <w:rsid w:val="00C33DA9"/>
    <w:rsid w:val="00C85BE9"/>
    <w:rsid w:val="00CA01EF"/>
    <w:rsid w:val="00CA4D65"/>
    <w:rsid w:val="00CB3530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29C"/>
    <w:rsid w:val="00DB278F"/>
    <w:rsid w:val="00DE5F69"/>
    <w:rsid w:val="00DE6D75"/>
    <w:rsid w:val="00E06819"/>
    <w:rsid w:val="00E23AF8"/>
    <w:rsid w:val="00E53774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6215D"/>
    <w:rsid w:val="00F73514"/>
    <w:rsid w:val="00F74788"/>
    <w:rsid w:val="00F7572D"/>
    <w:rsid w:val="00F82537"/>
    <w:rsid w:val="00F83779"/>
    <w:rsid w:val="00F877AB"/>
    <w:rsid w:val="00FA7978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62E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2E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2E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2E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2E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62E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2E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2E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2E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2E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1065</izvorni_sadrzaj>
    <derivirana_varijabla naziv="DomainObject.Predmet.Broj_1">1065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St-1065/2017</izvorni_sadrzaj>
    <derivirana_varijabla naziv="DomainObject.Predmet.OznakaBroj_1">St-1065/2017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OLDTIMER KLUB FERDINAND BUDICKI</izvorni_sadrzaj>
    <derivirana_varijabla naziv="DomainObject.Predmet.ProtustrankaFormated_1">  OLDTIMER KLUB FERDINAND BUDICKI</derivirana_varijabla>
  </DomainObject.Predmet.ProtustrankaFormated>
  <DomainObject.Predmet.ProtustrankaFormatedOIB>
    <izvorni_sadrzaj>  OLDTIMER KLUB FERDINAND BUDICKI, OIB 71990967876</izvorni_sadrzaj>
    <derivirana_varijabla naziv="DomainObject.Predmet.ProtustrankaFormatedOIB_1">  OLDTIMER KLUB FERDINAND BUDICKI, OIB 71990967876</derivirana_varijabla>
  </DomainObject.Predmet.ProtustrankaFormatedOIB>
  <DomainObject.Predmet.ProtustrankaFormatedWithAdress>
    <izvorni_sadrzaj> OLDTIMER KLUB FERDINAND BUDICKI, Gajščak 18, 10000 Zagreb</izvorni_sadrzaj>
    <derivirana_varijabla naziv="DomainObject.Predmet.ProtustrankaFormatedWithAdress_1"> OLDTIMER KLUB FERDINAND BUDICKI, Gajščak 18, 10000 Zagreb</derivirana_varijabla>
  </DomainObject.Predmet.ProtustrankaFormatedWithAdress>
  <DomainObject.Predmet.ProtustrankaFormatedWithAdressOIB>
    <izvorni_sadrzaj> OLDTIMER KLUB FERDINAND BUDICKI, OIB 71990967876, Gajščak 18, 10000 Zagreb</izvorni_sadrzaj>
    <derivirana_varijabla naziv="DomainObject.Predmet.ProtustrankaFormatedWithAdressOIB_1"> OLDTIMER KLUB FERDINAND BUDICKI, OIB 71990967876, Gajščak 18, 10000 Zagreb</derivirana_varijabla>
  </DomainObject.Predmet.ProtustrankaFormatedWithAdressOIB>
  <DomainObject.Predmet.ProtustrankaWithAdress>
    <izvorni_sadrzaj>OLDTIMER KLUB FERDINAND BUDICKI Gajščak 18, 10000 Zagreb</izvorni_sadrzaj>
    <derivirana_varijabla naziv="DomainObject.Predmet.ProtustrankaWithAdress_1">OLDTIMER KLUB FERDINAND BUDICKI Gajščak 18, 10000 Zagreb</derivirana_varijabla>
  </DomainObject.Predmet.ProtustrankaWithAdress>
  <DomainObject.Predmet.ProtustrankaWithAdressOIB>
    <izvorni_sadrzaj>OLDTIMER KLUB FERDINAND BUDICKI, OIB 71990967876, Gajščak 18, 10000 Zagreb</izvorni_sadrzaj>
    <derivirana_varijabla naziv="DomainObject.Predmet.ProtustrankaWithAdressOIB_1">OLDTIMER KLUB FERDINAND BUDICKI, OIB 71990967876, Gajščak 18, 10000 Zagreb</derivirana_varijabla>
  </DomainObject.Predmet.ProtustrankaWithAdressOIB>
  <DomainObject.Predmet.ProtustrankaNazivFormated>
    <izvorni_sadrzaj>OLDTIMER KLUB FERDINAND BUDICKI</izvorni_sadrzaj>
    <derivirana_varijabla naziv="DomainObject.Predmet.ProtustrankaNazivFormated_1">OLDTIMER KLUB FERDINAND BUDICKI</derivirana_varijabla>
  </DomainObject.Predmet.ProtustrankaNazivFormated>
  <DomainObject.Predmet.ProtustrankaNazivFormatedOIB>
    <izvorni_sadrzaj>OLDTIMER KLUB FERDINAND BUDICKI, OIB 71990967876</izvorni_sadrzaj>
    <derivirana_varijabla naziv="DomainObject.Predmet.ProtustrankaNazivFormatedOIB_1">OLDTIMER KLUB FERDINAND BUDICKI, OIB 71990967876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OLDTIMER KLUB FERDINAND BUDICKI</item>
    </izvorni_sadrzaj>
    <derivirana_varijabla naziv="DomainObject.Predmet.ProtuStrankaListFormated_1">
      <item>OLDTIMER KLUB FERDINAND BUDICKI</item>
    </derivirana_varijabla>
  </DomainObject.Predmet.ProtuStrankaListFormated>
  <DomainObject.Predmet.ProtuStrankaListFormatedOIB>
    <izvorni_sadrzaj>
      <item>OLDTIMER KLUB FERDINAND BUDICKI, OIB 71990967876</item>
    </izvorni_sadrzaj>
    <derivirana_varijabla naziv="DomainObject.Predmet.ProtuStrankaListFormatedOIB_1">
      <item>OLDTIMER KLUB FERDINAND BUDICKI, OIB 71990967876</item>
    </derivirana_varijabla>
  </DomainObject.Predmet.ProtuStrankaListFormatedOIB>
  <DomainObject.Predmet.ProtuStrankaListFormatedWithAdress>
    <izvorni_sadrzaj>
      <item>OLDTIMER KLUB FERDINAND BUDICKI, Gajščak 18, 10000 Zagreb</item>
    </izvorni_sadrzaj>
    <derivirana_varijabla naziv="DomainObject.Predmet.ProtuStrankaListFormatedWithAdress_1">
      <item>OLDTIMER KLUB FERDINAND BUDICKI, Gajščak 18, 10000 Zagreb</item>
    </derivirana_varijabla>
  </DomainObject.Predmet.ProtuStrankaListFormatedWithAdress>
  <DomainObject.Predmet.ProtuStrankaListFormatedWithAdressOIB>
    <izvorni_sadrzaj>
      <item>OLDTIMER KLUB FERDINAND BUDICKI, OIB 71990967876, Gajščak 18, 10000 Zagreb</item>
    </izvorni_sadrzaj>
    <derivirana_varijabla naziv="DomainObject.Predmet.ProtuStrankaListFormatedWithAdressOIB_1">
      <item>OLDTIMER KLUB FERDINAND BUDICKI, OIB 71990967876, Gajščak 18, 10000 Zagreb</item>
    </derivirana_varijabla>
  </DomainObject.Predmet.ProtuStrankaListFormatedWithAdressOIB>
  <DomainObject.Predmet.ProtuStrankaListNazivFormated>
    <izvorni_sadrzaj>
      <item>OLDTIMER KLUB FERDINAND BUDICKI</item>
    </izvorni_sadrzaj>
    <derivirana_varijabla naziv="DomainObject.Predmet.ProtuStrankaListNazivFormated_1">
      <item>OLDTIMER KLUB FERDINAND BUDICKI</item>
    </derivirana_varijabla>
  </DomainObject.Predmet.ProtuStrankaListNazivFormated>
  <DomainObject.Predmet.ProtuStrankaListNazivFormatedOIB>
    <izvorni_sadrzaj>
      <item>OLDTIMER KLUB FERDINAND BUDICKI, OIB 71990967876</item>
    </izvorni_sadrzaj>
    <derivirana_varijabla naziv="DomainObject.Predmet.ProtuStrankaListNazivFormatedOIB_1">
      <item>OLDTIMER KLUB FERDINAND BUDICKI, OIB 71990967876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OLDTIMER KLUB FERDINAND BUDICKI</izvorni_sadrzaj>
    <derivirana_varijabla naziv="DomainObject.Predmet.ProtustrankaIDrugi_1">OLDTIMER KLUB FERDINAND BUDICKI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OLDTIMER KLUB FERDINAND BUDICKI, OIB 71990967876, Gajščak 18, 10000 Zagreb</izvorni_sadrzaj>
    <derivirana_varijabla naziv="DomainObject.Predmet.ProtustrankaIDrugiAdressOIB_1">OLDTIMER KLUB FERDINAND BUDICKI, OIB 71990967876, Gajščak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OLDTIMER KLUB FERDINAND BUDICKI</item>
      <item>FINA Regionalni centar Zagreb</item>
    </izvorni_sadrzaj>
    <derivirana_varijabla naziv="DomainObject.Predmet.SudioniciListNaziv_1">
      <item>OLDTIMER KLUB FERDINAND BUDICKI</item>
      <item>FINA Regionalni centar Zagreb</item>
    </derivirana_varijabla>
  </DomainObject.Predmet.SudioniciListNaziv>
  <DomainObject.Predmet.SudioniciListAdressOIB>
    <izvorni_sadrzaj>
      <item>OLDTIMER KLUB FERDINAND BUDICKI, OIB 71990967876, Gajščak 18,10000 Zagreb</item>
      <item>FINA Regionalni centar Zagreb, OIB 85821130368, Trg svibanjskih žrtava 1995. br. 1,10000 Zagreb</item>
    </izvorni_sadrzaj>
    <derivirana_varijabla naziv="DomainObject.Predmet.SudioniciListAdressOIB_1">
      <item>OLDTIMER KLUB FERDINAND BUDICKI, OIB 71990967876, Gajščak 18,10000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71990967876</item>
      <item>, OIB 85821130368</item>
    </izvorni_sadrzaj>
    <derivirana_varijabla naziv="DomainObject.Predmet.SudioniciListNazivOIB_1">
      <item>, OIB 71990967876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EEEB42-AAE7-4D6A-8ECC-8CDE016E15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557</properties:Words>
  <properties:Characters>3124</properties:Characters>
  <properties:Lines>96</properties:Lines>
  <properties:Paragraphs>35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2017-09-28T09:43:00Z</dcterms:created>
  <dc:creator>Korisnik</dc:creator>
  <cp:lastModifiedBy>Gordana Harc</cp:lastModifiedBy>
  <cp:lastPrinted>2017-07-31T07:19:00Z</cp:lastPrinted>
  <dcterms:modified xmlns:xsi="http://www.w3.org/2001/XMLSchema-instance" xsi:type="dcterms:W3CDTF">2017-09-29T06:34:00Z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