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b39f5" w14:paraId="7bb39f5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654DAF">
      <w:pPr>
        <w:ind w:left="5040"/>
        <w:rPr>
          <w:b/>
        </w:rPr>
      </w:pPr>
    </w:p>
    <w:p w:rsidRDefault="003A19B8" w:rsidP="00AC36B8" w:rsidR="003A19B8" w:rsidRPr="003A19B8">
      <w:pPr>
        <w:ind w:firstLine="360"/>
        <w:jc w:val="right"/>
        <w:rPr>
          <w:b/>
        </w:rPr>
      </w:pPr>
      <w:r w:rsidRPr="003A19B8">
        <w:rPr>
          <w:b/>
        </w:rPr>
        <w:t xml:space="preserve">SVJETLANA GAVRIĆ, Rijeka, </w:t>
      </w:r>
    </w:p>
    <w:p w:rsidRDefault="003A19B8" w:rsidP="00AC36B8" w:rsidR="00AC36B8" w:rsidRPr="003A19B8">
      <w:pPr>
        <w:ind w:firstLine="360"/>
        <w:jc w:val="right"/>
        <w:rPr>
          <w:b/>
        </w:rPr>
      </w:pPr>
      <w:r w:rsidRPr="003A19B8">
        <w:rPr>
          <w:b/>
        </w:rPr>
        <w:t>Zagrebačka 10</w:t>
      </w:r>
    </w:p>
    <w:p w:rsidRDefault="003A19B8" w:rsidP="00AC36B8" w:rsidR="003A19B8" w:rsidRPr="00AC36B8">
      <w:pPr>
        <w:ind w:firstLine="360"/>
        <w:jc w:val="right"/>
        <w:rPr>
          <w:b/>
        </w:rPr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364</w:t>
      </w:r>
      <w:r w:rsidR="00E06702">
        <w:t>/16-4</w:t>
      </w:r>
      <w:r w:rsidR="001A7D41">
        <w:t xml:space="preserve"> </w:t>
      </w:r>
      <w:r w:rsidRPr="00B0613D">
        <w:t xml:space="preserve">od </w:t>
      </w:r>
      <w:r w:rsidR="004D62CB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3A19B8">
        <w:t>OLIMP MAGNETICA d.</w:t>
      </w:r>
      <w:r w:rsidR="004D62CB">
        <w:t xml:space="preserve"> </w:t>
      </w:r>
      <w:r w:rsidR="003A19B8">
        <w:t>o.</w:t>
      </w:r>
      <w:r w:rsidR="004D62CB">
        <w:t xml:space="preserve"> </w:t>
      </w:r>
      <w:r w:rsidR="003A19B8">
        <w:t>o., Stankovci, Poslovna zona Novi Stankovci, Hrvatske Vlade 1, OIB:25099603931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4D62CB">
        <w:rPr>
          <w:bCs/>
        </w:rPr>
        <w:t>26. travnja</w:t>
      </w:r>
      <w:r w:rsidR="0064551A" w:rsidRPr="0064551A">
        <w:rPr>
          <w:bCs/>
        </w:rPr>
        <w:t xml:space="preserve"> 2016. u </w:t>
      </w:r>
      <w:r w:rsidR="004D62CB">
        <w:rPr>
          <w:bCs/>
        </w:rPr>
        <w:t>13,00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4D62CB">
        <w:rPr>
          <w:bCs/>
        </w:rPr>
        <w:t>26. travnja</w:t>
      </w:r>
      <w:r w:rsidR="0064551A" w:rsidRPr="0064551A">
        <w:rPr>
          <w:bCs/>
        </w:rPr>
        <w:t xml:space="preserve"> 2016. u </w:t>
      </w:r>
      <w:r w:rsidR="004D62CB">
        <w:rPr>
          <w:bCs/>
        </w:rPr>
        <w:t>13,10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4D62CB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3A19B8">
      <w:t>364</w:t>
    </w:r>
    <w:r w:rsidR="00434A94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D62CB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547E6"/>
    <w:rsid w:val="00881FB3"/>
    <w:rsid w:val="00885AD5"/>
    <w:rsid w:val="0089281D"/>
    <w:rsid w:val="00897F56"/>
    <w:rsid w:val="008B1A21"/>
    <w:rsid w:val="008C45E9"/>
    <w:rsid w:val="008C6A8E"/>
    <w:rsid w:val="008D6721"/>
    <w:rsid w:val="008E0DA0"/>
    <w:rsid w:val="009045BB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2D4C"/>
    <w:rsid w:val="00A75CA0"/>
    <w:rsid w:val="00A82235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388D"/>
    <w:rsid w:val="00BA556A"/>
    <w:rsid w:val="00BB1A7F"/>
    <w:rsid w:val="00BE7BE4"/>
    <w:rsid w:val="00BF4984"/>
    <w:rsid w:val="00C11E12"/>
    <w:rsid w:val="00C156FF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A72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D4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D4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D4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D4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A72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D4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D4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D4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D4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 MAGNETICA društvo s ograničenom odgovornošću za proizvodnju i trgovinu</izvorni_sadrzaj>
    <derivirana_varijabla naziv="DomainObject.Predmet.ProtustrankaFormated_1">  OLIMP MAGNETICA društvo s ograničenom odgovornošću za proizvodnju i trgovinu</derivirana_varijabla>
  </DomainObject.Predmet.ProtustrankaFormated>
  <DomainObject.Predmet.ProtustrankaFormatedOIB>
    <izvorni_sadrzaj>  OLIMP MAGNETICA društvo s ograničenom odgovornošću za proizvodnju i trgovinu, OIB 25099603931</izvorni_sadrzaj>
    <derivirana_varijabla naziv="DomainObject.Predmet.ProtustrankaFormatedOIB_1">  OLIMP MAGNETICA društvo s ograničenom odgovornošću za proizvodnju i trgovinu, OIB 25099603931</derivirana_varijabla>
  </DomainObject.Predmet.ProtustrankaFormatedOIB>
  <DomainObject.Predmet.ProtustrankaFormatedWithAdress>
    <izvorni_sadrzaj> OLIMP MAGNETICA društvo s ograničenom odgovornošću za proizvodnju i trgovinu, Poslovna zona Novi Stankovci, Hrvatske Vlade 1, 23422 Stankovci</izvorni_sadrzaj>
    <derivirana_varijabla naziv="DomainObject.Predmet.ProtustrankaFormatedWithAdress_1"> OLIMP MAGNETICA društvo s ograničenom odgovornošću za proizvodnju i trgovinu, Poslovna zona Novi Stankovci, Hrvatske Vlade 1, 23422 Stankovci</derivirana_varijabla>
  </DomainObject.Predmet.ProtustrankaFormatedWithAdress>
  <DomainObject.Predmet.ProtustrankaFormatedWithAdressOIB>
    <izvorni_sadrzaj> OLIMP MAGNETICA društvo s ograničenom odgovornošću za proizvodnju i trgovinu, OIB 25099603931, Poslovna zona Novi Stankovci, Hrvatske Vlade 1, 23422 Stankovci</izvorni_sadrzaj>
    <derivirana_varijabla naziv="DomainObject.Predmet.ProtustrankaFormatedWithAdressOIB_1"> OLIMP MAGNETICA društvo s ograničenom odgovornošću za proizvodnju i trgovinu, OIB 25099603931, Poslovna zona Novi Stankovci, Hrvatske Vlade 1, 23422 Stankovci</derivirana_varijabla>
  </DomainObject.Predmet.ProtustrankaFormatedWithAdressOIB>
  <DomainObject.Predmet.ProtustrankaWithAdress>
    <izvorni_sadrzaj>OLIMP MAGNETICA društvo s ograničenom odgovornošću za proizvodnju i trgovinu Poslovna zona Novi Stankovci, Hrvatske Vlade 1, 23422 Stankovci</izvorni_sadrzaj>
    <derivirana_varijabla naziv="DomainObject.Predmet.ProtustrankaWithAdress_1">OLIMP MAGNETICA društvo s ograničenom odgovornošću za proizvodnju i trgovinu Poslovna zona Novi Stankovci, Hrvatske Vlade 1, 23422 Stankovci</derivirana_varijabla>
  </DomainObject.Predmet.ProtustrankaWithAdress>
  <DomainObject.Predmet.ProtustrankaWithAdressOIB>
    <izvorni_sadrzaj>OLIMP MAGNETICA društvo s ograničenom odgovornošću za proizvodnju i trgovinu, OIB 25099603931, Poslovna zona Novi Stankovci, Hrvatske Vlade 1, 23422 Stankovci</izvorni_sadrzaj>
    <derivirana_varijabla naziv="DomainObject.Predmet.ProtustrankaWithAdressOIB_1">OLIMP MAGNETICA društvo s ograničenom odgovornošću za proizvodnju i trgovinu, OIB 25099603931, Poslovna zona Novi Stankovci, Hrvatske Vlade 1, 23422 Stankovci</derivirana_varijabla>
  </DomainObject.Predmet.ProtustrankaWithAdressOIB>
  <DomainObject.Predmet.ProtustrankaNazivFormated>
    <izvorni_sadrzaj>OLIMP MAGNETICA društvo s ograničenom odgovornošću za proizvodnju i trgovinu</izvorni_sadrzaj>
    <derivirana_varijabla naziv="DomainObject.Predmet.ProtustrankaNazivFormated_1">OLIMP MAGNETICA društvo s ograničenom odgovornošću za proizvodnju i trgovinu</derivirana_varijabla>
  </DomainObject.Predmet.ProtustrankaNazivFormated>
  <DomainObject.Predmet.ProtustrankaNazivFormatedOIB>
    <izvorni_sadrzaj>OLIMP MAGNETICA društvo s ograničenom odgovornošću za proizvodnju i trgovinu, OIB 25099603931</izvorni_sadrzaj>
    <derivirana_varijabla naziv="DomainObject.Predmet.ProtustrankaNazivFormatedOIB_1">OLIMP MAGNETICA društvo s ograničenom odgovornošću za proizvodnju i trgovinu, OIB 25099603931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91369.24</izvorni_sadrzaj>
    <derivirana_varijabla naziv="DomainObject.Predmet.TrenutnaVrijednost_1">91369.24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OLIMP MAGNETICA društvo s ograničenom odgovornošću za proizvodnju i trgovinu</item>
    </izvorni_sadrzaj>
    <derivirana_varijabla naziv="DomainObject.Predmet.ProtuStrankaListFormated_1">
      <item>OLIMP MAGNETICA društvo s ograničenom odgovornošću za proizvodnju i trgovinu</item>
    </derivirana_varijabla>
  </DomainObject.Predmet.ProtuStrankaListFormated>
  <DomainObject.Predmet.ProtuStrankaListFormatedOIB>
    <izvorni_sadrzaj>
      <item>OLIMP MAGNETICA društvo s ograničenom odgovornošću za proizvodnju i trgovinu, OIB 25099603931</item>
    </izvorni_sadrzaj>
    <derivirana_varijabla naziv="DomainObject.Predmet.ProtuStrankaListFormatedOIB_1">
      <item>OLIMP MAGNETICA društvo s ograničenom odgovornošću za proizvodnju i trgovinu, OIB 25099603931</item>
    </derivirana_varijabla>
  </DomainObject.Predmet.ProtuStrankaListFormatedOIB>
  <DomainObject.Predmet.ProtuStrankaListFormatedWithAdress>
    <izvorni_sadrzaj>
      <item>OLIMP MAGNETICA društvo s ograničenom odgovornošću za proizvodnju i trgovinu, Poslovna zona Novi Stankovci, Hrvatske Vlade 1, 23422 Stankovci</item>
    </izvorni_sadrzaj>
    <derivirana_varijabla naziv="DomainObject.Predmet.ProtuStrankaListFormatedWithAdress_1">
      <item>OLIMP MAGNETICA društvo s ograničenom odgovornošću za proizvodnju i trgovinu, Poslovna zona Novi Stankovci, Hrvatske Vlade 1, 23422 Stankovci</item>
    </derivirana_varijabla>
  </DomainObject.Predmet.ProtuStrankaListFormatedWithAdress>
  <DomainObject.Predmet.ProtuStrankaListFormatedWithAdressOIB>
    <izvorni_sadrzaj>
      <item>OLIMP MAGNETICA društvo s ograničenom odgovornošću za proizvodnju i trgovinu, OIB 25099603931, Poslovna zona Novi Stankovci, Hrvatske Vlade 1, 23422 Stankovci</item>
    </izvorni_sadrzaj>
    <derivirana_varijabla naziv="DomainObject.Predmet.ProtuStrankaListFormatedWithAdressOIB_1">
      <item>OLIMP MAGNETICA društvo s ograničenom odgovornošću za proizvodnju i trgovinu, OIB 25099603931, Poslovna zona Novi Stankovci, Hrvatske Vlade 1, 23422 Stankovci</item>
    </derivirana_varijabla>
  </DomainObject.Predmet.ProtuStrankaListFormatedWithAdressOIB>
  <DomainObject.Predmet.ProtuStrankaListNazivFormated>
    <izvorni_sadrzaj>
      <item>OLIMP MAGNETICA društvo s ograničenom odgovornošću za proizvodnju i trgovinu</item>
    </izvorni_sadrzaj>
    <derivirana_varijabla naziv="DomainObject.Predmet.ProtuStrankaListNazivFormated_1">
      <item>OLIMP MAGNETICA društvo s ograničenom odgovornošću za proizvodnju i trgovinu</item>
    </derivirana_varijabla>
  </DomainObject.Predmet.ProtuStrankaListNazivFormated>
  <DomainObject.Predmet.ProtuStrankaListNazivFormatedOIB>
    <izvorni_sadrzaj>
      <item>OLIMP MAGNETICA društvo s ograničenom odgovornošću za proizvodnju i trgovinu, OIB 25099603931</item>
    </izvorni_sadrzaj>
    <derivirana_varijabla naziv="DomainObject.Predmet.ProtuStrankaListNazivFormatedOIB_1">
      <item>OLIMP MAGNETICA društvo s ograničenom odgovornošću za proizvodnju i trgovinu, OIB 25099603931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OLIMP MAGNETICA društvo s ograničenom odgovornošću za proizvodnju i trgovinu</izvorni_sadrzaj>
    <derivirana_varijabla naziv="DomainObject.Predmet.ProtustrankaIDrugi_1">OLIMP MAGNETICA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OLIMP MAGNETICA društvo s ograničenom odgovornošću za proizvodnju i trgovinu, OIB 25099603931, Poslovna zona Novi Stankovci, Hrvatske Vlade 1, 23422 Stankovci</izvorni_sadrzaj>
    <derivirana_varijabla naziv="DomainObject.Predmet.ProtustrankaIDrugiAdressOIB_1">OLIMP MAGNETICA društvo s ograničenom odgovornošću za proizvodnju i trgovinu, OIB 25099603931, Poslovna zona Novi Stankovci,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OLIMP MAGNETICA društvo s ograničenom odgovornošću za proizvodnju i trgovinu</item>
    </izvorni_sadrzaj>
    <derivirana_varijabla naziv="DomainObject.Predmet.SudioniciListNaziv_1">
      <item>FINA</item>
      <item>OLIMP MAGNETICA društvo s ograničenom odgovornošću za proizvodnju i trgovinu</item>
    </derivirana_varijabla>
  </DomainObject.Predmet.SudioniciListNaziv>
  <DomainObject.Predmet.SudioniciListAdressOIB>
    <izvorni_sadrzaj>
      <item>FINA, OIB 85821130368</item>
      <item>OLIMP MAGNETICA društvo s ograničenom odgovornošću za proizvodnju i trgovinu, OIB 25099603931, Poslovna zona Novi Stankovci, Hrvatske Vlade 1,23422 Stankovci</item>
    </izvorni_sadrzaj>
    <derivirana_varijabla naziv="DomainObject.Predmet.SudioniciListAdressOIB_1">
      <item>FINA, OIB 85821130368</item>
      <item>OLIMP MAGNETICA društvo s ograničenom odgovornošću za proizvodnju i trgovinu, OIB 25099603931, Poslovna zona Novi Stankovci, Hrvatske Vlade 1,23422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25099603931</item>
    </izvorni_sadrzaj>
    <derivirana_varijabla naziv="DomainObject.Predmet.SudioniciListNazivOIB_1">
      <item>, OIB 85821130368</item>
      <item>, OIB 25099603931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2C5E92-6562-4DEA-B0BA-ABC7F14EE4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829</properties:Characters>
  <properties:Lines>40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2016-03-14T09:42:00Z</dcterms:created>
  <dc:creator>Ardena Bajlo</dc:creator>
  <cp:lastModifiedBy>Merlina Klišmanić</cp:lastModifiedBy>
  <cp:lastPrinted>2016-03-01T10:24:00Z</cp:lastPrinted>
  <dcterms:modified xmlns:xsi="http://www.w3.org/2001/XMLSchema-instance" xsi:type="dcterms:W3CDTF">2016-04-06T09:32:00Z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