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1054b" w14:paraId="dc1054b" w:rsidRDefault="005D2CB9" w:rsidP="005D2CB9" w:rsidR="005D2CB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             </w:t>
      </w:r>
      <w:r>
        <w:rPr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CB9" w:rsidP="005D2CB9" w:rsidR="005D2CB9">
      <w:pPr>
        <w:spacing w:after="0"/>
      </w:pPr>
      <w:r>
        <w:t xml:space="preserve">         REPUBLIKA HRVATSKA</w:t>
      </w:r>
    </w:p>
    <w:p w:rsidRDefault="005D2CB9" w:rsidP="005D2CB9" w:rsidR="005D2CB9">
      <w:pPr>
        <w:spacing w:after="0"/>
      </w:pPr>
      <w:r>
        <w:t xml:space="preserve"> TRGOVAČKI SUD U VARAŽDINU</w:t>
      </w:r>
    </w:p>
    <w:p w:rsidRDefault="005D2CB9" w:rsidP="005D2CB9" w:rsidR="005D2CB9">
      <w:pPr>
        <w:spacing w:after="0"/>
      </w:pPr>
      <w:r>
        <w:t xml:space="preserve">                   Braće Radića 2</w:t>
      </w:r>
    </w:p>
    <w:p w:rsidRDefault="005D2CB9" w:rsidP="005D2CB9" w:rsidR="005D2CB9">
      <w:pPr>
        <w:spacing w:after="0"/>
        <w:jc w:val="center"/>
      </w:pPr>
    </w:p>
    <w:p w:rsidRDefault="005D2CB9" w:rsidP="005D2CB9" w:rsidR="005D2CB9">
      <w:pPr>
        <w:spacing w:after="0"/>
        <w:jc w:val="center"/>
      </w:pPr>
    </w:p>
    <w:p w:rsidRDefault="005D2CB9" w:rsidP="005D2CB9" w:rsidR="005D2CB9">
      <w:pPr>
        <w:spacing w:after="0"/>
        <w:jc w:val="center"/>
      </w:pPr>
    </w:p>
    <w:p w:rsidRDefault="005D2CB9" w:rsidP="005D2CB9" w:rsidR="005D2CB9">
      <w:pPr>
        <w:spacing w:after="0"/>
        <w:jc w:val="center"/>
      </w:pPr>
    </w:p>
    <w:p w:rsidRDefault="005D2CB9" w:rsidP="005D2CB9" w:rsidR="005D2CB9">
      <w:pPr>
        <w:spacing w:after="0"/>
      </w:pPr>
      <w:r>
        <w:t xml:space="preserve">                                        U  I M E  R E P U B L I K E  H R V A T S K E</w:t>
      </w:r>
    </w:p>
    <w:p w:rsidRDefault="005D2CB9" w:rsidP="005D2CB9" w:rsidR="005D2CB9">
      <w:pPr>
        <w:spacing w:after="0"/>
      </w:pPr>
    </w:p>
    <w:p w:rsidRDefault="005D2CB9" w:rsidP="005D2CB9" w:rsidR="005D2CB9">
      <w:pPr>
        <w:spacing w:after="0"/>
        <w:jc w:val="center"/>
      </w:pPr>
      <w:r>
        <w:t>R J E Š E NJ E</w:t>
      </w:r>
    </w:p>
    <w:p w:rsidRDefault="005D2CB9" w:rsidP="005D2CB9" w:rsidR="005D2CB9">
      <w:pPr>
        <w:spacing w:after="0"/>
      </w:pPr>
    </w:p>
    <w:p w:rsidRDefault="005D2CB9" w:rsidP="005D2CB9" w:rsidR="005D2CB9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MAESTRO j.d.o.o. Varaždin, </w:t>
      </w:r>
      <w:proofErr w:type="spellStart"/>
      <w:r>
        <w:t>Jalkovečka</w:t>
      </w:r>
      <w:proofErr w:type="spellEnd"/>
      <w:r>
        <w:t xml:space="preserve"> ulica 80, OIB: 78208882599, dana 25. svibnja 2016., </w:t>
      </w:r>
    </w:p>
    <w:p w:rsidRDefault="005D2CB9" w:rsidP="005D2CB9" w:rsidR="005D2CB9">
      <w:pPr>
        <w:spacing w:after="0"/>
        <w:jc w:val="both"/>
      </w:pPr>
    </w:p>
    <w:p w:rsidRDefault="005D2CB9" w:rsidP="005D2CB9" w:rsidR="005D2CB9">
      <w:pPr>
        <w:spacing w:after="0"/>
        <w:jc w:val="center"/>
      </w:pPr>
      <w:r>
        <w:t>r i j e š i o  j e</w:t>
      </w:r>
    </w:p>
    <w:p w:rsidRDefault="005D2CB9" w:rsidP="005D2CB9" w:rsidR="005D2CB9">
      <w:pPr>
        <w:spacing w:after="0"/>
      </w:pPr>
    </w:p>
    <w:p w:rsidRDefault="005D2CB9" w:rsidP="005D2CB9" w:rsidR="005D2CB9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stečajnim dužnikom MAESTRO j.d.o.o. Varaždin, </w:t>
      </w:r>
      <w:proofErr w:type="spellStart"/>
      <w:r>
        <w:t>Jalkovečka</w:t>
      </w:r>
      <w:proofErr w:type="spellEnd"/>
      <w:r>
        <w:t xml:space="preserve"> ulica 80, OIB: 78208882599, s danom 25. svibnja 2016. u 10,30 sati.</w:t>
      </w:r>
    </w:p>
    <w:p w:rsidRDefault="005D2CB9" w:rsidP="005D2CB9" w:rsidR="005D2CB9">
      <w:pPr>
        <w:spacing w:after="0"/>
        <w:ind w:hanging="705" w:left="1413"/>
        <w:jc w:val="both"/>
      </w:pPr>
    </w:p>
    <w:p w:rsidRDefault="005D2CB9" w:rsidP="005D2CB9" w:rsidR="005D2CB9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Davor Ivančić iz Čakovca, I. Pl. Zajca 17, OIB: 21146522885.</w:t>
      </w:r>
    </w:p>
    <w:p w:rsidRDefault="005D2CB9" w:rsidP="005D2CB9" w:rsidR="005D2CB9">
      <w:pPr>
        <w:spacing w:after="0"/>
        <w:ind w:hanging="705" w:left="1413"/>
        <w:jc w:val="both"/>
      </w:pPr>
    </w:p>
    <w:p w:rsidRDefault="005D2CB9" w:rsidP="005D2CB9" w:rsidR="005D2CB9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 xml:space="preserve">Zaključuje se stečajni postupak nad stečajnim dužnikom MAESTRO j.d.o.o. Varaždin, </w:t>
      </w:r>
      <w:proofErr w:type="spellStart"/>
      <w:r>
        <w:t>Jalkovečka</w:t>
      </w:r>
      <w:proofErr w:type="spellEnd"/>
      <w:r>
        <w:t xml:space="preserve"> ulica 80, OIB: 78208882599.</w:t>
      </w:r>
    </w:p>
    <w:p w:rsidRDefault="005D2CB9" w:rsidP="005D2CB9" w:rsidR="005D2CB9">
      <w:pPr>
        <w:spacing w:after="0"/>
        <w:ind w:hanging="705" w:left="1410"/>
        <w:jc w:val="both"/>
      </w:pPr>
    </w:p>
    <w:p w:rsidRDefault="005D2CB9" w:rsidP="005D2CB9" w:rsidR="005D2CB9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5D2CB9" w:rsidP="005D2CB9" w:rsidR="005D2CB9">
      <w:pPr>
        <w:spacing w:after="0"/>
        <w:jc w:val="both"/>
      </w:pPr>
    </w:p>
    <w:p w:rsidRDefault="005D2CB9" w:rsidP="005D2CB9" w:rsidR="005D2CB9">
      <w:pPr>
        <w:spacing w:after="0"/>
        <w:ind w:hanging="711" w:left="1416"/>
        <w:jc w:val="both"/>
      </w:pPr>
      <w:r>
        <w:t>V</w:t>
      </w:r>
      <w:r>
        <w:tab/>
        <w:t xml:space="preserve">Nakon pravomoćnosti ovoga rješenja stečajni dužnik MAESTRO j.d.o.o. Varaždin, </w:t>
      </w:r>
      <w:proofErr w:type="spellStart"/>
      <w:r>
        <w:t>Jalkovečka</w:t>
      </w:r>
      <w:proofErr w:type="spellEnd"/>
      <w:r>
        <w:t xml:space="preserve"> ulica 80, OIB: 78208882599, bit će brisan iz sudskog registra.</w:t>
      </w:r>
    </w:p>
    <w:p w:rsidRDefault="005D2CB9" w:rsidP="005D2CB9" w:rsidR="005D2CB9">
      <w:pPr>
        <w:spacing w:after="0"/>
        <w:jc w:val="center"/>
      </w:pPr>
    </w:p>
    <w:p w:rsidRDefault="005D2CB9" w:rsidP="005D2CB9" w:rsidR="005D2CB9">
      <w:pPr>
        <w:spacing w:after="0"/>
        <w:jc w:val="center"/>
      </w:pPr>
      <w:r>
        <w:t>Obrazloženje</w:t>
      </w:r>
    </w:p>
    <w:p w:rsidRDefault="005D2CB9" w:rsidP="005D2CB9" w:rsidR="005D2CB9">
      <w:pPr>
        <w:spacing w:after="0"/>
      </w:pPr>
    </w:p>
    <w:p w:rsidRDefault="005D2CB9" w:rsidP="005D2CB9" w:rsidR="005D2CB9">
      <w:pPr>
        <w:spacing w:after="0"/>
        <w:jc w:val="both"/>
      </w:pPr>
      <w:r>
        <w:tab/>
        <w:t xml:space="preserve">Predlagatelj Financijska agencija Regionalni centar Zagreb, Podružnica Varaždin je dana 16. prosinca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</w:t>
      </w:r>
      <w:r>
        <w:lastRenderedPageBreak/>
        <w:t>imovine i obveza dužnika na propisanom obrascu i kojim je pozvao vjerovnike da najkasnije u roku od 45 dana od objave oglasa predlože otvaranje stečajnoga postupka.</w:t>
      </w:r>
    </w:p>
    <w:p w:rsidRDefault="005D2CB9" w:rsidP="005D2CB9" w:rsidR="005D2CB9">
      <w:pPr>
        <w:spacing w:after="0"/>
      </w:pPr>
    </w:p>
    <w:p w:rsidRDefault="005D2CB9" w:rsidP="005D2CB9" w:rsidR="005D2CB9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5D2CB9" w:rsidP="005D2CB9" w:rsidR="005D2CB9">
      <w:pPr>
        <w:spacing w:after="0"/>
      </w:pPr>
    </w:p>
    <w:p w:rsidRDefault="005D2CB9" w:rsidP="005D2CB9" w:rsidR="005D2CB9">
      <w:pPr>
        <w:spacing w:after="0"/>
        <w:jc w:val="center"/>
      </w:pPr>
      <w:r>
        <w:t>U Varaždinu 25. svibnja 2016.</w:t>
      </w:r>
    </w:p>
    <w:p w:rsidRDefault="005D2CB9" w:rsidP="005D2CB9" w:rsidR="005D2CB9">
      <w:pPr>
        <w:spacing w:after="0"/>
        <w:jc w:val="center"/>
      </w:pPr>
    </w:p>
    <w:p w:rsidRDefault="005D2CB9" w:rsidP="005D2CB9" w:rsidR="005D2CB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5D2CB9" w:rsidP="005D2CB9" w:rsidR="005D2CB9">
      <w:pPr>
        <w:spacing w:after="0"/>
      </w:pPr>
    </w:p>
    <w:p w:rsidRDefault="005D2CB9" w:rsidP="005D2CB9" w:rsidR="005D2CB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Marija Levanić-Škerbić</w:t>
      </w:r>
    </w:p>
    <w:p w:rsidRDefault="005D2CB9" w:rsidP="005D2CB9" w:rsidR="005D2CB9">
      <w:pPr>
        <w:spacing w:after="0"/>
      </w:pPr>
    </w:p>
    <w:p w:rsidRDefault="005D2CB9" w:rsidP="005D2CB9" w:rsidR="005D2CB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D2CB9" w:rsidP="005D2CB9" w:rsidR="005D2CB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D2CB9" w:rsidP="005D2CB9" w:rsidR="005D2CB9">
      <w:pPr>
        <w:spacing w:after="0"/>
      </w:pPr>
      <w:r>
        <w:tab/>
      </w:r>
    </w:p>
    <w:p w:rsidRDefault="005D2CB9" w:rsidP="005D2CB9" w:rsidR="005D2CB9">
      <w:pPr>
        <w:spacing w:after="0"/>
        <w:ind w:firstLine="708"/>
      </w:pPr>
      <w:r>
        <w:t>Uputa o pravnom lijeku:</w:t>
      </w:r>
    </w:p>
    <w:p w:rsidRDefault="005D2CB9" w:rsidP="005D2CB9" w:rsidR="005D2CB9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5D2CB9" w:rsidP="005D2CB9" w:rsidR="005D2CB9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D2CB9" w:rsidP="005D2CB9" w:rsidR="005D2CB9">
      <w:pPr>
        <w:spacing w:after="0"/>
      </w:pPr>
    </w:p>
    <w:p w:rsidRDefault="005D2CB9" w:rsidP="005D2CB9" w:rsidR="005D2CB9">
      <w:pPr>
        <w:spacing w:after="0"/>
      </w:pPr>
    </w:p>
    <w:p w:rsidRDefault="005D2CB9" w:rsidP="005D2CB9" w:rsidR="005D2CB9">
      <w:pPr>
        <w:spacing w:after="0"/>
      </w:pPr>
      <w:r>
        <w:t>DNA:</w:t>
      </w:r>
    </w:p>
    <w:p w:rsidRDefault="005D2CB9" w:rsidP="005D2CB9" w:rsidR="005D2CB9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5D2CB9" w:rsidP="005D2CB9" w:rsidR="005D2CB9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5D2CB9" w:rsidP="005D2CB9" w:rsidR="005D2CB9">
      <w:pPr>
        <w:numPr>
          <w:ilvl w:val="0"/>
          <w:numId w:val="47"/>
        </w:numPr>
        <w:spacing w:after="0"/>
      </w:pPr>
      <w:r>
        <w:t xml:space="preserve">Dužnik MAESTRO j.d.o.o. Varaždin, </w:t>
      </w:r>
      <w:proofErr w:type="spellStart"/>
      <w:r>
        <w:t>Jalkovečka</w:t>
      </w:r>
      <w:proofErr w:type="spellEnd"/>
      <w:r>
        <w:t xml:space="preserve"> ulica 80.</w:t>
      </w:r>
    </w:p>
    <w:p w:rsidRDefault="005D2CB9" w:rsidP="005D2CB9" w:rsidR="005D2CB9">
      <w:pPr>
        <w:numPr>
          <w:ilvl w:val="0"/>
          <w:numId w:val="47"/>
        </w:numPr>
        <w:spacing w:after="0"/>
      </w:pPr>
      <w:r>
        <w:t xml:space="preserve">Osoba ovlaštena za zastupanje – Stanko Slunjski, Varaždin, </w:t>
      </w:r>
      <w:proofErr w:type="spellStart"/>
      <w:r>
        <w:t>Jalkovečka</w:t>
      </w:r>
      <w:proofErr w:type="spellEnd"/>
      <w:r>
        <w:t xml:space="preserve"> 80.</w:t>
      </w:r>
    </w:p>
    <w:p w:rsidRDefault="005D2CB9" w:rsidP="005D2CB9" w:rsidR="005D2CB9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5D2CB9" w:rsidP="005D2CB9" w:rsidR="005D2CB9">
      <w:pPr>
        <w:numPr>
          <w:ilvl w:val="0"/>
          <w:numId w:val="47"/>
        </w:numPr>
        <w:spacing w:after="0"/>
      </w:pPr>
      <w:r>
        <w:t>Ministarstvo financija, Porezna uprava, Područni ured Sjeverna Hrvatska, Ispostava Varaždin.</w:t>
      </w:r>
    </w:p>
    <w:p w:rsidRDefault="005D2CB9" w:rsidP="005D2CB9" w:rsidR="005D2CB9">
      <w:pPr>
        <w:numPr>
          <w:ilvl w:val="0"/>
          <w:numId w:val="47"/>
        </w:numPr>
        <w:spacing w:after="0"/>
      </w:pPr>
      <w:r>
        <w:t>Stečajni upravitelj Davor Ivančić, Čakovec, I. Pl. Zajca 17.</w:t>
      </w:r>
    </w:p>
    <w:p w:rsidRDefault="005D2CB9" w:rsidP="005D2CB9" w:rsidR="005D2CB9">
      <w:pPr>
        <w:numPr>
          <w:ilvl w:val="0"/>
          <w:numId w:val="47"/>
        </w:numPr>
        <w:spacing w:after="0"/>
      </w:pPr>
      <w:r>
        <w:t>e- Oglasna ploča suda.</w:t>
      </w:r>
    </w:p>
    <w:p w:rsidRDefault="00EA1C6D" w:rsidP="005D2CB9" w:rsidR="00AE649C" w:rsidRPr="00B76F3C">
      <w:pPr>
        <w:pStyle w:val="SudSjedite"/>
      </w:pPr>
      <w:r>
        <w:tab/>
      </w:r>
    </w:p>
    <w:p w:rsidRDefault="00CB0EA4" w:rsidP="005D2CB9" w:rsidR="00CB0EA4">
      <w:pPr>
        <w:pStyle w:val="Naslovdokumenta"/>
        <w:spacing w:after="0"/>
      </w:pPr>
    </w:p>
    <w:p w:rsidRDefault="0071688E" w:rsidP="005D2CB9" w:rsidR="0071688E">
      <w:pPr>
        <w:pStyle w:val="Poetniodjeljak"/>
        <w:spacing w:after="0"/>
      </w:pPr>
    </w:p>
    <w:p w:rsidRDefault="00A21F0D" w:rsidP="005D2CB9" w:rsidR="00A21F0D">
      <w:pPr>
        <w:pStyle w:val="NormaleSPIS"/>
        <w:spacing w:after="0"/>
        <w:rPr>
          <w:noProof/>
        </w:rPr>
      </w:pPr>
    </w:p>
    <w:p w:rsidRDefault="00DA0242" w:rsidP="005D2CB9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CB9" w:rsidR="008333A9">
    <w:pPr>
      <w:pStyle w:val="Zaglavlje"/>
    </w:pPr>
    <w:r>
      <w:rPr>
        <w:rStyle w:val="PozadinaSvijetloCrvena"/>
        <w:shd w:fill="auto" w:color="auto" w:val="clear"/>
      </w:rPr>
      <w:t>Poslovni broj: 7 St-1096/15-4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2CB9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732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St-1096/2015-5</izvorni_sadrzaj>
    <derivirana_varijabla naziv="DomainObject.Oznaka_1">St-1096/2015-5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1096</izvorni_sadrzaj>
    <derivirana_varijabla naziv="DomainObject.Predmet.Broj_1">1096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St-1096/2015</izvorni_sadrzaj>
    <derivirana_varijabla naziv="DomainObject.Predmet.OznakaBroj_1">St-1096/2015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MAESTRO jednostavno društvo s ograničenom odgovornošću za ugostiteljstvo, turizam i trgovinu</izvorni_sadrzaj>
    <derivirana_varijabla naziv="DomainObject.Predmet.ProtustrankaFormated_1">  MAESTRO jednostavno društvo s ograničenom odgovornošću za ugostiteljstvo, turizam i trgovinu</derivirana_varijabla>
  </DomainObject.Predmet.ProtustrankaFormated>
  <DomainObject.Predmet.ProtustrankaFormatedOIB>
    <izvorni_sadrzaj>  MAESTRO jednostavno društvo s ograničenom odgovornošću za ugostiteljstvo, turizam i trgovinu, OIB 78208882599</izvorni_sadrzaj>
    <derivirana_varijabla naziv="DomainObject.Predmet.ProtustrankaFormatedOIB_1">  MAESTRO jednostavno društvo s ograničenom odgovornošću za ugostiteljstvo, turizam i trgovinu, OIB 78208882599</derivirana_varijabla>
  </DomainObject.Predmet.ProtustrankaFormatedOIB>
  <DomainObject.Predmet.ProtustrankaFormatedWithAdress>
    <izvorni_sadrzaj> MAESTRO jednostavno društvo s ograničenom odgovornošću za ugostiteljstvo, turizam i trgovinu, Jalkovečka ulica 80, 42000 Varaždin</izvorni_sadrzaj>
    <derivirana_varijabla naziv="DomainObject.Predmet.ProtustrankaFormatedWithAdress_1"> MAESTRO jednostavno društvo s ograničenom odgovornošću za ugostiteljstvo, turizam i trgovinu, Jalkovečka ulica 80, 42000 Varaždin</derivirana_varijabla>
  </DomainObject.Predmet.ProtustrankaFormatedWithAdress>
  <DomainObject.Predmet.ProtustrankaFormatedWithAdressOIB>
    <izvorni_sadrzaj> MAESTRO jednostavno društvo s ograničenom odgovornošću za ugostiteljstvo, turizam i trgovinu, OIB 78208882599, Jalkovečka ulica 80, 42000 Varaždin</izvorni_sadrzaj>
    <derivirana_varijabla naziv="DomainObject.Predmet.ProtustrankaFormatedWithAdressOIB_1"> MAESTRO jednostavno društvo s ograničenom odgovornošću za ugostiteljstvo, turizam i trgovinu, OIB 78208882599, Jalkovečka ulica 80, 42000 Varaždin</derivirana_varijabla>
  </DomainObject.Predmet.ProtustrankaFormatedWithAdressOIB>
  <DomainObject.Predmet.ProtustrankaWithAdress>
    <izvorni_sadrzaj>MAESTRO jednostavno društvo s ograničenom odgovornošću za ugostiteljstvo, turizam i trgovinu Jalkovečka ulica 80, 42000 Varaždin</izvorni_sadrzaj>
    <derivirana_varijabla naziv="DomainObject.Predmet.ProtustrankaWithAdress_1">MAESTRO jednostavno društvo s ograničenom odgovornošću za ugostiteljstvo, turizam i trgovinu Jalkovečka ulica 80, 42000 Varaždin</derivirana_varijabla>
  </DomainObject.Predmet.ProtustrankaWithAdress>
  <DomainObject.Predmet.ProtustrankaWithAdressOIB>
    <izvorni_sadrzaj>MAESTRO jednostavno društvo s ograničenom odgovornošću za ugostiteljstvo, turizam i trgovinu, OIB 78208882599, Jalkovečka ulica 80, 42000 Varaždin</izvorni_sadrzaj>
    <derivirana_varijabla naziv="DomainObject.Predmet.ProtustrankaWithAdressOIB_1">MAESTRO jednostavno društvo s ograničenom odgovornošću za ugostiteljstvo, turizam i trgovinu, OIB 78208882599, Jalkovečka ulica 80, 42000 Varaždin</derivirana_varijabla>
  </DomainObject.Predmet.ProtustrankaWithAdressOIB>
  <DomainObject.Predmet.ProtustrankaNazivFormated>
    <izvorni_sadrzaj>MAESTRO jednostavno društvo s ograničenom odgovornošću za ugostiteljstvo, turizam i trgovinu</izvorni_sadrzaj>
    <derivirana_varijabla naziv="DomainObject.Predmet.ProtustrankaNazivFormated_1">MAESTRO jednostavno društvo s ograničenom odgovornošću za ugostiteljstvo, turizam i trgovinu</derivirana_varijabla>
  </DomainObject.Predmet.ProtustrankaNazivFormated>
  <DomainObject.Predmet.ProtustrankaNazivFormatedOIB>
    <izvorni_sadrzaj>MAESTRO jednostavno društvo s ograničenom odgovornošću za ugostiteljstvo, turizam i trgovinu, OIB 78208882599</izvorni_sadrzaj>
    <derivirana_varijabla naziv="DomainObject.Predmet.ProtustrankaNazivFormatedOIB_1">MAESTRO jednostavno društvo s ograničenom odgovornošću za ugostiteljstvo, turizam i trgovinu, OIB 78208882599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16978.61</izvorni_sadrzaj>
    <derivirana_varijabla naziv="DomainObject.Predmet.TrenutnaVrijednost_1">16978.61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MAESTRO jednostavno društvo s ograničenom odgovornošću za ugostiteljstvo, turizam i trgovinu</item>
    </izvorni_sadrzaj>
    <derivirana_varijabla naziv="DomainObject.Predmet.ProtuStrankaListFormated_1">
      <item>MAESTRO jednostavno društvo s ograničenom odgovornošću za ugostiteljstvo, turizam i trgovinu</item>
    </derivirana_varijabla>
  </DomainObject.Predmet.ProtuStrankaListFormated>
  <DomainObject.Predmet.ProtuStrankaListFormatedOIB>
    <izvorni_sadrzaj>
      <item>MAESTRO jednostavno društvo s ograničenom odgovornošću za ugostiteljstvo, turizam i trgovinu, OIB 78208882599</item>
    </izvorni_sadrzaj>
    <derivirana_varijabla naziv="DomainObject.Predmet.ProtuStrankaListFormatedOIB_1">
      <item>MAESTRO jednostavno društvo s ograničenom odgovornošću za ugostiteljstvo, turizam i trgovinu, OIB 78208882599</item>
    </derivirana_varijabla>
  </DomainObject.Predmet.ProtuStrankaListFormatedOIB>
  <DomainObject.Predmet.ProtuStrankaListFormatedWithAdress>
    <izvorni_sadrzaj>
      <item>MAESTRO jednostavno društvo s ograničenom odgovornošću za ugostiteljstvo, turizam i trgovinu, Jalkovečka ulica 80, 42000 Varaždin</item>
    </izvorni_sadrzaj>
    <derivirana_varijabla naziv="DomainObject.Predmet.ProtuStrankaListFormatedWithAdress_1">
      <item>MAESTRO jednostavno društvo s ograničenom odgovornošću za ugostiteljstvo, turizam i trgovinu, Jalkovečka ulica 80, 42000 Varaždin</item>
    </derivirana_varijabla>
  </DomainObject.Predmet.ProtuStrankaListFormatedWithAdress>
  <DomainObject.Predmet.ProtuStrankaListFormatedWithAdressOIB>
    <izvorni_sadrzaj>
      <item>MAESTRO jednostavno društvo s ograničenom odgovornošću za ugostiteljstvo, turizam i trgovinu, OIB 78208882599, Jalkovečka ulica 80, 42000 Varaždin</item>
    </izvorni_sadrzaj>
    <derivirana_varijabla naziv="DomainObject.Predmet.ProtuStrankaListFormatedWithAdressOIB_1">
      <item>MAESTRO jednostavno društvo s ograničenom odgovornošću za ugostiteljstvo, turizam i trgovinu, OIB 78208882599, Jalkovečka ulica 80, 42000 Varaždin</item>
    </derivirana_varijabla>
  </DomainObject.Predmet.ProtuStrankaListFormatedWithAdressOIB>
  <DomainObject.Predmet.ProtuStrankaListNazivFormated>
    <izvorni_sadrzaj>
      <item>MAESTRO jednostavno društvo s ograničenom odgovornošću za ugostiteljstvo, turizam i trgovinu</item>
    </izvorni_sadrzaj>
    <derivirana_varijabla naziv="DomainObject.Predmet.ProtuStrankaListNazivFormated_1">
      <item>MAESTRO jednostavno društvo s ograničenom odgovornošću za ugostiteljstvo, turizam i trgovinu</item>
    </derivirana_varijabla>
  </DomainObject.Predmet.ProtuStrankaListNazivFormated>
  <DomainObject.Predmet.ProtuStrankaListNazivFormatedOIB>
    <izvorni_sadrzaj>
      <item>MAESTRO jednostavno društvo s ograničenom odgovornošću za ugostiteljstvo, turizam i trgovinu, OIB 78208882599</item>
    </izvorni_sadrzaj>
    <derivirana_varijabla naziv="DomainObject.Predmet.ProtuStrankaListNazivFormatedOIB_1">
      <item>MAESTRO jednostavno društvo s ograničenom odgovornošću za ugostiteljstvo, turizam i trgovinu, OIB 78208882599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>St-1096/2015-5</izvorni_sadrzaj>
    <derivirana_varijabla naziv="DomainObject.PoslovniBrojDokumenta_1">St-1096/2015-5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MAESTRO jednostavno društvo s ograničenom odgovornošću za ugostiteljstvo, turizam i trgovinu</izvorni_sadrzaj>
    <derivirana_varijabla naziv="DomainObject.Predmet.ProtustrankaIDrugi_1">MAESTRO jednostavno društvo s ograničenom odgovornošću za ugostiteljstvo, turizam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MAESTRO jednostavno društvo s ograničenom odgovornošću za ugostiteljstvo, turizam i trgovinu, OIB 78208882599, Jalkovečka ulica 80, 42000 Varaždin</izvorni_sadrzaj>
    <derivirana_varijabla naziv="DomainObject.Predmet.ProtustrankaIDrugiAdressOIB_1">MAESTRO jednostavno društvo s ograničenom odgovornošću za ugostiteljstvo, turizam i trgovinu, OIB 78208882599, Jalkovečka ulica 80,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MAESTRO jednostavno društvo s ograničenom odgovornošću za ugostiteljstvo, turizam i trgovinu</item>
      <item>E-oglasna ploča</item>
      <item>Sudski registar, Trgovački sud u Varaždinu</item>
    </izvorni_sadrzaj>
    <derivirana_varijabla naziv="DomainObject.Predmet.SudioniciListNaziv_1">
      <item>Financijska agencija</item>
      <item>MAESTRO jednostavno društvo s ograničenom odgovornošću za ugostiteljstvo, turizam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MAESTRO jednostavno društvo s ograničenom odgovornošću za ugostiteljstvo, turizam i trgovinu, OIB 78208882599, Jalkovečka ulica 80,42000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MAESTRO jednostavno društvo s ograničenom odgovornošću za ugostiteljstvo, turizam i trgovinu, OIB 78208882599, Jalkovečka ulica 80,42000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6ADA0D-4F86-4A43-94CB-587A7FD5A6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2769</properties:Characters>
  <properties:Lines>87</properties:Lines>
  <properties:Paragraphs>30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2016-05-25T07:56:00Z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St-1096/2015-5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