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e4c0" w14:paraId="350e4c0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FE566D">
        <w:t>SUBITO SPORT</w:t>
      </w:r>
      <w:r w:rsidR="001A542A">
        <w:t xml:space="preserve"> </w:t>
      </w:r>
      <w:r w:rsidR="00FE566D">
        <w:t>j.</w:t>
      </w:r>
      <w:r w:rsidR="00364DF7">
        <w:t xml:space="preserve">d.o.o., </w:t>
      </w:r>
      <w:r w:rsidR="005A26B6">
        <w:t xml:space="preserve">Zadar, </w:t>
      </w:r>
      <w:r w:rsidR="00FE566D">
        <w:t>Ive Dulčića 29</w:t>
      </w:r>
      <w:r w:rsidR="00C425F0">
        <w:t xml:space="preserve">, OIB: </w:t>
      </w:r>
      <w:r w:rsidR="00FE566D">
        <w:t>62450063001</w:t>
      </w:r>
    </w:p>
    <w:p w:rsidRDefault="00EF77BD" w:rsidP="00EF77BD" w:rsidR="00EF77BD" w:rsidRPr="00AC26FF"/>
    <w:p w:rsidRDefault="00EF77BD" w:rsidP="009F1D7C" w:rsidR="00A25D91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FE566D" w:rsidRPr="00FE566D">
        <w:t>SUBITO SPORT j.d.o.o., Zadar, Ive Dulčića 29, OIB: 62450063001</w:t>
      </w:r>
      <w:r w:rsidR="00ED24DF"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9F1D7C">
        <w:t>21. lipnja</w:t>
      </w:r>
      <w:r>
        <w:t xml:space="preserve">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FE566D" w:rsidR="00EF77BD" w:rsidRPr="00856F28">
      <w:pPr>
        <w:jc w:val="right"/>
      </w:pPr>
      <w:r w:rsidRPr="00856F28">
        <w:t>Sutkinja</w:t>
      </w:r>
    </w:p>
    <w:p w:rsidRDefault="00EF77BD" w:rsidP="00FE566D" w:rsidR="00EF77BD" w:rsidRPr="00856F2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566D">
        <w:t xml:space="preserve">Ardena </w:t>
      </w:r>
      <w:proofErr w:type="spellStart"/>
      <w:r w:rsidR="00FE566D">
        <w:t>Bajlo</w:t>
      </w:r>
      <w:proofErr w:type="spellEnd"/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5A26B6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915" w:rsidP="00F95915" w:rsidR="00F95915">
      <w:r>
        <w:separator/>
      </w:r>
    </w:p>
  </w:endnote>
  <w:endnote w:id="0" w:type="continuationSeparator">
    <w:p w:rsidRDefault="00F95915" w:rsidP="00F95915" w:rsidR="00F959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915" w:rsidP="00F95915" w:rsidR="00F95915">
      <w:r>
        <w:separator/>
      </w:r>
    </w:p>
  </w:footnote>
  <w:footnote w:id="0" w:type="continuationSeparator">
    <w:p w:rsidRDefault="00F95915" w:rsidP="00F95915" w:rsidR="00F959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915" w:rsidR="00F95915">
    <w:pPr>
      <w:pStyle w:val="Zaglavlje"/>
    </w:pPr>
    <w:r>
      <w:tab/>
    </w:r>
    <w:r>
      <w:tab/>
    </w:r>
    <w:r w:rsidRPr="000351DA">
      <w:t>1 St-</w:t>
    </w:r>
    <w:r>
      <w:t>181</w:t>
    </w:r>
    <w:r w:rsidRPr="000351DA">
      <w:t>/</w:t>
    </w:r>
    <w:r>
      <w:t>20</w:t>
    </w:r>
    <w:r w:rsidRPr="000351DA">
      <w:t>1</w:t>
    </w:r>
    <w:r>
      <w:t>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15C8"/>
    <w:rsid w:val="00034E2C"/>
    <w:rsid w:val="000351DA"/>
    <w:rsid w:val="00036D3E"/>
    <w:rsid w:val="000510F1"/>
    <w:rsid w:val="00066CA2"/>
    <w:rsid w:val="000764DE"/>
    <w:rsid w:val="000A2CF0"/>
    <w:rsid w:val="000A4435"/>
    <w:rsid w:val="000B2C31"/>
    <w:rsid w:val="000C6B4C"/>
    <w:rsid w:val="000E1141"/>
    <w:rsid w:val="000F5795"/>
    <w:rsid w:val="000F7A75"/>
    <w:rsid w:val="00104A6B"/>
    <w:rsid w:val="00104F00"/>
    <w:rsid w:val="0011036A"/>
    <w:rsid w:val="001160FE"/>
    <w:rsid w:val="0012754F"/>
    <w:rsid w:val="001302CA"/>
    <w:rsid w:val="00130908"/>
    <w:rsid w:val="001348A7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96B86"/>
    <w:rsid w:val="001A2481"/>
    <w:rsid w:val="001A542A"/>
    <w:rsid w:val="001B1157"/>
    <w:rsid w:val="001B710F"/>
    <w:rsid w:val="001C3DA0"/>
    <w:rsid w:val="001C566D"/>
    <w:rsid w:val="001C57CB"/>
    <w:rsid w:val="002043A2"/>
    <w:rsid w:val="002119C5"/>
    <w:rsid w:val="002305E0"/>
    <w:rsid w:val="00237CCD"/>
    <w:rsid w:val="00241F90"/>
    <w:rsid w:val="0024291D"/>
    <w:rsid w:val="002570FB"/>
    <w:rsid w:val="002658E8"/>
    <w:rsid w:val="00272A77"/>
    <w:rsid w:val="0029764D"/>
    <w:rsid w:val="002B4B9F"/>
    <w:rsid w:val="002C7408"/>
    <w:rsid w:val="00316E90"/>
    <w:rsid w:val="0033573C"/>
    <w:rsid w:val="0035386F"/>
    <w:rsid w:val="003621A7"/>
    <w:rsid w:val="00364DF7"/>
    <w:rsid w:val="00381CA3"/>
    <w:rsid w:val="00395AF4"/>
    <w:rsid w:val="003A7BFD"/>
    <w:rsid w:val="003B143F"/>
    <w:rsid w:val="003D3EA6"/>
    <w:rsid w:val="003D7E4F"/>
    <w:rsid w:val="00417B17"/>
    <w:rsid w:val="00420C9A"/>
    <w:rsid w:val="00426FE6"/>
    <w:rsid w:val="00476CB1"/>
    <w:rsid w:val="004776D3"/>
    <w:rsid w:val="00494982"/>
    <w:rsid w:val="004B2F71"/>
    <w:rsid w:val="004B73EA"/>
    <w:rsid w:val="004C0960"/>
    <w:rsid w:val="004C5586"/>
    <w:rsid w:val="004D552F"/>
    <w:rsid w:val="004E784D"/>
    <w:rsid w:val="004F1F63"/>
    <w:rsid w:val="004F63DC"/>
    <w:rsid w:val="005033D0"/>
    <w:rsid w:val="00504A80"/>
    <w:rsid w:val="00523B13"/>
    <w:rsid w:val="00524271"/>
    <w:rsid w:val="00546865"/>
    <w:rsid w:val="00547369"/>
    <w:rsid w:val="0056041E"/>
    <w:rsid w:val="00587DB9"/>
    <w:rsid w:val="00593CBE"/>
    <w:rsid w:val="00596D73"/>
    <w:rsid w:val="005A26B6"/>
    <w:rsid w:val="005B0009"/>
    <w:rsid w:val="005C323D"/>
    <w:rsid w:val="005C4F38"/>
    <w:rsid w:val="005D0B2D"/>
    <w:rsid w:val="005D111F"/>
    <w:rsid w:val="005D151D"/>
    <w:rsid w:val="005D48CE"/>
    <w:rsid w:val="006257EA"/>
    <w:rsid w:val="006329E4"/>
    <w:rsid w:val="00633CAE"/>
    <w:rsid w:val="00636405"/>
    <w:rsid w:val="00636C74"/>
    <w:rsid w:val="00660C80"/>
    <w:rsid w:val="00665284"/>
    <w:rsid w:val="006671B5"/>
    <w:rsid w:val="00670CB1"/>
    <w:rsid w:val="006B350E"/>
    <w:rsid w:val="006B4A63"/>
    <w:rsid w:val="006B6E6A"/>
    <w:rsid w:val="006C016A"/>
    <w:rsid w:val="006D3764"/>
    <w:rsid w:val="006D50E0"/>
    <w:rsid w:val="006E3257"/>
    <w:rsid w:val="00745B5C"/>
    <w:rsid w:val="007505B7"/>
    <w:rsid w:val="00756F19"/>
    <w:rsid w:val="00777A71"/>
    <w:rsid w:val="00793704"/>
    <w:rsid w:val="007A6EDE"/>
    <w:rsid w:val="007C25B7"/>
    <w:rsid w:val="007D2E41"/>
    <w:rsid w:val="007E10DD"/>
    <w:rsid w:val="007E16FE"/>
    <w:rsid w:val="007E5585"/>
    <w:rsid w:val="007F2351"/>
    <w:rsid w:val="00800977"/>
    <w:rsid w:val="008134B1"/>
    <w:rsid w:val="00822A41"/>
    <w:rsid w:val="008258E2"/>
    <w:rsid w:val="00841480"/>
    <w:rsid w:val="008430A2"/>
    <w:rsid w:val="00856B05"/>
    <w:rsid w:val="00862DEF"/>
    <w:rsid w:val="008701B6"/>
    <w:rsid w:val="00892B1F"/>
    <w:rsid w:val="008A66B3"/>
    <w:rsid w:val="008B1F41"/>
    <w:rsid w:val="008B39C0"/>
    <w:rsid w:val="008C57D8"/>
    <w:rsid w:val="008C626F"/>
    <w:rsid w:val="008D4547"/>
    <w:rsid w:val="008E37BF"/>
    <w:rsid w:val="008F1162"/>
    <w:rsid w:val="00932A0E"/>
    <w:rsid w:val="0096758B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E6ED5"/>
    <w:rsid w:val="009F1D7C"/>
    <w:rsid w:val="009F4EA6"/>
    <w:rsid w:val="009F6C7B"/>
    <w:rsid w:val="00A066D0"/>
    <w:rsid w:val="00A071B8"/>
    <w:rsid w:val="00A2201A"/>
    <w:rsid w:val="00A241EB"/>
    <w:rsid w:val="00A25D91"/>
    <w:rsid w:val="00A566F9"/>
    <w:rsid w:val="00A655C4"/>
    <w:rsid w:val="00A70144"/>
    <w:rsid w:val="00AB7880"/>
    <w:rsid w:val="00AE6E00"/>
    <w:rsid w:val="00AF1854"/>
    <w:rsid w:val="00B368A7"/>
    <w:rsid w:val="00B4528C"/>
    <w:rsid w:val="00B476DC"/>
    <w:rsid w:val="00B519F6"/>
    <w:rsid w:val="00B546A0"/>
    <w:rsid w:val="00B57362"/>
    <w:rsid w:val="00B669EA"/>
    <w:rsid w:val="00B74966"/>
    <w:rsid w:val="00B74C24"/>
    <w:rsid w:val="00B82327"/>
    <w:rsid w:val="00B82739"/>
    <w:rsid w:val="00B9693D"/>
    <w:rsid w:val="00B970D9"/>
    <w:rsid w:val="00BA4030"/>
    <w:rsid w:val="00BA70D1"/>
    <w:rsid w:val="00BB6219"/>
    <w:rsid w:val="00BB6E1C"/>
    <w:rsid w:val="00BC7F0D"/>
    <w:rsid w:val="00BE7525"/>
    <w:rsid w:val="00BF1427"/>
    <w:rsid w:val="00BF3DDD"/>
    <w:rsid w:val="00BF40AD"/>
    <w:rsid w:val="00C06493"/>
    <w:rsid w:val="00C300E8"/>
    <w:rsid w:val="00C425F0"/>
    <w:rsid w:val="00C44B8E"/>
    <w:rsid w:val="00C51C39"/>
    <w:rsid w:val="00C679EB"/>
    <w:rsid w:val="00C954AF"/>
    <w:rsid w:val="00CC33B6"/>
    <w:rsid w:val="00CF2892"/>
    <w:rsid w:val="00CF2F9A"/>
    <w:rsid w:val="00CF76EE"/>
    <w:rsid w:val="00D05863"/>
    <w:rsid w:val="00D3344E"/>
    <w:rsid w:val="00D46FD8"/>
    <w:rsid w:val="00D55A9B"/>
    <w:rsid w:val="00D7615E"/>
    <w:rsid w:val="00DA249B"/>
    <w:rsid w:val="00DB692C"/>
    <w:rsid w:val="00DB704B"/>
    <w:rsid w:val="00DC05F2"/>
    <w:rsid w:val="00DC23F5"/>
    <w:rsid w:val="00DC5BAC"/>
    <w:rsid w:val="00DE5F77"/>
    <w:rsid w:val="00DE60E8"/>
    <w:rsid w:val="00DE78C2"/>
    <w:rsid w:val="00DF3513"/>
    <w:rsid w:val="00E040EE"/>
    <w:rsid w:val="00E1449B"/>
    <w:rsid w:val="00E42797"/>
    <w:rsid w:val="00E467B0"/>
    <w:rsid w:val="00E50A2F"/>
    <w:rsid w:val="00E54910"/>
    <w:rsid w:val="00E83ADC"/>
    <w:rsid w:val="00E86539"/>
    <w:rsid w:val="00E8758E"/>
    <w:rsid w:val="00EA0AA4"/>
    <w:rsid w:val="00EB5F26"/>
    <w:rsid w:val="00ED021C"/>
    <w:rsid w:val="00ED24DF"/>
    <w:rsid w:val="00EE60B4"/>
    <w:rsid w:val="00EF1F3C"/>
    <w:rsid w:val="00EF77BD"/>
    <w:rsid w:val="00F60A16"/>
    <w:rsid w:val="00F90D0E"/>
    <w:rsid w:val="00F95915"/>
    <w:rsid w:val="00FA652A"/>
    <w:rsid w:val="00FB1548"/>
    <w:rsid w:val="00FC0857"/>
    <w:rsid w:val="00FD2AE5"/>
    <w:rsid w:val="00FD6C8F"/>
    <w:rsid w:val="00FD70E4"/>
    <w:rsid w:val="00FE12D4"/>
    <w:rsid w:val="00FE3E9C"/>
    <w:rsid w:val="00FE566D"/>
    <w:rsid w:val="00FE6C77"/>
    <w:rsid w:val="00FF00BD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59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91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915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915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915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nhideWhenUsed/>
    <w:rsid w:val="00F959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95915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F959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95915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59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9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915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915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915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nhideWhenUsed/>
    <w:rsid w:val="00F959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95915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F959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9591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St-181/2016</izvorni_sadrzaj>
    <derivirana_varijabla naziv="DomainObject.Predmet.OznakaBroj_1">St-181/2016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SUBITO SPORT j.d.o.o. za trgovinu</izvorni_sadrzaj>
    <derivirana_varijabla naziv="DomainObject.Predmet.ProtustrankaFormated_1">  SUBITO SPORT j.d.o.o. za trgovinu</derivirana_varijabla>
  </DomainObject.Predmet.ProtustrankaFormated>
  <DomainObject.Predmet.ProtustrankaFormatedOIB>
    <izvorni_sadrzaj>  SUBITO SPORT j.d.o.o. za trgovinu, OIB 62450063001</izvorni_sadrzaj>
    <derivirana_varijabla naziv="DomainObject.Predmet.ProtustrankaFormatedOIB_1">  SUBITO SPORT j.d.o.o. za trgovinu, OIB 62450063001</derivirana_varijabla>
  </DomainObject.Predmet.ProtustrankaFormatedOIB>
  <DomainObject.Predmet.ProtustrankaFormatedWithAdress>
    <izvorni_sadrzaj> SUBITO SPORT j.d.o.o. za trgovinu, Ive Dulčića 29, 23000 Zadar</izvorni_sadrzaj>
    <derivirana_varijabla naziv="DomainObject.Predmet.ProtustrankaFormatedWithAdress_1"> SUBITO SPORT j.d.o.o. za trgovinu, Ive Dulčića 29, 23000 Zadar</derivirana_varijabla>
  </DomainObject.Predmet.ProtustrankaFormatedWithAdress>
  <DomainObject.Predmet.ProtustrankaFormatedWithAdressOIB>
    <izvorni_sadrzaj> SUBITO SPORT j.d.o.o. za trgovinu, OIB 62450063001, Ive Dulčića 29, 23000 Zadar</izvorni_sadrzaj>
    <derivirana_varijabla naziv="DomainObject.Predmet.ProtustrankaFormatedWithAdressOIB_1"> SUBITO SPORT j.d.o.o. za trgovinu, OIB 62450063001, Ive Dulčića 29, 23000 Zadar</derivirana_varijabla>
  </DomainObject.Predmet.ProtustrankaFormatedWithAdressOIB>
  <DomainObject.Predmet.ProtustrankaWithAdress>
    <izvorni_sadrzaj>SUBITO SPORT j.d.o.o. za trgovinu Ive Dulčića 29, 23000 Zadar</izvorni_sadrzaj>
    <derivirana_varijabla naziv="DomainObject.Predmet.ProtustrankaWithAdress_1">SUBITO SPORT j.d.o.o. za trgovinu Ive Dulčića 29, 23000 Zadar</derivirana_varijabla>
  </DomainObject.Predmet.ProtustrankaWithAdress>
  <DomainObject.Predmet.ProtustrankaWithAdressOIB>
    <izvorni_sadrzaj>SUBITO SPORT j.d.o.o. za trgovinu, OIB 62450063001, Ive Dulčića 29, 23000 Zadar</izvorni_sadrzaj>
    <derivirana_varijabla naziv="DomainObject.Predmet.ProtustrankaWithAdressOIB_1">SUBITO SPORT j.d.o.o. za trgovinu, OIB 62450063001, Ive Dulčića 29, 23000 Zadar</derivirana_varijabla>
  </DomainObject.Predmet.ProtustrankaWithAdressOIB>
  <DomainObject.Predmet.ProtustrankaNazivFormated>
    <izvorni_sadrzaj>SUBITO SPORT j.d.o.o. za trgovinu</izvorni_sadrzaj>
    <derivirana_varijabla naziv="DomainObject.Predmet.ProtustrankaNazivFormated_1">SUBITO SPORT j.d.o.o. za trgovinu</derivirana_varijabla>
  </DomainObject.Predmet.ProtustrankaNazivFormated>
  <DomainObject.Predmet.ProtustrankaNazivFormatedOIB>
    <izvorni_sadrzaj>SUBITO SPORT j.d.o.o. za trgovinu, OIB 62450063001</izvorni_sadrzaj>
    <derivirana_varijabla naziv="DomainObject.Predmet.ProtustrankaNazivFormatedOIB_1">SUBITO SPORT j.d.o.o. za trgovinu, OIB 62450063001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2196.44</izvorni_sadrzaj>
    <derivirana_varijabla naziv="DomainObject.Predmet.TrenutnaVrijednost_1">2196.44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SUBITO SPORT j.d.o.o. za trgovinu</item>
    </izvorni_sadrzaj>
    <derivirana_varijabla naziv="DomainObject.Predmet.ProtuStrankaListFormated_1">
      <item>SUBITO SPORT j.d.o.o. za trgovinu</item>
    </derivirana_varijabla>
  </DomainObject.Predmet.ProtuStrankaListFormated>
  <DomainObject.Predmet.ProtuStrankaListFormatedOIB>
    <izvorni_sadrzaj>
      <item>SUBITO SPORT j.d.o.o. za trgovinu, OIB 62450063001</item>
    </izvorni_sadrzaj>
    <derivirana_varijabla naziv="DomainObject.Predmet.ProtuStrankaListFormatedOIB_1">
      <item>SUBITO SPORT j.d.o.o. za trgovinu, OIB 62450063001</item>
    </derivirana_varijabla>
  </DomainObject.Predmet.ProtuStrankaListFormatedOIB>
  <DomainObject.Predmet.ProtuStrankaListFormatedWithAdress>
    <izvorni_sadrzaj>
      <item>SUBITO SPORT j.d.o.o. za trgovinu, Ive Dulčića 29, 23000 Zadar</item>
    </izvorni_sadrzaj>
    <derivirana_varijabla naziv="DomainObject.Predmet.ProtuStrankaListFormatedWithAdress_1">
      <item>SUBITO SPORT j.d.o.o. za trgovinu, Ive Dulčića 29, 23000 Zadar</item>
    </derivirana_varijabla>
  </DomainObject.Predmet.ProtuStrankaListFormatedWithAdress>
  <DomainObject.Predmet.ProtuStrankaListFormatedWithAdressOIB>
    <izvorni_sadrzaj>
      <item>SUBITO SPORT j.d.o.o. za trgovinu, OIB 62450063001, Ive Dulčića 29, 23000 Zadar</item>
    </izvorni_sadrzaj>
    <derivirana_varijabla naziv="DomainObject.Predmet.ProtuStrankaListFormatedWithAdressOIB_1">
      <item>SUBITO SPORT j.d.o.o. za trgovinu, OIB 62450063001, Ive Dulčića 29, 23000 Zadar</item>
    </derivirana_varijabla>
  </DomainObject.Predmet.ProtuStrankaListFormatedWithAdressOIB>
  <DomainObject.Predmet.ProtuStrankaListNazivFormated>
    <izvorni_sadrzaj>
      <item>SUBITO SPORT j.d.o.o. za trgovinu</item>
    </izvorni_sadrzaj>
    <derivirana_varijabla naziv="DomainObject.Predmet.ProtuStrankaListNazivFormated_1">
      <item>SUBITO SPORT j.d.o.o. za trgovinu</item>
    </derivirana_varijabla>
  </DomainObject.Predmet.ProtuStrankaListNazivFormated>
  <DomainObject.Predmet.ProtuStrankaListNazivFormatedOIB>
    <izvorni_sadrzaj>
      <item>SUBITO SPORT j.d.o.o. za trgovinu, OIB 62450063001</item>
    </izvorni_sadrzaj>
    <derivirana_varijabla naziv="DomainObject.Predmet.ProtuStrankaListNazivFormatedOIB_1">
      <item>SUBITO SPORT j.d.o.o. za trgovinu, OIB 62450063001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SUBITO SPORT j.d.o.o. za trgovinu</izvorni_sadrzaj>
    <derivirana_varijabla naziv="DomainObject.Predmet.ProtustrankaIDrugi_1">SUBITO SPORT j.d.o.o.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SUBITO SPORT j.d.o.o. za trgovinu, OIB 62450063001, Ive Dulčića 29, 23000 Zadar</izvorni_sadrzaj>
    <derivirana_varijabla naziv="DomainObject.Predmet.ProtustrankaIDrugiAdressOIB_1">SUBITO SPORT j.d.o.o. za trgovinu, OIB 62450063001, Ive Dulčića 29,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SUBITO SPORT j.d.o.o. za trgovinu</item>
    </izvorni_sadrzaj>
    <derivirana_varijabla naziv="DomainObject.Predmet.SudioniciListNaziv_1">
      <item>FINA</item>
      <item>SUBITO SPORT j.d.o.o. za trgovinu</item>
    </derivirana_varijabla>
  </DomainObject.Predmet.SudioniciListNaziv>
  <DomainObject.Predmet.SudioniciListAdressOIB>
    <izvorni_sadrzaj>
      <item>FINA, OIB 85821130368</item>
      <item>SUBITO SPORT j.d.o.o. za trgovinu, OIB 62450063001, Ive Dulčića 29,23000 Zadar</item>
    </izvorni_sadrzaj>
    <derivirana_varijabla naziv="DomainObject.Predmet.SudioniciListAdressOIB_1">
      <item>FINA, OIB 85821130368</item>
      <item>SUBITO SPORT j.d.o.o. za trgovinu, OIB 62450063001, Ive Dulčića 29,23000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62450063001</item>
    </izvorni_sadrzaj>
    <derivirana_varijabla naziv="DomainObject.Predmet.SudioniciListNazivOIB_1">
      <item>, OIB 85821130368</item>
      <item>, OIB 62450063001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073628-BAE6-4CE6-BC48-509E7D8742E5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79</properties:Words>
  <properties:Characters>437</properties:Characters>
  <properties:Lines>37</properties:Lines>
  <properties:Paragraphs>11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2017-06-20T12:39:00Z</dcterms:created>
  <dc:creator>Administrator</dc:creator>
  <cp:lastModifiedBy>Nena Mužanović</cp:lastModifiedBy>
  <cp:lastPrinted>2017-06-13T12:21:00Z</cp:lastPrinted>
  <dcterms:modified xmlns:xsi="http://www.w3.org/2001/XMLSchema-instance" xsi:type="dcterms:W3CDTF">2017-06-23T08:59:00Z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