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b2a4c76" w14:paraId="b2a4c76" w:rsidRDefault="00E64732" w:rsidP="00E64732" w:rsidR="00EE5B8B">
      <w:pPr>
        <w:jc w:val="right"/>
        <w15:collapsed w:val="false"/>
      </w:pPr>
      <w:r>
        <w:br w:clear="all" w:type="textWrapping"/>
      </w:r>
      <w:r w:rsidR="00916A8C" w:rsidRPr="001A4844">
        <w:t>Poslovni broj: 4. St-</w:t>
      </w:r>
      <w:r w:rsidR="005451C9">
        <w:t>863</w:t>
      </w:r>
      <w:r w:rsidR="00A6431A">
        <w:t>/2018-</w:t>
      </w:r>
      <w:r w:rsidR="005451C9">
        <w:t>19</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FF237E" w:rsidP="00FF237E" w:rsidR="00FF237E">
      <w:pPr>
        <w:ind w:firstLine="708"/>
        <w:jc w:val="both"/>
      </w:pPr>
      <w:r>
        <w:t xml:space="preserve">Trgovački sud u Splitu, po stečajnom sucu tog suda Katarini Mikulić odlučujući o prijedlogu predlagatelja FINANCIJSKE AGENCIJE, Regionalni centar Split, Podružnica Split, Mažuranićevo šetalište 24 b, OIB: </w:t>
      </w:r>
      <w:r w:rsidRPr="00152CB8">
        <w:t>85821130368</w:t>
      </w:r>
      <w:r>
        <w:t xml:space="preserve"> za otvaranje stečajnog postupka nad dužnikom </w:t>
      </w:r>
      <w:r w:rsidR="005451C9" w:rsidRPr="005451C9">
        <w:t>LUX AETERNA d.o.o., Ante Starčevića 44, Solin, OIB: 01103371574</w:t>
      </w:r>
      <w:r>
        <w:t xml:space="preserve">, </w:t>
      </w:r>
      <w:r w:rsidR="00A6431A">
        <w:t>13</w:t>
      </w:r>
      <w:r>
        <w:t xml:space="preserve">. veljače 2019. </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5451C9" w:rsidRPr="005451C9">
        <w:t>LUX AETERNA d.o.o., Ante Starčevića 44, Solin, OIB: 01103371574</w:t>
      </w:r>
      <w:r w:rsidRPr="00CA3F30">
        <w:t xml:space="preserve">, </w:t>
      </w:r>
      <w:r>
        <w:t xml:space="preserve">da u roku od 15 dana, a koji rok počinje teći istekom osmog dana od dana objave ovog rješenja na mrežnoj stranici e-Oglasna ploča sudova, solidarno uplate predujam u iznosu od </w:t>
      </w:r>
      <w:r w:rsidR="00100FDE">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5451C9">
        <w:t>863</w:t>
      </w:r>
      <w:r w:rsidR="00A6431A">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5451C9" w:rsidP="005451C9" w:rsidR="005451C9">
      <w:pPr>
        <w:ind w:firstLine="708"/>
        <w:jc w:val="both"/>
      </w:pPr>
      <w:r>
        <w:t xml:space="preserve">Predlagatelj Financijska agencija, Regionalni centar Split, je prijedlogom zaprimljenim na Trgovačkom sudu u Splitu, dana 26. studenog 2018. predložio otvaranje stečajnog postupka nad dužnikom </w:t>
      </w:r>
      <w:r w:rsidRPr="006260A7">
        <w:rPr>
          <w:szCs w:val="24"/>
        </w:rPr>
        <w:t>LUX AETERNA d.o.o.</w:t>
      </w:r>
      <w:r w:rsidRPr="00151F3D">
        <w:rPr>
          <w:szCs w:val="24"/>
        </w:rPr>
        <w:t>,</w:t>
      </w:r>
      <w:r>
        <w:rPr>
          <w:szCs w:val="24"/>
        </w:rPr>
        <w:t xml:space="preserve"> Ante Starčevića 44, Solin, OIB: </w:t>
      </w:r>
      <w:r w:rsidRPr="006260A7">
        <w:rPr>
          <w:szCs w:val="24"/>
        </w:rPr>
        <w:t>01103371574</w:t>
      </w:r>
      <w:r>
        <w:t>.</w:t>
      </w:r>
    </w:p>
    <w:p w:rsidRDefault="005451C9" w:rsidP="005451C9" w:rsidR="005451C9">
      <w:pPr>
        <w:ind w:left="708"/>
        <w:jc w:val="both"/>
      </w:pPr>
    </w:p>
    <w:p w:rsidRDefault="005451C9" w:rsidP="005451C9" w:rsidR="005451C9">
      <w:pPr>
        <w:ind w:firstLine="708"/>
        <w:jc w:val="both"/>
      </w:pPr>
      <w:r>
        <w:t xml:space="preserve">U prijedlogu se u bitnome navodi da dužnik na dan 14. studenog 2018. u Očevidniku redoslijeda osnova za plaćanje ima evidentirane neizvršene osnove za plaćanje u neprekinutom razdoblju od 666 dana, u ukupnom iznosu od 198.123,14 kuna, te da prema podacima HZMO ima jednog zaposlenog, kao i da predlagatelj ne raspolaže drugim podacima o imovini dužnika. </w:t>
      </w:r>
    </w:p>
    <w:p w:rsidRDefault="005451C9" w:rsidP="005451C9" w:rsidR="005451C9">
      <w:pPr>
        <w:ind w:firstLine="708"/>
        <w:jc w:val="both"/>
      </w:pPr>
    </w:p>
    <w:p w:rsidRDefault="005451C9" w:rsidP="005451C9" w:rsidR="005451C9">
      <w:pPr>
        <w:ind w:firstLine="708"/>
        <w:jc w:val="both"/>
      </w:pPr>
      <w:r>
        <w:t xml:space="preserve">Općinski sud u Splitu, poseban zemljišnoknjižni odjel Solin je 7. prosinca 2018. u spis dostavio potvrdu iz koje je razvidno da dužnik nije upisan kao vlasnik nekretnina na području nadležnosti navedenog zemljišnoknjižnog odjela. </w:t>
      </w:r>
    </w:p>
    <w:p w:rsidRDefault="005451C9" w:rsidP="005451C9" w:rsidR="005451C9">
      <w:pPr>
        <w:ind w:firstLine="708"/>
        <w:jc w:val="both"/>
      </w:pPr>
    </w:p>
    <w:p w:rsidRDefault="005451C9" w:rsidP="005451C9" w:rsidR="005451C9">
      <w:pPr>
        <w:ind w:firstLine="708"/>
        <w:jc w:val="both"/>
      </w:pPr>
      <w:r>
        <w:lastRenderedPageBreak/>
        <w:t xml:space="preserve">Općinski sud u Splitu, zemljišnoknjižni odjel Split je 11. prosinca 2018. u spis dostavio potvrdu iz koje je razvidno da dužnik nije upisan kao vlasnik nekretnina na području nadležnosti navedenog zemljišnoknjižnog odjela. </w:t>
      </w:r>
    </w:p>
    <w:p w:rsidRDefault="005451C9" w:rsidP="005451C9" w:rsidR="005451C9">
      <w:pPr>
        <w:ind w:firstLine="708"/>
        <w:jc w:val="both"/>
      </w:pPr>
    </w:p>
    <w:p w:rsidRDefault="005451C9" w:rsidP="005451C9" w:rsidR="005451C9" w:rsidRPr="005451C9">
      <w:pPr>
        <w:ind w:firstLine="708"/>
        <w:jc w:val="both"/>
        <w:rPr>
          <w:szCs w:val="24"/>
        </w:rPr>
      </w:pPr>
      <w:r>
        <w:rPr>
          <w:szCs w:val="24"/>
        </w:rPr>
        <w:t xml:space="preserve">Centar za vozila Hrvatske d.d. dostavio je u sudski spis uvjerenje iz kojeg je razvidno da dužnik nije evidentiran kao vlasnik vozila. </w:t>
      </w:r>
    </w:p>
    <w:p w:rsidRDefault="00A46FEF" w:rsidP="00E64732" w:rsidR="00A46FEF">
      <w:pPr>
        <w:jc w:val="both"/>
      </w:pPr>
    </w:p>
    <w:p w:rsidRDefault="00010973" w:rsidP="004B0336"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5451C9">
        <w:t>863</w:t>
      </w:r>
      <w:r w:rsidR="00A6431A">
        <w:t>/2018-</w:t>
      </w:r>
      <w:r w:rsidR="005451C9">
        <w:t>10</w:t>
      </w:r>
      <w:r w:rsidR="00EF5700" w:rsidRPr="006A49A6">
        <w:t xml:space="preserve"> od </w:t>
      </w:r>
      <w:r w:rsidR="00A6431A">
        <w:t>9.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83679" w:rsidP="00A6431A" w:rsidR="00683679">
      <w:pPr>
        <w:jc w:val="both"/>
      </w:pPr>
    </w:p>
    <w:p w:rsidRDefault="004B0336" w:rsidP="004B0336" w:rsidR="004B0336">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5451C9">
        <w:t>26</w:t>
      </w:r>
      <w:r>
        <w:t xml:space="preserve"> spisa) kojom se potvrđuje da dužnik na dan </w:t>
      </w:r>
      <w:r w:rsidR="00A6431A">
        <w:t>11.2</w:t>
      </w:r>
      <w:r w:rsidR="004B0336">
        <w:t>.2019</w:t>
      </w:r>
      <w:r>
        <w:t xml:space="preserve">., u Očevidniku </w:t>
      </w:r>
      <w:r>
        <w:rPr>
          <w:szCs w:val="24"/>
        </w:rPr>
        <w:t xml:space="preserve">redoslijeda osnova za plaćanje, ima evidentirane neizvršne osnove za plaćanje u neprekinutom razdoblju od </w:t>
      </w:r>
      <w:r w:rsidR="005451C9">
        <w:rPr>
          <w:szCs w:val="24"/>
        </w:rPr>
        <w:t>754</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377306">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A6431A">
        <w:rPr>
          <w:szCs w:val="24"/>
        </w:rPr>
        <w:t>13</w:t>
      </w:r>
      <w:r w:rsidR="004B0336">
        <w:rPr>
          <w:szCs w:val="24"/>
        </w:rPr>
        <w:t xml:space="preserve">. veljače 2019.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4B0336" w:rsidR="00EF5700" w:rsidRPr="00765651">
      <w:pPr>
        <w:rPr>
          <w:sz w:val="28"/>
          <w:szCs w:val="28"/>
        </w:rPr>
      </w:pPr>
    </w:p>
    <w:p w:rsidRDefault="00916A8C" w:rsidP="00916A8C" w:rsidR="00B34DFB">
      <w:pPr>
        <w:jc w:val="right"/>
      </w:pPr>
      <w:r>
        <w:t>Katarina Mikulić</w:t>
      </w:r>
      <w:r w:rsidR="00B34DFB">
        <w:t>,v.r.</w:t>
      </w:r>
    </w:p>
    <w:p w:rsidRDefault="00B34DFB" w:rsidP="0071700F" w:rsidR="00B34DF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B34DFB" w:rsidP="0071700F" w:rsidR="00B34DF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B34DFB">
      <w:rPr>
        <w:noProof/>
      </w:rPr>
      <w:t>3</w:t>
    </w:r>
    <w:r>
      <w:fldChar w:fldCharType="end"/>
    </w:r>
    <w:r>
      <w:tab/>
      <w:t xml:space="preserve">   </w:t>
    </w:r>
    <w:r w:rsidR="00916A8C">
      <w:tab/>
    </w:r>
    <w:r w:rsidR="00916A8C">
      <w:tab/>
    </w:r>
    <w:r w:rsidR="00916A8C" w:rsidRPr="001A4844">
      <w:t>Poslovni broj: 4. St-</w:t>
    </w:r>
    <w:r w:rsidR="005451C9">
      <w:t>863</w:t>
    </w:r>
    <w:r w:rsidR="00A6431A">
      <w:t>/2018-</w:t>
    </w:r>
    <w:r w:rsidR="005451C9">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00FDE"/>
    <w:rsid w:val="00182195"/>
    <w:rsid w:val="0024181F"/>
    <w:rsid w:val="002C285B"/>
    <w:rsid w:val="00377306"/>
    <w:rsid w:val="003C2F22"/>
    <w:rsid w:val="00417EA6"/>
    <w:rsid w:val="004B0336"/>
    <w:rsid w:val="005451C9"/>
    <w:rsid w:val="005C45A2"/>
    <w:rsid w:val="006151F4"/>
    <w:rsid w:val="00683679"/>
    <w:rsid w:val="0071519E"/>
    <w:rsid w:val="007F7A84"/>
    <w:rsid w:val="00804145"/>
    <w:rsid w:val="00814EDB"/>
    <w:rsid w:val="00815142"/>
    <w:rsid w:val="00853B3E"/>
    <w:rsid w:val="008C0148"/>
    <w:rsid w:val="008D3CAB"/>
    <w:rsid w:val="00916A8C"/>
    <w:rsid w:val="00981D37"/>
    <w:rsid w:val="00A46FEF"/>
    <w:rsid w:val="00A51DE9"/>
    <w:rsid w:val="00A6431A"/>
    <w:rsid w:val="00A86E26"/>
    <w:rsid w:val="00B34DFB"/>
    <w:rsid w:val="00B7506F"/>
    <w:rsid w:val="00D778AF"/>
    <w:rsid w:val="00D8632A"/>
    <w:rsid w:val="00DD0D50"/>
    <w:rsid w:val="00E64732"/>
    <w:rsid w:val="00E73AA6"/>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34DFB"/>
    <w:rPr>
      <w:color w:val="808080"/>
      <w:bdr w:space="0" w:sz="0" w:color="auto" w:val="none"/>
      <w:shd w:fill="auto" w:color="auto" w:val="clear"/>
    </w:rPr>
  </w:style>
  <w:style w:customStyle="true" w:styleId="eSPISCCParagraphDefaultFont" w:type="character">
    <w:name w:val="eSPIS_CC_Paragraph Default Font"/>
    <w:basedOn w:val="Zadanifontodlomka"/>
    <w:rsid w:val="00B34DF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34DF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34DF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34DFB"/>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B34DF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34DFB"/>
    <w:rPr>
      <w:color w:val="808080"/>
      <w:bdr w:color="auto" w:space="0" w:sz="0" w:val="none"/>
      <w:shd w:color="auto" w:fill="auto" w:val="clear"/>
    </w:rPr>
  </w:style>
  <w:style w:customStyle="1" w:styleId="eSPISCCParagraphDefaultFont" w:type="character">
    <w:name w:val="eSPIS_CC_Paragraph Default Font"/>
    <w:basedOn w:val="Zadanifontodlomka"/>
    <w:rsid w:val="00B34DF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34DF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34DF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34DFB"/>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B34DF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2018.</izvorni_sadrzaj>
    <derivirana_varijabla naziv="DomainObject.Predmet.DatumOsnivanja_1">29.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(1000000010)</izvorni_sadrzaj>
    <derivirana_varijabla naziv="DomainObject.Predmet.Opis_1">Prijedlog za otvaranje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St-863/2018</izvorni_sadrzaj>
    <derivirana_varijabla naziv="DomainObject.Predmet.OznakaBroj_1">St-863/2018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LUX AETERNA d.o.o. za trgovinu i ugostiteljstvo</izvorni_sadrzaj>
    <derivirana_varijabla naziv="DomainObject.Predmet.ProtustrankaFormated_1">  LUX AETERNA d.o.o. za trgovinu i ugostiteljstvo</derivirana_varijabla>
  </DomainObject.Predmet.ProtustrankaFormated>
  <DomainObject.Predmet.ProtustrankaFormatedOIB>
    <izvorni_sadrzaj>  LUX AETERNA d.o.o. za trgovinu i ugostiteljstvo, OIB 01103371574</izvorni_sadrzaj>
    <derivirana_varijabla naziv="DomainObject.Predmet.ProtustrankaFormatedOIB_1">  LUX AETERNA d.o.o. za trgovinu i ugostiteljstvo, OIB 01103371574</derivirana_varijabla>
  </DomainObject.Predmet.ProtustrankaFormatedOIB>
  <DomainObject.Predmet.ProtustrankaFormatedWithAdress>
    <izvorni_sadrzaj> LUX AETERNA d.o.o. za trgovinu i ugostiteljstvo, Ante Starčevića 44, 21210 Solin</izvorni_sadrzaj>
    <derivirana_varijabla naziv="DomainObject.Predmet.ProtustrankaFormatedWithAdress_1"> LUX AETERNA d.o.o. za trgovinu i ugostiteljstvo, Ante Starčevića 44, 21210 Solin</derivirana_varijabla>
  </DomainObject.Predmet.ProtustrankaFormatedWithAdress>
  <DomainObject.Predmet.ProtustrankaFormatedWithAdressOIB>
    <izvorni_sadrzaj> LUX AETERNA d.o.o. za trgovinu i ugostiteljstvo, OIB 01103371574, Ante Starčevića 44, 21210 Solin</izvorni_sadrzaj>
    <derivirana_varijabla naziv="DomainObject.Predmet.ProtustrankaFormatedWithAdressOIB_1"> LUX AETERNA d.o.o. za trgovinu i ugostiteljstvo, OIB 01103371574, Ante Starčevića 44, 21210 Solin</derivirana_varijabla>
  </DomainObject.Predmet.ProtustrankaFormatedWithAdressOIB>
  <DomainObject.Predmet.ProtustrankaWithAdress>
    <izvorni_sadrzaj>LUX AETERNA d.o.o. za trgovinu i ugostiteljstvo Ante Starčevića 44, 21210 Solin</izvorni_sadrzaj>
    <derivirana_varijabla naziv="DomainObject.Predmet.ProtustrankaWithAdress_1">LUX AETERNA d.o.o. za trgovinu i ugostiteljstvo Ante Starčevića 44, 21210 Solin</derivirana_varijabla>
  </DomainObject.Predmet.ProtustrankaWithAdress>
  <DomainObject.Predmet.ProtustrankaWithAdressOIB>
    <izvorni_sadrzaj>LUX AETERNA d.o.o. za trgovinu i ugostiteljstvo, OIB 01103371574, Ante Starčevića 44, 21210 Solin</izvorni_sadrzaj>
    <derivirana_varijabla naziv="DomainObject.Predmet.ProtustrankaWithAdressOIB_1">LUX AETERNA d.o.o. za trgovinu i ugostiteljstvo, OIB 01103371574, Ante Starčevića 44, 21210 Solin</derivirana_varijabla>
  </DomainObject.Predmet.ProtustrankaWithAdressOIB>
  <DomainObject.Predmet.ProtustrankaNazivFormated>
    <izvorni_sadrzaj>LUX AETERNA d.o.o. za trgovinu i ugostiteljstvo</izvorni_sadrzaj>
    <derivirana_varijabla naziv="DomainObject.Predmet.ProtustrankaNazivFormated_1">LUX AETERNA d.o.o. za trgovinu i ugostiteljstvo</derivirana_varijabla>
  </DomainObject.Predmet.ProtustrankaNazivFormated>
  <DomainObject.Predmet.ProtustrankaNazivFormatedOIB>
    <izvorni_sadrzaj>LUX AETERNA d.o.o. za trgovinu i ugostiteljstvo, OIB 01103371574</izvorni_sadrzaj>
    <derivirana_varijabla naziv="DomainObject.Predmet.ProtustrankaNazivFormatedOIB_1">LUX AETERNA d.o.o. za trgovinu i ugostiteljstvo, OIB 01103371574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198123.14</izvorni_sadrzaj>
    <derivirana_varijabla naziv="DomainObject.Predmet.TrenutnaVrijednost_1">198123.14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LUX AETERNA d.o.o. za trgovinu i ugostiteljstvo</item>
    </izvorni_sadrzaj>
    <derivirana_varijabla naziv="DomainObject.Predmet.ProtuStrankaListFormated_1">
      <item>LUX AETERNA d.o.o. za trgovinu i ugostiteljstvo</item>
    </derivirana_varijabla>
  </DomainObject.Predmet.ProtuStrankaListFormated>
  <DomainObject.Predmet.ProtuStrankaListFormatedOIB>
    <izvorni_sadrzaj>
      <item>LUX AETERNA d.o.o. za trgovinu i ugostiteljstvo, OIB 01103371574</item>
    </izvorni_sadrzaj>
    <derivirana_varijabla naziv="DomainObject.Predmet.ProtuStrankaListFormatedOIB_1">
      <item>LUX AETERNA d.o.o. za trgovinu i ugostiteljstvo, OIB 01103371574</item>
    </derivirana_varijabla>
  </DomainObject.Predmet.ProtuStrankaListFormatedOIB>
  <DomainObject.Predmet.ProtuStrankaListFormatedWithAdress>
    <izvorni_sadrzaj>
      <item>LUX AETERNA d.o.o. za trgovinu i ugostiteljstvo, Ante Starčevića 44, 21210 Solin</item>
    </izvorni_sadrzaj>
    <derivirana_varijabla naziv="DomainObject.Predmet.ProtuStrankaListFormatedWithAdress_1">
      <item>LUX AETERNA d.o.o. za trgovinu i ugostiteljstvo, Ante Starčevića 44, 21210 Solin</item>
    </derivirana_varijabla>
  </DomainObject.Predmet.ProtuStrankaListFormatedWithAdress>
  <DomainObject.Predmet.ProtuStrankaListFormatedWithAdressOIB>
    <izvorni_sadrzaj>
      <item>LUX AETERNA d.o.o. za trgovinu i ugostiteljstvo, OIB 01103371574, Ante Starčevića 44, 21210 Solin</item>
    </izvorni_sadrzaj>
    <derivirana_varijabla naziv="DomainObject.Predmet.ProtuStrankaListFormatedWithAdressOIB_1">
      <item>LUX AETERNA d.o.o. za trgovinu i ugostiteljstvo, OIB 01103371574, Ante Starčevića 44, 21210 Solin</item>
    </derivirana_varijabla>
  </DomainObject.Predmet.ProtuStrankaListFormatedWithAdressOIB>
  <DomainObject.Predmet.ProtuStrankaListNazivFormated>
    <izvorni_sadrzaj>
      <item>LUX AETERNA d.o.o. za trgovinu i ugostiteljstvo</item>
    </izvorni_sadrzaj>
    <derivirana_varijabla naziv="DomainObject.Predmet.ProtuStrankaListNazivFormated_1">
      <item>LUX AETERNA d.o.o. za trgovinu i ugostiteljstvo</item>
    </derivirana_varijabla>
  </DomainObject.Predmet.ProtuStrankaListNazivFormated>
  <DomainObject.Predmet.ProtuStrankaListNazivFormatedOIB>
    <izvorni_sadrzaj>
      <item>LUX AETERNA d.o.o. za trgovinu i ugostiteljstvo, OIB 01103371574</item>
    </izvorni_sadrzaj>
    <derivirana_varijabla naziv="DomainObject.Predmet.ProtuStrankaListNazivFormatedOIB_1">
      <item>LUX AETERNA d.o.o. za trgovinu i ugostiteljstvo, OIB 01103371574</item>
    </derivirana_varijabla>
  </DomainObject.Predmet.ProtuStrankaListNazivFormatedOIB>
  <DomainObject.Predmet.OstaliListFormated>
    <izvorni_sadrzaj>
      <item>Miroslav Hrgović</item>
    </izvorni_sadrzaj>
    <derivirana_varijabla naziv="DomainObject.Predmet.OstaliListFormated_1">
      <item>Miroslav Hrgović</item>
    </derivirana_varijabla>
  </DomainObject.Predmet.OstaliListFormated>
  <DomainObject.Predmet.OstaliListFormatedOIB>
    <izvorni_sadrzaj>
      <item>Miroslav Hrgović, OIB 67920673005</item>
    </izvorni_sadrzaj>
    <derivirana_varijabla naziv="DomainObject.Predmet.OstaliListFormatedOIB_1">
      <item>Miroslav Hrgović, OIB 67920673005</item>
    </derivirana_varijabla>
  </DomainObject.Predmet.OstaliListFormatedOIB>
  <DomainObject.Predmet.OstaliListFormatedWithAdress>
    <izvorni_sadrzaj>
      <item>Miroslav Hrgović, Ante Starčevića 44, 21210 Solin</item>
    </izvorni_sadrzaj>
    <derivirana_varijabla naziv="DomainObject.Predmet.OstaliListFormatedWithAdress_1">
      <item>Miroslav Hrgović, Ante Starčevića 44, 21210 Solin</item>
    </derivirana_varijabla>
  </DomainObject.Predmet.OstaliListFormatedWithAdress>
  <DomainObject.Predmet.OstaliListFormatedWithAdressOIB>
    <izvorni_sadrzaj>
      <item>Miroslav Hrgović, OIB 67920673005, Ante Starčevića 44, 21210 Solin</item>
    </izvorni_sadrzaj>
    <derivirana_varijabla naziv="DomainObject.Predmet.OstaliListFormatedWithAdressOIB_1">
      <item>Miroslav Hrgović, OIB 67920673005, Ante Starčevića 44, 21210 Solin</item>
    </derivirana_varijabla>
  </DomainObject.Predmet.OstaliListFormatedWithAdressOIB>
  <DomainObject.Predmet.OstaliListNazivFormated>
    <izvorni_sadrzaj>
      <item>Miroslav Hrgović</item>
    </izvorni_sadrzaj>
    <derivirana_varijabla naziv="DomainObject.Predmet.OstaliListNazivFormated_1">
      <item>Miroslav Hrgović</item>
    </derivirana_varijabla>
  </DomainObject.Predmet.OstaliListNazivFormated>
  <DomainObject.Predmet.OstaliListNazivFormatedOIB>
    <izvorni_sadrzaj>
      <item>Miroslav Hrgović, OIB 67920673005</item>
    </izvorni_sadrzaj>
    <derivirana_varijabla naziv="DomainObject.Predmet.OstaliListNazivFormatedOIB_1">
      <item>Miroslav Hrgović, OIB 67920673005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LUX AETERNA d.o.o. za trgovinu i ugostiteljstvo</izvorni_sadrzaj>
    <derivirana_varijabla naziv="DomainObject.Predmet.ProtustrankaIDrugi_1">LUX AETERNA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LUX AETERNA d.o.o. za trgovinu i ugostiteljstvo, OIB 01103371574, Ante Starčevića 44, 21210 Solin</izvorni_sadrzaj>
    <derivirana_varijabla naziv="DomainObject.Predmet.ProtustrankaIDrugiAdressOIB_1">LUX AETERNA d.o.o. za trgovinu i ugostiteljstvo, OIB 01103371574, Ante Starčevića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 AETERNA d.o.o. za trgovinu i ugostiteljstvo</item>
      <item>FINANCIJSKA AGENCIJA, RC SPLIT</item>
      <item>Miroslav Hrgović</item>
    </izvorni_sadrzaj>
    <derivirana_varijabla naziv="DomainObject.Predmet.SudioniciListNaziv_1">
      <item>LUX AETERNA d.o.o. za trgovinu i ugostiteljstvo</item>
      <item>FINANCIJSKA AGENCIJA, RC SPLIT</item>
      <item>Miroslav Hrgović</item>
    </derivirana_varijabla>
  </DomainObject.Predmet.SudioniciListNaziv>
  <DomainObject.Predmet.SudioniciListAdressOIB>
    <izvorni_sadrzaj>
      <item>LUX AETERNA d.o.o. za trgovinu i ugostiteljstvo, OIB 01103371574, Ante Starčevića 44,21210 Solin</item>
      <item>FINANCIJSKA AGENCIJA, RC SPLIT, OIB 85821130368, Mažuranićevo šetalište 24 b,21000 Split</item>
      <item>Miroslav Hrgović, OIB 67920673005, Ante Starčevića 44,21210 Solin</item>
    </izvorni_sadrzaj>
    <derivirana_varijabla naziv="DomainObject.Predmet.SudioniciListAdressOIB_1">
      <item>LUX AETERNA d.o.o. za trgovinu i ugostiteljstvo, OIB 01103371574, Ante Starčevića 44,21210 Solin</item>
      <item>FINANCIJSKA AGENCIJA, RC SPLIT, OIB 85821130368, Mažuranićevo šetalište 24 b,21000 Split</item>
      <item>Miroslav Hrgović, OIB 67920673005, Ante Starčevića 44,21210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01103371574</item>
      <item>, OIB 85821130368</item>
      <item>, OIB 67920673005</item>
    </izvorni_sadrzaj>
    <derivirana_varijabla naziv="DomainObject.Predmet.SudioniciListNazivOIB_1">
      <item>, OIB 01103371574</item>
      <item>, OIB 85821130368</item>
      <item>, OIB 67920673005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2019.</izvorni_sadrzaj>
    <derivirana_varijabla naziv="DomainObject.Predmet.DatumZadnjeOdrzaneSudskeRadnje_1">13. veljače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St-863/2018-10</izvorni_sadrzaj>
    <derivirana_varijabla naziv="DomainObject.PredzadnjaOdlukaIzPredmeta.Oznaka_1">St-863/2018-10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1073</properties:Words>
  <properties:Characters>6025</properties:Characters>
  <properties:Lines>129</properties:Lines>
  <properties:Paragraphs>32</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2019-02-13T10:44:00Z</cp:lastPrinted>
  <dcterms:modified xmlns:xsi="http://www.w3.org/2001/XMLSchema-instance" xsi:type="dcterms:W3CDTF">2019-02-13T10:45:00Z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