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15b7" w14:paraId="d7f15b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2E10FF">
        <w:t>706</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2E10FF">
        <w:t>CRNIKA DRVO j.d.o.o, Zagreb, Kombolova 27, OIB 65705616944</w:t>
      </w:r>
      <w:r w:rsidRPr="00A52F03">
        <w:t>,</w:t>
      </w:r>
      <w:r>
        <w:t xml:space="preserve"> </w:t>
      </w:r>
      <w:r w:rsidR="00667114" w:rsidRPr="00692A21">
        <w:t xml:space="preserve">dana </w:t>
      </w:r>
      <w:r w:rsidR="002E10FF">
        <w:t>3. listopada</w:t>
      </w:r>
      <w:r w:rsidR="00A74CFB">
        <w:t xml:space="preserve">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7C14A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8442C">
        <w:t>CRNIKA DRVO j.d.o.o, Zagreb, Kombolova 27, OIB 65705616944</w:t>
      </w:r>
      <w:r w:rsidRPr="00692A21">
        <w:t>.</w:t>
      </w:r>
      <w:r w:rsidR="005A56DF" w:rsidRPr="005A56DF">
        <w:t xml:space="preserve"> </w:t>
      </w:r>
      <w:r w:rsidR="005A56DF">
        <w:t>Ste</w:t>
      </w:r>
      <w:r w:rsidR="008C5EB2">
        <w:t xml:space="preserve">čajni postupak je otvoren dana </w:t>
      </w:r>
      <w:r w:rsidR="00C8442C">
        <w:t>3. listopada</w:t>
      </w:r>
      <w:r w:rsidR="006360F9">
        <w:t xml:space="preserve"> 2018.</w:t>
      </w:r>
      <w:r w:rsidR="005A56DF">
        <w:t xml:space="preserve"> u </w:t>
      </w:r>
      <w:r w:rsidR="00A74CFB">
        <w:t>1</w:t>
      </w:r>
      <w:r w:rsidR="00C8442C">
        <w:t>4</w:t>
      </w:r>
      <w:r w:rsidR="006360F9">
        <w:t>,</w:t>
      </w:r>
      <w:r w:rsidR="007C14A3">
        <w:t>0</w:t>
      </w:r>
      <w:r w:rsidR="004C3C15">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C8442C" w:rsidRPr="00C14484">
        <w:t>Tomislav Čoga, Zagreb, Vranovinski ogranak I. 2, OIB 82870226709</w:t>
      </w:r>
      <w:r w:rsidR="006F2F66">
        <w:t>.</w:t>
      </w:r>
    </w:p>
    <w:p w:rsidRDefault="00C8442C" w:rsidP="00280A59" w:rsidR="00280A59">
      <w:pPr>
        <w:pStyle w:val="Odlomakpopisa"/>
        <w:jc w:val="both"/>
      </w:pPr>
      <w:r>
        <w:t xml:space="preserve"> </w:t>
      </w:r>
    </w:p>
    <w:p w:rsidRDefault="00514EDC" w:rsidP="007C14A3"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8442C">
        <w:t>CRNIKA DRVO j.d.o.o, Zagreb, Kombolova 27, OIB 65705616944</w:t>
      </w:r>
      <w:r w:rsidR="008C5EB2">
        <w:t xml:space="preserve">, s </w:t>
      </w:r>
      <w:r w:rsidR="00A74CFB">
        <w:t xml:space="preserve">danom </w:t>
      </w:r>
      <w:r w:rsidR="00C8442C">
        <w:t>3. listopada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7C14A3" w:rsidR="00770155">
      <w:pPr>
        <w:numPr>
          <w:ilvl w:val="0"/>
          <w:numId w:val="9"/>
        </w:numPr>
        <w:jc w:val="both"/>
      </w:pPr>
      <w:r>
        <w:t xml:space="preserve">Nakon pravomoćnosti ovog rješenja dužnik </w:t>
      </w:r>
      <w:r w:rsidR="00C8442C">
        <w:t>CRNIKA DRVO j.d.o.o, Zagreb, Kombolova 27, OIB 65705616944</w:t>
      </w:r>
      <w:r>
        <w:t>, će biti brisan iz sudskog registra ovog suda.</w:t>
      </w:r>
    </w:p>
    <w:p w:rsidRDefault="004C3C15" w:rsidP="004C3C15" w:rsidR="004C3C15">
      <w:pPr>
        <w:pStyle w:val="Odlomakpopisa"/>
      </w:pPr>
    </w:p>
    <w:p w:rsidRDefault="008A3052" w:rsidP="008A3052" w:rsidR="008A3052">
      <w:pPr>
        <w:pStyle w:val="Odlomakpopisa"/>
        <w:numPr>
          <w:ilvl w:val="0"/>
          <w:numId w:val="9"/>
        </w:numPr>
        <w:jc w:val="both"/>
      </w:pPr>
      <w:r>
        <w:t xml:space="preserve">Nalaže se Financijskoj agenciji da naloži banci prijenos zaplijenjenog iznosa predujma od </w:t>
      </w:r>
      <w:r w:rsidR="00C8442C">
        <w:t>325,</w:t>
      </w:r>
      <w:r>
        <w:t xml:space="preserve">00 kn na račun ovog suda IBAN: HR9223900011300000460, model HR00, pozivom na broj </w:t>
      </w:r>
      <w:r w:rsidR="00C8442C">
        <w:t>706</w:t>
      </w:r>
      <w:r>
        <w:t>-1</w:t>
      </w:r>
      <w:r w:rsidR="00A74CFB">
        <w:t>7</w:t>
      </w:r>
      <w:r>
        <w:t>.</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C8442C" w:rsidP="00C8442C" w:rsidR="00C8442C">
      <w:pPr>
        <w:ind w:firstLine="708"/>
        <w:jc w:val="both"/>
      </w:pPr>
      <w:r>
        <w:t xml:space="preserve">FINA-a Regionalni centar Zagreb, podnijela je ovom sudu dana 28. veljače 2017. prijedlog za otvaranje stečajnog postupka nad dužnikom CRNIKA DRVO j.d.o.o, Zagreb, Kombolova 27, OIB 65705616944.  </w:t>
      </w:r>
    </w:p>
    <w:p w:rsidRDefault="00C8442C" w:rsidP="00C8442C" w:rsidR="00C8442C">
      <w:pPr>
        <w:ind w:firstLine="708"/>
        <w:jc w:val="both"/>
      </w:pPr>
      <w:r>
        <w:t xml:space="preserve"> </w:t>
      </w:r>
    </w:p>
    <w:p w:rsidRDefault="00C8442C" w:rsidP="00C8442C" w:rsidR="00C8442C">
      <w:pPr>
        <w:ind w:firstLine="708"/>
        <w:jc w:val="both"/>
      </w:pPr>
      <w:r>
        <w:t xml:space="preserve">Prijedlog je podnesen temeljem odredbe članka 110. stavka 1. Stečajnog zakona (Narodne novine broj 78/15, 104/17, dalje u tekstu: SZ-a). U prijedlogu predlagatelj navodi da na dan 24. veljače 2017. dužnik u Očevidniku redoslijeda osnova za plaćanje ima evidentirane </w:t>
      </w:r>
      <w:r>
        <w:lastRenderedPageBreak/>
        <w:t xml:space="preserve">neizvršene osnove za plaćanje u neprekinutom razdoblju od 120 dana u ukupnom iznosu od 23.301,82 kn, te da dužnik ima jednog zaposlenog. </w:t>
      </w:r>
    </w:p>
    <w:p w:rsidRDefault="00C8442C" w:rsidP="00C8442C" w:rsidR="00C8442C">
      <w:pPr>
        <w:ind w:firstLine="708"/>
        <w:jc w:val="both"/>
      </w:pPr>
    </w:p>
    <w:p w:rsidRDefault="00C8442C" w:rsidP="00C8442C" w:rsidR="00C8442C">
      <w:pPr>
        <w:ind w:firstLine="708"/>
        <w:jc w:val="both"/>
      </w:pPr>
      <w:r>
        <w:t>Rješenjem ovog suda posl.br. 4 St-706/17 od 3. siječnja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C8442C" w:rsidP="00C8442C" w:rsidR="00C8442C" w:rsidRPr="005F7ED3">
      <w:pPr>
        <w:ind w:firstLine="708"/>
        <w:jc w:val="both"/>
      </w:pPr>
    </w:p>
    <w:p w:rsidRDefault="00C8442C" w:rsidP="00C8442C" w:rsidR="00C8442C">
      <w:pPr>
        <w:ind w:firstLine="708"/>
        <w:jc w:val="both"/>
      </w:pPr>
      <w:r>
        <w:t xml:space="preserve">Podnescima od 5. siječnja 2018. i 2. ožujka 2018. FINA je izvijestila sud da ostaje kod prijedloga za otvaranje stečajnog postupka. </w:t>
      </w:r>
    </w:p>
    <w:p w:rsidRDefault="00C8442C" w:rsidP="00C8442C" w:rsidR="00C8442C">
      <w:pPr>
        <w:ind w:firstLine="708"/>
        <w:jc w:val="both"/>
      </w:pPr>
    </w:p>
    <w:p w:rsidRDefault="00C8442C" w:rsidP="00C8442C" w:rsidR="00C8442C">
      <w:pPr>
        <w:ind w:firstLine="708"/>
        <w:jc w:val="both"/>
      </w:pPr>
      <w:r>
        <w:t>Podneskom od 19. veljače 2018. dužnik se usprotivio prijedlogu za otvaranje stečajnog postupka, navodeći da je kod ovog suda pod poslovnim brojem P-1298/16 u tijeku parnični postupak radi isplate protiv inozemnog partnera IN Silva International GmbH, Lindenenstrasse 6, Njemačka, za iznos od 1.582.687,51 kn. Nadalje, navodi da dužnik ima spor s Ministarstvom financija, Porezna uprava, Područni ured Zagreb, Služba za nadzor, vezano uz nenaplaćeni povrat PDV-a, koji postupak je u tijeku kod Ministarstva financija, Samostalne službe za drugostupanjski upravni postupak Zagreb, a u slučaju negativnog rješenja pokrenut će se upravni spor podnošenjem upravne tužbe. Isto tako ističe da dužnik nema nekretnina, niti pokretnina, te da, osim navedenog, nema drugih potraživanja ili sporova. Podnescima od 16. travnja 2018. i 12. lipnja 2018. dužnik je ustrajao kod navoda iznesenih u podnesku od 19. veljače 2018.</w:t>
      </w:r>
    </w:p>
    <w:p w:rsidRDefault="00C8442C" w:rsidP="00C8442C" w:rsidR="00C8442C">
      <w:pPr>
        <w:ind w:firstLine="708"/>
        <w:jc w:val="both"/>
      </w:pPr>
    </w:p>
    <w:p w:rsidRDefault="00C8442C" w:rsidP="00C8442C" w:rsidR="00C8442C">
      <w:pPr>
        <w:ind w:firstLine="708"/>
        <w:jc w:val="both"/>
      </w:pPr>
      <w:r w:rsidRPr="005F7ED3">
        <w:t xml:space="preserve">Na </w:t>
      </w:r>
      <w:r>
        <w:t>ročište</w:t>
      </w:r>
      <w:r w:rsidRPr="005F7ED3">
        <w:t xml:space="preserve"> </w:t>
      </w:r>
      <w:r>
        <w:t xml:space="preserve">radi očitovanja o prijedlogu za otvaranje stečajnoga postupka od 17. travnja 2018. nisu pristupili niti predlagatelj, niti dužnik, niti zakonski zastupnik dužnika. Sud je zaključkom od 17. travnja 2018. zatražio od javnih tijela koja vode evidenciju o određenoj vrsti imovine dostavu podataka iz njihovih službenih evidencija o tome da li je dužnik evidentiran kao vlasnik imovine. </w:t>
      </w:r>
    </w:p>
    <w:p w:rsidRDefault="00C8442C" w:rsidP="00C8442C" w:rsidR="00C8442C">
      <w:pPr>
        <w:ind w:firstLine="708"/>
        <w:jc w:val="both"/>
      </w:pPr>
    </w:p>
    <w:p w:rsidRDefault="00C8442C" w:rsidP="00C8442C" w:rsidR="00C8442C">
      <w:pPr>
        <w:ind w:firstLine="708"/>
        <w:jc w:val="both"/>
      </w:pPr>
      <w:r>
        <w:t>Uvidom u</w:t>
      </w:r>
      <w:r w:rsidRPr="00A44D76">
        <w:t xml:space="preserve"> pribavljen</w:t>
      </w:r>
      <w:r>
        <w:t>e podatke</w:t>
      </w:r>
      <w:r w:rsidRPr="00A44D76">
        <w:t xml:space="preserve"> iz informacijskog sustava zemljišnih knjiga (list </w:t>
      </w:r>
      <w:r>
        <w:t>37 i 38</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26. travnja 2018. (list 39 spisa) utvrđeno je da dužnik nije registriran kao vlasnik zrakoplova. Uvidom u</w:t>
      </w:r>
      <w:r w:rsidRPr="00A44D76">
        <w:t xml:space="preserve"> obavijest Ministarstva mora, prometa i infrastrukture od </w:t>
      </w:r>
      <w:r>
        <w:t>27. travnja 2018.</w:t>
      </w:r>
      <w:r w:rsidRPr="00A44D76">
        <w:t xml:space="preserve"> (list </w:t>
      </w:r>
      <w:r>
        <w:t>42</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Stanice za tehnički pregled vozila Zagreb 1, </w:t>
      </w:r>
      <w:r w:rsidRPr="003A3ECE">
        <w:t xml:space="preserve">od </w:t>
      </w:r>
      <w:r>
        <w:t>30. travnja 2018. (list 43 spisa) utvrđeno je da dužnik nije</w:t>
      </w:r>
      <w:r w:rsidRPr="008F3D3E">
        <w:t xml:space="preserve"> </w:t>
      </w:r>
      <w:r>
        <w:t>evidentiran kao vlasnik vozila. Uvidom u</w:t>
      </w:r>
      <w:r w:rsidRPr="00A44D76">
        <w:t xml:space="preserve"> obavijest Središnjeg klirinško depozitarnog društva d.d. od </w:t>
      </w:r>
      <w:r>
        <w:t>11. svibnja 2018.</w:t>
      </w:r>
      <w:r w:rsidRPr="00A44D76">
        <w:t xml:space="preserve"> (list </w:t>
      </w:r>
      <w:r>
        <w:t xml:space="preserve">45 </w:t>
      </w:r>
      <w:r w:rsidRPr="00A44D76">
        <w:t xml:space="preserve">spisa) </w:t>
      </w:r>
      <w:r>
        <w:t>utvrđeno je</w:t>
      </w:r>
      <w:r w:rsidRPr="00A44D76">
        <w:t xml:space="preserve"> da u sustavu SKDD d.d. ne postoji račun nematerijaliziranih vrijednosnih papira dužnika.</w:t>
      </w:r>
      <w:r w:rsidRPr="00392EE6">
        <w:t xml:space="preserve"> </w:t>
      </w:r>
      <w:r>
        <w:t xml:space="preserve">Uvidom u uvjerenje Državne geodetske uprave od 11. svibnja 2018. (list 46 spisa) utvrđeno je da dužnik nije upisan u katastarski operat. </w:t>
      </w:r>
    </w:p>
    <w:p w:rsidRDefault="00C8442C" w:rsidP="00C8442C" w:rsidR="00C8442C">
      <w:pPr>
        <w:ind w:firstLine="708"/>
        <w:jc w:val="both"/>
      </w:pPr>
    </w:p>
    <w:p w:rsidRDefault="00C8442C" w:rsidP="00C8442C" w:rsidR="00C8442C">
      <w:pPr>
        <w:ind w:firstLine="708"/>
        <w:jc w:val="both"/>
      </w:pPr>
      <w:r>
        <w:t xml:space="preserve">Nadalje, uvidom u potvrdu FINA-e o blokadi računa i novčanih sredstava dužnika od 25. travnja 2018. (list 41 spisa) sud je utvrdio da na dan izdavanja potvrde u Očevidniku redoslijeda osnova za plaćanje dužnik ima evidentirane neizvršene osnove za plaćanje u </w:t>
      </w:r>
      <w:r>
        <w:lastRenderedPageBreak/>
        <w:t xml:space="preserve">neprekinutom razdoblju od 544 dana, time da nepodmirene obveze na dan izdavanja potvrde iznose 24.584,61 kn. </w:t>
      </w:r>
    </w:p>
    <w:p w:rsidRDefault="00C8442C" w:rsidP="00C8442C" w:rsidR="00C8442C">
      <w:pPr>
        <w:ind w:firstLine="708"/>
        <w:jc w:val="both"/>
      </w:pPr>
    </w:p>
    <w:p w:rsidRDefault="00C8442C" w:rsidP="00C8442C" w:rsidR="00C8442C">
      <w:pPr>
        <w:ind w:firstLine="708"/>
        <w:jc w:val="both"/>
      </w:pPr>
      <w:r>
        <w:t>Na ročište radi rasprave o pretpostavkama za otvaranje stečajnog postupka nad dužnikom od 14. lipnja 2018. također nisu pristupili niti dužnik, niti zakonski zastupnik dužnika.</w:t>
      </w:r>
    </w:p>
    <w:p w:rsidRDefault="00FE29F5" w:rsidP="00773270" w:rsidR="00FE29F5">
      <w:pPr>
        <w:ind w:firstLine="708"/>
        <w:jc w:val="both"/>
      </w:pPr>
    </w:p>
    <w:p w:rsidRDefault="00063CEB" w:rsidP="00773270"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C8442C" w:rsidP="00C8442C" w:rsidR="00C8442C">
      <w:pPr>
        <w:ind w:firstLine="708"/>
        <w:jc w:val="both"/>
      </w:pPr>
      <w:r>
        <w:t>Dakle, i</w:t>
      </w:r>
      <w:r w:rsidRPr="005F7ED3">
        <w:t>z</w:t>
      </w:r>
      <w:r>
        <w:t xml:space="preserve"> potvrde FINA-e o od 25. travnja 2018. nedvojbeno proizlazi da je kod dužnika ostvaren stečajni razlog nesposobnosti za plaćanje sukladno odredbi čl. 6. st. 1., 2. i 4. SZ-a.</w:t>
      </w:r>
    </w:p>
    <w:p w:rsidRDefault="00C8442C" w:rsidP="00063CEB" w:rsidR="00A74CFB" w:rsidRPr="00435B5D">
      <w:pPr>
        <w:ind w:firstLine="708"/>
        <w:jc w:val="both"/>
      </w:pPr>
      <w:r>
        <w:t xml:space="preserve"> </w:t>
      </w: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C8442C">
        <w:t>706</w:t>
      </w:r>
      <w:r w:rsidR="00A74CFB">
        <w:t>/17</w:t>
      </w:r>
      <w:r w:rsidRPr="00692A21">
        <w:t xml:space="preserve"> od </w:t>
      </w:r>
      <w:r w:rsidR="00C8442C">
        <w:t>31. kolovoza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C8442C" w:rsidP="00C8442C" w:rsidR="00C8442C">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r>
        <w:t xml:space="preserve"> </w:t>
      </w:r>
    </w:p>
    <w:p w:rsidRDefault="00C8442C" w:rsidP="00C8442C" w:rsidR="00C8442C">
      <w:pPr>
        <w:ind w:firstLine="708"/>
        <w:jc w:val="both"/>
      </w:pPr>
    </w:p>
    <w:p w:rsidRDefault="00C8442C" w:rsidP="00C8442C" w:rsidR="00C8442C">
      <w:pPr>
        <w:ind w:firstLine="708"/>
        <w:jc w:val="both"/>
      </w:pPr>
      <w:r>
        <w:t xml:space="preserve">Što se pak tiče navoda dužnika da isti ima novčano potraživanje prema inozemnom partneru u iznosu od preko 1,5 milijuna kuna, koje je utuženo u predmetu Trgovačkog suda u Zagrebu broj P-1298/16, kao i potraživanje prema Poreznoj upravi vezano uz nenaplaćeni povrat PDV-a, a vezano uz koje je u tijeku upravni postupak, ovaj sud ističe da te okolnosti same po sebi ne priječe donošenje odluke o otvaranju i istovremenom zaključenju stečajnog postupka u smislu odredaba čl. 132. SZ-a. Naime, iako novčane tražbine dužnika prema trećim osobama predstavljaju njegovu imovinu, nije riječ o imovini koja zasad fizički postoji u smislu da bi se ista mogla unovčiti i iz unovčenih sredstava namirivati troškovi stečajnog postupka i tražbine stečajnih vjerovnika. Naime, iz navoda samog dužnika jasno proizlazi da je riječ o novčanim potraživanjima dužnika prema trećim osobama, koja potraživanja su predmetom parničnog odnosno upravnog postupka, što znači da su potraživanja sporna i tek u slučaju dužnikovog uspjeha u tim postupcima i naplate tih potraživanja od dužnikovih </w:t>
      </w:r>
      <w:r>
        <w:lastRenderedPageBreak/>
        <w:t>dužnika ostvarila bi se novčana sredstva potrebna za pokriće troškova otvorenoga stečajnog postupka. Sud posebno naglašava da niti donošenje rješenja o otvaranju stečajnog postupka sukladno odredbama čl. 129. i 130. SZ-a, a niti donošenje rješenja o otvaranju i zaključenju stečajnog postupka sukladno odredbi čl. 132. SZ-a, ni na koji način ne utječe na daljnje vođenje parničnog ili upravnog postupka, jer takve postupke tada nastavlja stečajni upravitelj, odnosno nastavlja pravni slijednik dužnika, a to je stečajna masa iza stečajnog dužnika koja se upisuje u sudski registar, te u ime i za račun koje stečajni upravitelj i nadalje može voditi postupak radi naplate novčanog potraživanja prema dužnikovim dužnicima.</w:t>
      </w:r>
    </w:p>
    <w:p w:rsidRDefault="00D30745" w:rsidP="00C8442C" w:rsidR="00D30745">
      <w:pPr>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8442C">
        <w:t>3. listopada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C8442C">
        <w:t>31. kolovoza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C8442C">
        <w:t>31. kolovoza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8A3052" w:rsidR="008A3052">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w:t>
      </w:r>
      <w:r w:rsidR="00C8442C">
        <w:t xml:space="preserve">obzirom da je Financijska agencija u prijedlogu za otvaranje stečajnog postupka navela da dužnik na ime </w:t>
      </w:r>
      <w:r w:rsidR="00C8442C">
        <w:lastRenderedPageBreak/>
        <w:t xml:space="preserve">predujma za namirenje troškova stečajnoga postupka ima zaplijenjena novčana sredstva u iznosu od 325,00 kn, </w:t>
      </w:r>
      <w:r>
        <w:t>riješeno je kao pod točkom V. izreke ovog rješenja.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C8442C">
        <w:t>3. listopada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8442C"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C8442C">
        <w:t>objave ovog</w:t>
      </w:r>
      <w:r>
        <w:t xml:space="preserve"> rješenja na mrežn</w:t>
      </w:r>
      <w:r w:rsidR="00C8442C">
        <w:t xml:space="preserve">oj </w:t>
      </w:r>
      <w:r>
        <w:t>stranic</w:t>
      </w:r>
      <w:r w:rsidR="00C8442C">
        <w:t>i</w:t>
      </w:r>
      <w:r>
        <w:t xml:space="preserve">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514EDC" w:rsidP="00E9721F" w:rsidR="00514EDC" w:rsidRPr="00692A21"/>
    <w:sectPr w:rsidSect="00A74CFB" w:rsidR="00514EDC" w:rsidRPr="00692A21">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4B5F">
      <w:rPr>
        <w:rStyle w:val="Brojstranice"/>
        <w:noProof/>
      </w:rPr>
      <w:t>5</w:t>
    </w:r>
    <w:r>
      <w:rPr>
        <w:rStyle w:val="Brojstranice"/>
      </w:rPr>
      <w:fldChar w:fldCharType="end"/>
    </w:r>
  </w:p>
  <w:p w:rsidRDefault="00667114" w:rsidR="00667114">
    <w:pPr>
      <w:pStyle w:val="Zaglavlje"/>
    </w:pPr>
    <w:r>
      <w:t xml:space="preserve">                                                                                                                                 </w:t>
    </w:r>
    <w:r w:rsidR="00E55186" w:rsidRPr="00435B5D">
      <w:t>4 St-</w:t>
    </w:r>
    <w:r w:rsidR="002E10FF">
      <w:t>706</w:t>
    </w:r>
    <w:r w:rsidR="00A74CFB">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10FF"/>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4B5F"/>
    <w:rsid w:val="005D5F5F"/>
    <w:rsid w:val="005E67DB"/>
    <w:rsid w:val="005F5763"/>
    <w:rsid w:val="005F71CE"/>
    <w:rsid w:val="00602765"/>
    <w:rsid w:val="00626049"/>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3270"/>
    <w:rsid w:val="007741BC"/>
    <w:rsid w:val="00774E68"/>
    <w:rsid w:val="007861DF"/>
    <w:rsid w:val="007A550F"/>
    <w:rsid w:val="007C14A3"/>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8442C"/>
    <w:rsid w:val="00C92655"/>
    <w:rsid w:val="00C95D79"/>
    <w:rsid w:val="00CA29F8"/>
    <w:rsid w:val="00CB155B"/>
    <w:rsid w:val="00CB739D"/>
    <w:rsid w:val="00CE03D0"/>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E29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D4B5F"/>
    <w:rPr>
      <w:color w:val="808080"/>
      <w:bdr w:space="0" w:sz="0" w:color="auto" w:val="none"/>
      <w:shd w:fill="auto" w:color="auto" w:val="clear"/>
    </w:rPr>
  </w:style>
  <w:style w:customStyle="true" w:styleId="eSPISCCParagraphDefaultFont" w:type="character">
    <w:name w:val="eSPIS_CC_Paragraph Default Font"/>
    <w:basedOn w:val="Zadanifontodlomka"/>
    <w:rsid w:val="005D4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B5F"/>
    <w:rPr>
      <w:bdr w:space="0" w:sz="0" w:color="auto" w:val="none"/>
      <w:shd w:fill="FFFFCC" w:color="auto" w:val="clear"/>
      <w:lang w:val="hr-HR"/>
    </w:rPr>
  </w:style>
  <w:style w:customStyle="true" w:styleId="PozadinaSvijetloCrvena" w:type="character">
    <w:name w:val="Pozadina_SvijetloCrvena"/>
    <w:basedOn w:val="eSPISCCParagraphDefaultFont"/>
    <w:rsid w:val="005D4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D4B5F"/>
    <w:rPr>
      <w:color w:val="808080"/>
      <w:bdr w:color="auto" w:space="0" w:sz="0" w:val="none"/>
      <w:shd w:color="auto" w:fill="auto" w:val="clear"/>
    </w:rPr>
  </w:style>
  <w:style w:customStyle="1" w:styleId="eSPISCCParagraphDefaultFont" w:type="character">
    <w:name w:val="eSPIS_CC_Paragraph Default Font"/>
    <w:basedOn w:val="Zadanifontodlomka"/>
    <w:rsid w:val="005D4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B5F"/>
    <w:rPr>
      <w:bdr w:color="auto" w:space="0" w:sz="0" w:val="none"/>
      <w:shd w:color="auto" w:fill="FFFFCC" w:val="clear"/>
      <w:lang w:val="hr-HR"/>
    </w:rPr>
  </w:style>
  <w:style w:customStyle="1" w:styleId="PozadinaSvijetloCrvena" w:type="character">
    <w:name w:val="Pozadina_SvijetloCrvena"/>
    <w:basedOn w:val="eSPISCCParagraphDefaultFont"/>
    <w:rsid w:val="005D4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St-706/2017</izvorni_sadrzaj>
    <derivirana_varijabla naziv="DomainObject.Predmet.OznakaBroj_1">St-706/2017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CRNIKA DRVO j.d.o.o. za trgovinu i usluge zastupanog po punomoćniku Mihajlo Gajić; Miljenko Laber</izvorni_sadrzaj>
    <derivirana_varijabla naziv="DomainObject.Predmet.ProtustrankaFormated_1">  CRNIKA DRVO j.d.o.o. za trgovinu i usluge zastupanog po punomoćniku Mihajlo Gajić; Miljenko Laber</derivirana_varijabla>
  </DomainObject.Predmet.ProtustrankaFormated>
  <DomainObject.Predmet.ProtustrankaFormatedOIB>
    <izvorni_sadrzaj>  CRNIKA DRVO j.d.o.o. za trgovinu i usluge, OIB 65705616944 zastupanog po punomoćniku Mihajlo Gajić; Miljenko Laber</izvorni_sadrzaj>
    <derivirana_varijabla naziv="DomainObject.Predmet.ProtustrankaFormatedOIB_1">  CRNIKA DRVO j.d.o.o. za trgovinu i usluge, OIB 65705616944 zastupanog po punomoćniku Mihajlo Gajić; Miljenko Laber</derivirana_varijabla>
  </DomainObject.Predmet.ProtustrankaFormatedOIB>
  <DomainObject.Predmet.ProtustrankaFormatedWithAdress>
    <izvorni_sadrzaj> CRNIKA DRVO j.d.o.o. za trgovinu i usluge, Kombolova 27 , 10000 Zagreb zastupanog po punomoćniku Mihajlo Gajić; Miljenko Laber</izvorni_sadrzaj>
    <derivirana_varijabla naziv="DomainObject.Predmet.ProtustrankaFormatedWithAdress_1"> CRNIKA DRVO j.d.o.o. za trgovinu i usluge, Kombolova 27 , 10000 Zagreb zastupanog po punomoćniku Mihajlo Gajić; Miljenko Laber</derivirana_varijabla>
  </DomainObject.Predmet.ProtustrankaFormatedWithAdress>
  <DomainObject.Predmet.ProtustrankaFormatedWithAdressOIB>
    <izvorni_sadrzaj> CRNIKA DRVO j.d.o.o. za trgovinu i usluge, OIB 65705616944, Kombolova 27 , 10000 Zagreb zastupanog po punomoćniku Mihajlo Gajić; Miljenko Laber</izvorni_sadrzaj>
    <derivirana_varijabla naziv="DomainObject.Predmet.ProtustrankaFormatedWithAdressOIB_1"> CRNIKA DRVO j.d.o.o. za trgovinu i usluge, OIB 65705616944, Kombolova 27 , 10000 Zagreb zastupanog po punomoćniku Mihajlo Gajić; Miljenko Laber</derivirana_varijabla>
  </DomainObject.Predmet.ProtustrankaFormatedWithAdressOIB>
  <DomainObject.Predmet.ProtustrankaWithAdress>
    <izvorni_sadrzaj>CRNIKA DRVO j.d.o.o. za trgovinu i usluge Kombolova 27 , 10000 Zagreb</izvorni_sadrzaj>
    <derivirana_varijabla naziv="DomainObject.Predmet.ProtustrankaWithAdress_1">CRNIKA DRVO j.d.o.o. za trgovinu i usluge Kombolova 27 , 10000 Zagreb</derivirana_varijabla>
  </DomainObject.Predmet.ProtustrankaWithAdress>
  <DomainObject.Predmet.ProtustrankaWithAdressOIB>
    <izvorni_sadrzaj>CRNIKA DRVO j.d.o.o. za trgovinu i usluge, OIB 65705616944, Kombolova 27 , 10000 Zagreb</izvorni_sadrzaj>
    <derivirana_varijabla naziv="DomainObject.Predmet.ProtustrankaWithAdressOIB_1">CRNIKA DRVO j.d.o.o. za trgovinu i usluge, OIB 65705616944, Kombolova 27 , 10000 Zagreb</derivirana_varijabla>
  </DomainObject.Predmet.ProtustrankaWithAdressOIB>
  <DomainObject.Predmet.ProtustrankaNazivFormated>
    <izvorni_sadrzaj>CRNIKA DRVO j.d.o.o. za trgovinu i usluge</izvorni_sadrzaj>
    <derivirana_varijabla naziv="DomainObject.Predmet.ProtustrankaNazivFormated_1">CRNIKA DRVO j.d.o.o. za trgovinu i usluge</derivirana_varijabla>
  </DomainObject.Predmet.ProtustrankaNazivFormated>
  <DomainObject.Predmet.ProtustrankaNazivFormatedOIB>
    <izvorni_sadrzaj>CRNIKA DRVO j.d.o.o. za trgovinu i usluge, OIB 65705616944</izvorni_sadrzaj>
    <derivirana_varijabla naziv="DomainObject.Predmet.ProtustrankaNazivFormatedOIB_1">CRNIKA DRVO j.d.o.o. za trgovinu i usluge, OIB 65705616944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CRNIKA DRVO j.d.o.o. za trgovinu i usluge zastupanog po punomoćniku Mihajlo Gajić; Miljenko Laber</item>
    </izvorni_sadrzaj>
    <derivirana_varijabla naziv="DomainObject.Predmet.ProtuStrankaListFormated_1">
      <item>CRNIKA DRVO j.d.o.o. za trgovinu i usluge zastupanog po punomoćniku Mihajlo Gajić; Miljenko Laber</item>
    </derivirana_varijabla>
  </DomainObject.Predmet.ProtuStrankaListFormated>
  <DomainObject.Predmet.ProtuStrankaListFormatedOIB>
    <izvorni_sadrzaj>
      <item>CRNIKA DRVO j.d.o.o. za trgovinu i usluge, OIB 65705616944 zastupanog po punomoćniku Mihajlo Gajić; Miljenko Laber</item>
    </izvorni_sadrzaj>
    <derivirana_varijabla naziv="DomainObject.Predmet.ProtuStrankaListFormatedOIB_1">
      <item>CRNIKA DRVO j.d.o.o. za trgovinu i usluge, OIB 65705616944 zastupanog po punomoćniku Mihajlo Gajić; Miljenko Laber</item>
    </derivirana_varijabla>
  </DomainObject.Predmet.ProtuStrankaListFormatedOIB>
  <DomainObject.Predmet.ProtuStrankaListFormatedWithAdress>
    <izvorni_sadrzaj>
      <item>CRNIKA DRVO j.d.o.o. za trgovinu i usluge, Kombolova 27 , 10000 Zagreb zastupanog po punomoćniku Mihajlo Gajić; Miljenko Laber</item>
    </izvorni_sadrzaj>
    <derivirana_varijabla naziv="DomainObject.Predmet.ProtuStrankaListFormatedWithAdress_1">
      <item>CRNIKA DRVO j.d.o.o. za trgovinu i usluge, Kombolova 27 , 10000 Zagreb zastupanog po punomoćniku Mihajlo Gajić; Miljenko Laber</item>
    </derivirana_varijabla>
  </DomainObject.Predmet.ProtuStrankaListFormatedWithAdress>
  <DomainObject.Predmet.ProtuStrankaListFormatedWithAdressOIB>
    <izvorni_sadrzaj>
      <item>CRNIKA DRVO j.d.o.o. za trgovinu i usluge, OIB 65705616944, Kombolova 27 , 10000 Zagreb zastupanog po punomoćniku Mihajlo Gajić; Miljenko Laber</item>
    </izvorni_sadrzaj>
    <derivirana_varijabla naziv="DomainObject.Predmet.ProtuStrankaListFormatedWithAdressOIB_1">
      <item>CRNIKA DRVO j.d.o.o. za trgovinu i usluge, OIB 65705616944, Kombolova 27 , 10000 Zagreb zastupanog po punomoćniku Mihajlo Gajić; Miljenko Laber</item>
    </derivirana_varijabla>
  </DomainObject.Predmet.ProtuStrankaListFormatedWithAdressOIB>
  <DomainObject.Predmet.ProtuStrankaListNazivFormated>
    <izvorni_sadrzaj>
      <item>CRNIKA DRVO j.d.o.o. za trgovinu i usluge</item>
    </izvorni_sadrzaj>
    <derivirana_varijabla naziv="DomainObject.Predmet.ProtuStrankaListNazivFormated_1">
      <item>CRNIKA DRVO j.d.o.o. za trgovinu i usluge</item>
    </derivirana_varijabla>
  </DomainObject.Predmet.ProtuStrankaListNazivFormated>
  <DomainObject.Predmet.ProtuStrankaListNazivFormatedOIB>
    <izvorni_sadrzaj>
      <item>CRNIKA DRVO j.d.o.o. za trgovinu i usluge, OIB 65705616944</item>
    </izvorni_sadrzaj>
    <derivirana_varijabla naziv="DomainObject.Predmet.ProtuStrankaListNazivFormatedOIB_1">
      <item>CRNIKA DRVO j.d.o.o. za trgovinu i usluge, OIB 65705616944</item>
    </derivirana_varijabla>
  </DomainObject.Predmet.ProtuStrankaListNazivFormatedOIB>
  <DomainObject.Predmet.OstaliListFormated>
    <izvorni_sadrzaj>
      <item>Mihajlo Gajić punomoćnik sudionika u postupku CRNIKA DRVO j.d.o.o. za trgovinu i usluge</item>
      <item>Miljenko Laber punomoćnik sudionika u postupku CRNIKA DRVO j.d.o.o. za trgovinu i usluge</item>
    </izvorni_sadrzaj>
    <derivirana_varijabla naziv="DomainObject.Predmet.OstaliListFormated_1">
      <item>Mihajlo Gajić punomoćnik sudionika u postupku CRNIKA DRVO j.d.o.o. za trgovinu i usluge</item>
      <item>Miljenko Laber punomoćnik sudionika u postupku CRNIKA DRVO j.d.o.o. za trgovinu i usluge</item>
    </derivirana_varijabla>
  </DomainObject.Predmet.OstaliListFormated>
  <DomainObject.Predmet.OstaliListFormatedOIB>
    <izvorni_sadrzaj>
      <item>Mihajlo Gajić, OIB 44085948639 punomoćnik sudionika u postupku CRNIKA DRVO j.d.o.o. za trgovinu i usluge</item>
      <item>Miljenko Laber, OIB 25718093473 punomoćnik sudionika u postupku CRNIKA DRVO j.d.o.o. za trgovinu i usluge</item>
    </izvorni_sadrzaj>
    <derivirana_varijabla naziv="DomainObject.Predmet.OstaliListFormatedOIB_1">
      <item>Mihajlo Gajić, OIB 44085948639 punomoćnik sudionika u postupku CRNIKA DRVO j.d.o.o. za trgovinu i usluge</item>
      <item>Miljenko Laber, OIB 25718093473 punomoćnik sudionika u postupku CRNIKA DRVO j.d.o.o. za trgovinu i usluge</item>
    </derivirana_varijabla>
  </DomainObject.Predmet.OstaliListFormatedOIB>
  <DomainObject.Predmet.OstaliListFormatedWithAdress>
    <izvorni_sadrzaj>
      <item>Mihajlo Gajić, Garešnička 26, 43000 Brezovac punomoćnik sudionika u postupku CRNIKA DRVO j.d.o.o. za trgovinu i usluge</item>
      <item>Miljenko Laber, Mihanovićeva 2a, 43000 Bjelovar punomoćnik sudionika u postupku CRNIKA DRVO j.d.o.o. za trgovinu i usluge</item>
    </izvorni_sadrzaj>
    <derivirana_varijabla naziv="DomainObject.Predmet.OstaliListFormatedWithAdress_1">
      <item>Mihajlo Gajić, Garešnička 26, 43000 Brezovac punomoćnik sudionika u postupku CRNIKA DRVO j.d.o.o. za trgovinu i usluge</item>
      <item>Miljenko Laber, Mihanovićeva 2a, 43000 Bjelovar punomoćnik sudionika u postupku CRNIKA DRVO j.d.o.o. za trgovinu i usluge</item>
    </derivirana_varijabla>
  </DomainObject.Predmet.OstaliListFormatedWithAdress>
  <DomainObject.Predmet.OstaliListFormatedWithAdressOIB>
    <izvorni_sadrzaj>
      <item>Mihajlo Gajić, OIB 44085948639, Garešnička 26, 43000 Brezovac punomoćnik sudionika u postupku CRNIKA DRVO j.d.o.o. za trgovinu i usluge</item>
      <item>Miljenko Laber, OIB 25718093473, Mihanovićeva 2a, 43000 Bjelovar punomoćnik sudionika u postupku CRNIKA DRVO j.d.o.o. za trgovinu i usluge</item>
    </izvorni_sadrzaj>
    <derivirana_varijabla naziv="DomainObject.Predmet.OstaliListFormatedWithAdressOIB_1">
      <item>Mihajlo Gajić, OIB 44085948639, Garešnička 26, 43000 Brezovac punomoćnik sudionika u postupku CRNIKA DRVO j.d.o.o. za trgovinu i usluge</item>
      <item>Miljenko Laber, OIB 25718093473, Mihanovićeva 2a, 43000 Bjelovar punomoćnik sudionika u postupku CRNIKA DRVO j.d.o.o. za trgovinu i usluge</item>
    </derivirana_varijabla>
  </DomainObject.Predmet.OstaliListFormatedWithAdressOIB>
  <DomainObject.Predmet.OstaliListNazivFormated>
    <izvorni_sadrzaj>
      <item>Mihajlo Gajić</item>
      <item>Miljenko Laber</item>
    </izvorni_sadrzaj>
    <derivirana_varijabla naziv="DomainObject.Predmet.OstaliListNazivFormated_1">
      <item>Mihajlo Gajić</item>
      <item>Miljenko Laber</item>
    </derivirana_varijabla>
  </DomainObject.Predmet.OstaliListNazivFormated>
  <DomainObject.Predmet.OstaliListNazivFormatedOIB>
    <izvorni_sadrzaj>
      <item>Mihajlo Gajić, OIB 44085948639</item>
      <item>Miljenko Laber, OIB 25718093473</item>
    </izvorni_sadrzaj>
    <derivirana_varijabla naziv="DomainObject.Predmet.OstaliListNazivFormatedOIB_1">
      <item>Mihajlo Gajić, OIB 44085948639</item>
      <item>Miljenko Laber, OIB 25718093473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CRNIKA DRVO j.d.o.o. za trgovinu i usluge</izvorni_sadrzaj>
    <derivirana_varijabla naziv="DomainObject.Predmet.ProtustrankaIDrugi_1">CRNIKA DRVO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CRNIKA DRVO j.d.o.o. za trgovinu i usluge, OIB 65705616944, Kombolova 27 , 10000 Zagreb</izvorni_sadrzaj>
    <derivirana_varijabla naziv="DomainObject.Predmet.ProtustrankaIDrugiAdressOIB_1">CRNIKA DRVO j.d.o.o. za trgovinu i usluge, OIB 65705616944, Kombolova 27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CRNIKA DRVO j.d.o.o. za trgovinu i usluge</item>
      <item>Mihajlo Gajić</item>
      <item>Miljenko Laber</item>
    </izvorni_sadrzaj>
    <derivirana_varijabla naziv="DomainObject.Predmet.SudioniciListNaziv_1">
      <item>FINA Regionalni centar Zagreb</item>
      <item>CRNIKA DRVO j.d.o.o. za trgovinu i usluge</item>
      <item>Mihajlo Gajić</item>
      <item>Miljenko Laber</item>
    </derivirana_varijabla>
  </DomainObject.Predmet.SudioniciListNaziv>
  <DomainObject.Predmet.SudioniciListAdressOIB>
    <izvorni_sadrzaj>
      <item>FINA Regionalni centar Zagreb, OIB 85821130368, Trg svibanjskih žrtava 1995. br. 1,10000 Zagreb</item>
      <item>CRNIKA DRVO j.d.o.o. za trgovinu i usluge, OIB 65705616944, Kombolova 27 ,10000 Zagreb</item>
      <item>Mihajlo Gajić, OIB 44085948639, Garešnička 26,43000 Brezovac</item>
      <item>Miljenko Laber, OIB 25718093473, Mihanovićeva 2a,43000 Bjelovar</item>
    </izvorni_sadrzaj>
    <derivirana_varijabla naziv="DomainObject.Predmet.SudioniciListAdressOIB_1">
      <item>FINA Regionalni centar Zagreb, OIB 85821130368, Trg svibanjskih žrtava 1995. br. 1,10000 Zagreb</item>
      <item>CRNIKA DRVO j.d.o.o. za trgovinu i usluge, OIB 65705616944, Kombolova 27 ,10000 Zagreb</item>
      <item>Mihajlo Gajić, OIB 44085948639, Garešnička 26,43000 Brezovac</item>
      <item>Miljenko Laber, OIB 25718093473, Mihanovićeva 2a,43000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65705616944</item>
      <item>, OIB 44085948639</item>
      <item>, OIB 25718093473</item>
    </izvorni_sadrzaj>
    <derivirana_varijabla naziv="DomainObject.Predmet.SudioniciListNazivOIB_1">
      <item>, OIB 85821130368</item>
      <item>, OIB 65705616944</item>
      <item>, OIB 44085948639</item>
      <item>, OIB 25718093473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1961</properties:Words>
  <properties:Characters>11062</properties:Characters>
  <properties:Lines>229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2018-10-03T11:40:00Z</dcterms:created>
  <dc:creator>Korisnik</dc:creator>
  <cp:lastModifiedBy>Renata Klokočki</cp:lastModifiedBy>
  <cp:lastPrinted>2018-05-18T12:08:00Z</cp:lastPrinted>
  <dcterms:modified xmlns:xsi="http://www.w3.org/2001/XMLSchema-instance" xsi:type="dcterms:W3CDTF">2018-10-03T11:50:00Z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 CRNIKA DRVO.docx)</vt:lpwstr>
  </prop:property>
  <prop:property name="CC_coloring" pid="4" fmtid="{D5CDD505-2E9C-101B-9397-08002B2CF9AE}">
    <vt:bool>false</vt:bool>
  </prop:property>
  <prop:property name="BrojStranica" pid="5" fmtid="{D5CDD505-2E9C-101B-9397-08002B2CF9AE}">
    <vt:i4>5</vt:i4>
  </prop:property>
</prop:Properties>
</file>