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ff8a" w14:paraId="501ff8a" w:rsidRDefault="00D313A5" w:rsidP="00D313A5" w:rsidR="00D313A5" w:rsidRPr="00EC4886">
      <w:pPr>
        <w:spacing w:lineRule="auto" w:line="276" w:after="200"/>
        <w:ind w:firstLine="708"/>
        <w:jc w:val="both"/>
        <w15:collapsed w:val="false"/>
        <w:rPr>
          <w:bCs/>
        </w:rPr>
      </w:pPr>
      <w:bookmarkStart w:name="_GoBack" w:id="0"/>
      <w:bookmarkEnd w:id="0"/>
      <w:r w:rsidRPr="00EC4886">
        <w:rPr>
          <w:bCs/>
        </w:rPr>
        <w:t xml:space="preserve">     </w:t>
      </w:r>
      <w:r w:rsidRPr="00EC4886">
        <w:rPr>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EC4886">
      <w:pPr>
        <w:jc w:val="both"/>
        <w:rPr>
          <w:bCs/>
        </w:rPr>
      </w:pPr>
      <w:r w:rsidRPr="00EC4886">
        <w:rPr>
          <w:rFonts w:eastAsia="MS Mincho"/>
          <w:bCs/>
        </w:rPr>
        <w:t xml:space="preserve">  REPUBLIKA HRVATSKA</w:t>
      </w:r>
    </w:p>
    <w:p w:rsidRDefault="00D313A5" w:rsidP="00D313A5" w:rsidR="00D313A5" w:rsidRPr="00EC4886">
      <w:pPr>
        <w:jc w:val="both"/>
        <w:rPr>
          <w:bCs/>
        </w:rPr>
      </w:pPr>
      <w:r w:rsidRPr="00EC4886">
        <w:rPr>
          <w:rFonts w:eastAsia="MS Mincho"/>
          <w:bCs/>
        </w:rPr>
        <w:t>TRGOVAČKI SUD U RIJECI</w:t>
      </w:r>
    </w:p>
    <w:p w:rsidRDefault="00D313A5" w:rsidP="00D313A5" w:rsidR="00D313A5" w:rsidRPr="00EC4886">
      <w:pPr>
        <w:jc w:val="both"/>
        <w:rPr>
          <w:bCs/>
        </w:rPr>
      </w:pPr>
      <w:r w:rsidRPr="00EC4886">
        <w:rPr>
          <w:rFonts w:eastAsia="MS Mincho"/>
          <w:bCs/>
        </w:rPr>
        <w:t xml:space="preserve">      Rijeka, Zadarska 1 i 3</w:t>
      </w:r>
    </w:p>
    <w:p w:rsidRDefault="00D313A5" w:rsidP="00D313A5" w:rsidR="00D313A5" w:rsidRPr="00EC4886">
      <w:pPr>
        <w:ind w:hanging="2880" w:left="2880"/>
        <w:jc w:val="center"/>
      </w:pPr>
    </w:p>
    <w:p w:rsidRDefault="00CC0907" w:rsidP="002840DA" w:rsidR="00CC0907" w:rsidRPr="00EC4886">
      <w:pPr>
        <w:jc w:val="center"/>
      </w:pPr>
    </w:p>
    <w:p w:rsidRDefault="002840DA" w:rsidP="002840DA" w:rsidR="008B29D5" w:rsidRPr="00EC4886">
      <w:pPr>
        <w:jc w:val="center"/>
      </w:pPr>
      <w:r w:rsidRPr="00EC4886">
        <w:t>R E P U B L I K A   H</w:t>
      </w:r>
      <w:r w:rsidR="00EB1A0F" w:rsidRPr="00EC4886">
        <w:t xml:space="preserve"> </w:t>
      </w:r>
      <w:r w:rsidRPr="00EC4886">
        <w:t>R</w:t>
      </w:r>
      <w:r w:rsidR="00EB1A0F" w:rsidRPr="00EC4886">
        <w:t xml:space="preserve"> </w:t>
      </w:r>
      <w:r w:rsidRPr="00EC4886">
        <w:t>V</w:t>
      </w:r>
      <w:r w:rsidR="00EB1A0F" w:rsidRPr="00EC4886">
        <w:t xml:space="preserve"> </w:t>
      </w:r>
      <w:r w:rsidRPr="00EC4886">
        <w:t>A</w:t>
      </w:r>
      <w:r w:rsidR="00EB1A0F" w:rsidRPr="00EC4886">
        <w:t xml:space="preserve"> </w:t>
      </w:r>
      <w:r w:rsidRPr="00EC4886">
        <w:t>T</w:t>
      </w:r>
      <w:r w:rsidR="00EB1A0F" w:rsidRPr="00EC4886">
        <w:t xml:space="preserve"> </w:t>
      </w:r>
      <w:r w:rsidRPr="00EC4886">
        <w:t>S</w:t>
      </w:r>
      <w:r w:rsidR="00EB1A0F" w:rsidRPr="00EC4886">
        <w:t xml:space="preserve"> </w:t>
      </w:r>
      <w:r w:rsidRPr="00EC4886">
        <w:t>K</w:t>
      </w:r>
      <w:r w:rsidR="00EB1A0F" w:rsidRPr="00EC4886">
        <w:t xml:space="preserve"> </w:t>
      </w:r>
      <w:r w:rsidRPr="00EC4886">
        <w:t>A</w:t>
      </w:r>
    </w:p>
    <w:p w:rsidRDefault="00426147" w:rsidP="00365EA9" w:rsidR="00426147" w:rsidRPr="00EC4886">
      <w:pPr>
        <w:jc w:val="center"/>
      </w:pPr>
    </w:p>
    <w:p w:rsidRDefault="00365EA9" w:rsidP="00365EA9" w:rsidR="00365EA9" w:rsidRPr="00EC4886">
      <w:pPr>
        <w:jc w:val="center"/>
      </w:pPr>
      <w:r w:rsidRPr="00EC4886">
        <w:t xml:space="preserve">R J E Š E N J E </w:t>
      </w:r>
    </w:p>
    <w:p w:rsidRDefault="00E1144A" w:rsidP="00365EA9" w:rsidR="00E1144A" w:rsidRPr="00EC4886">
      <w:pPr>
        <w:jc w:val="center"/>
      </w:pPr>
    </w:p>
    <w:p w:rsidRDefault="00EB4268" w:rsidP="00365EA9" w:rsidR="00EB4268" w:rsidRPr="00EC4886">
      <w:pPr>
        <w:jc w:val="center"/>
      </w:pPr>
    </w:p>
    <w:p w:rsidRDefault="001944B9" w:rsidP="00860EEF" w:rsidR="00555BED" w:rsidRPr="00EC4886">
      <w:pPr>
        <w:ind w:firstLine="720"/>
        <w:jc w:val="both"/>
        <w:rPr>
          <w:szCs w:val="24"/>
        </w:rPr>
      </w:pPr>
      <w:r w:rsidRPr="00EC4886">
        <w:rPr>
          <w:bCs/>
          <w:szCs w:val="24"/>
        </w:rPr>
        <w:t xml:space="preserve">Trgovački sud u Rijeci, po sucu Liljani Ugrin, kao sucu pojedincu u stečajnom predmetu, odlučujući o prijedlogu Financijske agencije za otvaranje stečajnog postupka nad dužnikom </w:t>
      </w:r>
      <w:r w:rsidR="00886AA0" w:rsidRPr="00EC4886">
        <w:rPr>
          <w:bCs/>
          <w:szCs w:val="24"/>
        </w:rPr>
        <w:t>S.V.D.-PAVLOVIĆ društvo s ograničenom odgovornošću za specijalna zavarivanja, građevinarstvo, trgovinu i turistička agencija Brinje, Jezerane 91 (MBS 020042187 - OIB 70730334022)</w:t>
      </w:r>
      <w:r w:rsidR="00212BFC" w:rsidRPr="00EC4886">
        <w:rPr>
          <w:bCs/>
          <w:szCs w:val="24"/>
        </w:rPr>
        <w:t xml:space="preserve"> </w:t>
      </w:r>
      <w:r w:rsidR="00EB4268" w:rsidRPr="00EC4886">
        <w:rPr>
          <w:bCs/>
          <w:szCs w:val="24"/>
        </w:rPr>
        <w:t>dana</w:t>
      </w:r>
      <w:r w:rsidR="00555BED" w:rsidRPr="00EC4886">
        <w:rPr>
          <w:szCs w:val="24"/>
        </w:rPr>
        <w:t xml:space="preserve"> </w:t>
      </w:r>
      <w:r w:rsidR="00886AA0" w:rsidRPr="00EC4886">
        <w:rPr>
          <w:szCs w:val="24"/>
        </w:rPr>
        <w:t>13. ožujka 2018</w:t>
      </w:r>
      <w:r w:rsidR="00860EEF" w:rsidRPr="00EC4886">
        <w:rPr>
          <w:szCs w:val="24"/>
        </w:rPr>
        <w:t xml:space="preserve">. </w:t>
      </w:r>
    </w:p>
    <w:p w:rsidRDefault="00886AA0" w:rsidP="00860EEF" w:rsidR="00886AA0" w:rsidRPr="00EC4886">
      <w:pPr>
        <w:ind w:firstLine="720"/>
        <w:jc w:val="both"/>
        <w:rPr>
          <w:szCs w:val="24"/>
        </w:rPr>
      </w:pPr>
    </w:p>
    <w:p w:rsidRDefault="00501D5D" w:rsidP="00860EEF" w:rsidR="00501D5D" w:rsidRPr="00EC4886">
      <w:pPr>
        <w:ind w:firstLine="720"/>
        <w:jc w:val="both"/>
        <w:rPr>
          <w:szCs w:val="24"/>
        </w:rPr>
      </w:pPr>
    </w:p>
    <w:p w:rsidRDefault="00365EA9" w:rsidP="00365EA9" w:rsidR="00365EA9" w:rsidRPr="00EC4886">
      <w:pPr>
        <w:jc w:val="center"/>
      </w:pPr>
      <w:r w:rsidRPr="00EC4886">
        <w:t xml:space="preserve">r  i  j e š i o      j e </w:t>
      </w:r>
    </w:p>
    <w:p w:rsidRDefault="00365EA9" w:rsidP="00365EA9" w:rsidR="00365EA9" w:rsidRPr="00EC4886"/>
    <w:p w:rsidRDefault="00EC4886" w:rsidP="00365EA9" w:rsidR="002C2816" w:rsidRPr="00EC4886">
      <w:r>
        <w:t xml:space="preserve"> </w:t>
      </w:r>
    </w:p>
    <w:p w:rsidRDefault="00262ADE" w:rsidP="00901DE1" w:rsidR="00901DE1" w:rsidRPr="00EC4886">
      <w:pPr>
        <w:pStyle w:val="Bezproreda"/>
        <w:jc w:val="both"/>
        <w:rPr>
          <w:color w:val="000000"/>
          <w:lang w:val="hr-HR"/>
        </w:rPr>
      </w:pPr>
      <w:r w:rsidRPr="00EC4886">
        <w:rPr>
          <w:color w:val="000000"/>
          <w:lang w:val="hr-HR"/>
        </w:rPr>
        <w:t>I</w:t>
      </w:r>
      <w:r w:rsidR="00FB4DB2" w:rsidRPr="00EC4886">
        <w:rPr>
          <w:color w:val="000000"/>
          <w:lang w:val="hr-HR"/>
        </w:rPr>
        <w:t xml:space="preserve"> </w:t>
      </w:r>
      <w:r w:rsidR="00BB30C1" w:rsidRPr="00EC4886">
        <w:rPr>
          <w:color w:val="000000"/>
          <w:lang w:val="hr-HR"/>
        </w:rPr>
        <w:t xml:space="preserve">   </w:t>
      </w:r>
      <w:r w:rsidR="00C27115" w:rsidRPr="00EC4886">
        <w:rPr>
          <w:color w:val="000000"/>
          <w:lang w:val="hr-HR"/>
        </w:rPr>
        <w:t xml:space="preserve">   </w:t>
      </w:r>
      <w:r w:rsidR="00FB4DB2" w:rsidRPr="00EC4886">
        <w:rPr>
          <w:color w:val="000000"/>
          <w:lang w:val="hr-HR"/>
        </w:rPr>
        <w:t xml:space="preserve">Pozivaju se osobe koje imaju pravni </w:t>
      </w:r>
      <w:r w:rsidR="007E6944" w:rsidRPr="00EC4886">
        <w:rPr>
          <w:color w:val="000000"/>
          <w:szCs w:val="24"/>
          <w:lang w:val="hr-HR"/>
        </w:rPr>
        <w:t xml:space="preserve">interes za provedbom stečajnog postupka </w:t>
      </w:r>
      <w:r w:rsidR="00FB4DB2" w:rsidRPr="00EC4886">
        <w:rPr>
          <w:color w:val="000000"/>
          <w:lang w:val="hr-HR"/>
        </w:rPr>
        <w:t xml:space="preserve">nad </w:t>
      </w:r>
      <w:r w:rsidR="00555BED" w:rsidRPr="00EC4886">
        <w:rPr>
          <w:lang w:val="hr-HR"/>
        </w:rPr>
        <w:t xml:space="preserve">dužnikom </w:t>
      </w:r>
      <w:r w:rsidR="00886AA0" w:rsidRPr="00EC4886">
        <w:rPr>
          <w:bCs/>
          <w:szCs w:val="24"/>
          <w:lang w:val="hr-HR"/>
        </w:rPr>
        <w:t>S.V.D.-PAVLOVIĆ društvo s ograničenom odgovornošću za specijalna zavarivanja, građevinarstvo, trgovinu i turistička agencija Brinje, Jezerane 91 (MBS 020042187 - OIB 70730334022)</w:t>
      </w:r>
      <w:r w:rsidR="00B75A0E" w:rsidRPr="00EC4886">
        <w:rPr>
          <w:lang w:val="hr-HR"/>
        </w:rPr>
        <w:t xml:space="preserve"> </w:t>
      </w:r>
      <w:r w:rsidR="001D7199" w:rsidRPr="00EC4886">
        <w:rPr>
          <w:color w:val="000000"/>
          <w:szCs w:val="24"/>
          <w:lang w:val="hr-HR"/>
        </w:rPr>
        <w:t xml:space="preserve">da u roku od 15 dana, </w:t>
      </w:r>
      <w:r w:rsidR="001D7199" w:rsidRPr="00EC4886">
        <w:rPr>
          <w:color w:val="000000"/>
          <w:lang w:val="hr-HR"/>
        </w:rPr>
        <w:t xml:space="preserve">od dana objave </w:t>
      </w:r>
      <w:r w:rsidR="002C10E1" w:rsidRPr="00EC4886">
        <w:rPr>
          <w:color w:val="000000"/>
          <w:lang w:val="hr-HR"/>
        </w:rPr>
        <w:t xml:space="preserve">ovog </w:t>
      </w:r>
      <w:r w:rsidR="001D7199" w:rsidRPr="00EC4886">
        <w:rPr>
          <w:color w:val="000000"/>
          <w:lang w:val="hr-HR"/>
        </w:rPr>
        <w:t xml:space="preserve">rješenja </w:t>
      </w:r>
      <w:r w:rsidR="001D7199" w:rsidRPr="00EC4886">
        <w:rPr>
          <w:color w:val="000000"/>
          <w:szCs w:val="24"/>
          <w:lang w:val="hr-HR"/>
        </w:rPr>
        <w:t>na mrežnoj stranici e-Oglasna ploča suda, uplate predujam</w:t>
      </w:r>
      <w:r w:rsidR="00846C26" w:rsidRPr="00EC4886">
        <w:rPr>
          <w:color w:val="000000"/>
          <w:szCs w:val="24"/>
          <w:lang w:val="hr-HR"/>
        </w:rPr>
        <w:t xml:space="preserve"> </w:t>
      </w:r>
      <w:r w:rsidR="001D7199" w:rsidRPr="00EC4886">
        <w:rPr>
          <w:color w:val="000000"/>
          <w:szCs w:val="24"/>
          <w:lang w:val="hr-HR"/>
        </w:rPr>
        <w:t xml:space="preserve">u iznosu </w:t>
      </w:r>
      <w:r w:rsidR="00EC4886" w:rsidRPr="00EC4886">
        <w:rPr>
          <w:color w:val="000000"/>
          <w:szCs w:val="24"/>
          <w:lang w:val="hr-HR"/>
        </w:rPr>
        <w:t>o</w:t>
      </w:r>
      <w:r w:rsidR="001D7199" w:rsidRPr="00EC4886">
        <w:rPr>
          <w:color w:val="000000"/>
          <w:szCs w:val="24"/>
          <w:lang w:val="hr-HR"/>
        </w:rPr>
        <w:t xml:space="preserve">d </w:t>
      </w:r>
      <w:r w:rsidR="00886AA0" w:rsidRPr="00EC4886">
        <w:rPr>
          <w:color w:val="000000"/>
          <w:szCs w:val="24"/>
          <w:lang w:val="hr-HR"/>
        </w:rPr>
        <w:t>30</w:t>
      </w:r>
      <w:r w:rsidR="001D7199" w:rsidRPr="00EC4886">
        <w:rPr>
          <w:color w:val="000000"/>
          <w:szCs w:val="24"/>
          <w:lang w:val="hr-HR"/>
        </w:rPr>
        <w:t>.</w:t>
      </w:r>
      <w:r w:rsidR="00CC0907" w:rsidRPr="00EC4886">
        <w:rPr>
          <w:color w:val="000000"/>
          <w:szCs w:val="24"/>
          <w:lang w:val="hr-HR"/>
        </w:rPr>
        <w:t>0</w:t>
      </w:r>
      <w:r w:rsidR="001D7199" w:rsidRPr="00EC4886">
        <w:rPr>
          <w:color w:val="000000"/>
          <w:szCs w:val="24"/>
          <w:lang w:val="hr-HR"/>
        </w:rPr>
        <w:t>00,00 kn</w:t>
      </w:r>
      <w:r w:rsidR="00846C26" w:rsidRPr="00EC4886">
        <w:rPr>
          <w:color w:val="000000"/>
          <w:szCs w:val="24"/>
          <w:lang w:val="hr-HR"/>
        </w:rPr>
        <w:t>,</w:t>
      </w:r>
      <w:r w:rsidR="001D7199" w:rsidRPr="00EC4886">
        <w:rPr>
          <w:color w:val="000000"/>
          <w:szCs w:val="24"/>
          <w:lang w:val="hr-HR"/>
        </w:rPr>
        <w:t xml:space="preserve"> za namirenje troškova prethodnog i otvorenog stečajnog postupka</w:t>
      </w:r>
      <w:r w:rsidR="00354DAD" w:rsidRPr="00EC4886">
        <w:rPr>
          <w:color w:val="000000"/>
          <w:lang w:val="hr-HR"/>
        </w:rPr>
        <w:t xml:space="preserve">, </w:t>
      </w:r>
      <w:r w:rsidR="00FB4DB2" w:rsidRPr="00EC4886">
        <w:rPr>
          <w:color w:val="000000"/>
          <w:lang w:val="hr-HR"/>
        </w:rPr>
        <w:t xml:space="preserve">na depozit ovoga suda </w:t>
      </w:r>
      <w:r w:rsidR="00B25CA6" w:rsidRPr="00EC4886">
        <w:rPr>
          <w:color w:val="000000"/>
          <w:lang w:val="hr-HR"/>
        </w:rPr>
        <w:t xml:space="preserve">IBAN </w:t>
      </w:r>
      <w:r w:rsidR="00B4298B" w:rsidRPr="00EC4886">
        <w:rPr>
          <w:lang w:eastAsia="en-US" w:val="hr-HR"/>
        </w:rPr>
        <w:t xml:space="preserve">HR59 23900011300002703 </w:t>
      </w:r>
      <w:r w:rsidR="00901DE1" w:rsidRPr="00EC4886">
        <w:rPr>
          <w:lang w:eastAsia="en-US" w:val="hr-HR"/>
        </w:rPr>
        <w:t xml:space="preserve">(bez oznake modela) </w:t>
      </w:r>
      <w:r w:rsidR="00FB4DB2" w:rsidRPr="00EC4886">
        <w:rPr>
          <w:color w:val="000000"/>
          <w:lang w:val="hr-HR"/>
        </w:rPr>
        <w:t xml:space="preserve">s pozivom na broj </w:t>
      </w:r>
      <w:r w:rsidR="00886AA0" w:rsidRPr="00EC4886">
        <w:rPr>
          <w:color w:val="000000"/>
          <w:lang w:val="hr-HR"/>
        </w:rPr>
        <w:t>48-2018,</w:t>
      </w:r>
      <w:r w:rsidR="00FB4DB2" w:rsidRPr="00EC4886">
        <w:rPr>
          <w:color w:val="000000"/>
          <w:lang w:val="hr-HR"/>
        </w:rPr>
        <w:t xml:space="preserve"> </w:t>
      </w:r>
      <w:r w:rsidR="00901DE1" w:rsidRPr="00EC4886">
        <w:rPr>
          <w:color w:val="000000"/>
          <w:lang w:val="hr-HR"/>
        </w:rPr>
        <w:t>te potvrdu o uplati dostave u sudski spis posl</w:t>
      </w:r>
      <w:r w:rsidR="00886AA0" w:rsidRPr="00EC4886">
        <w:rPr>
          <w:color w:val="000000"/>
          <w:lang w:val="hr-HR"/>
        </w:rPr>
        <w:t xml:space="preserve">ovni </w:t>
      </w:r>
      <w:r w:rsidR="00901DE1" w:rsidRPr="00EC4886">
        <w:rPr>
          <w:color w:val="000000"/>
          <w:lang w:val="hr-HR"/>
        </w:rPr>
        <w:t>br</w:t>
      </w:r>
      <w:r w:rsidR="00886AA0" w:rsidRPr="00EC4886">
        <w:rPr>
          <w:color w:val="000000"/>
          <w:lang w:val="hr-HR"/>
        </w:rPr>
        <w:t>oj</w:t>
      </w:r>
      <w:r w:rsidR="00901DE1" w:rsidRPr="00EC4886">
        <w:rPr>
          <w:color w:val="000000"/>
          <w:lang w:val="hr-HR"/>
        </w:rPr>
        <w:t xml:space="preserve"> 7 St-</w:t>
      </w:r>
      <w:r w:rsidR="00886AA0" w:rsidRPr="00EC4886">
        <w:rPr>
          <w:color w:val="000000"/>
          <w:lang w:val="hr-HR"/>
        </w:rPr>
        <w:t>48/2018</w:t>
      </w:r>
      <w:r w:rsidR="00901DE1" w:rsidRPr="00EC4886">
        <w:rPr>
          <w:color w:val="000000"/>
          <w:lang w:val="hr-HR"/>
        </w:rPr>
        <w:t>.</w:t>
      </w:r>
    </w:p>
    <w:p w:rsidRDefault="00901DE1" w:rsidP="00901DE1" w:rsidR="00901DE1" w:rsidRPr="00EC4886">
      <w:pPr>
        <w:pStyle w:val="Bezproreda"/>
        <w:jc w:val="both"/>
        <w:rPr>
          <w:color w:val="000000"/>
          <w:lang w:val="hr-HR"/>
        </w:rPr>
      </w:pPr>
    </w:p>
    <w:p w:rsidRDefault="00901DE1" w:rsidP="00901DE1" w:rsidR="00901DE1" w:rsidRPr="00EC4886">
      <w:pPr>
        <w:pStyle w:val="Bezproreda"/>
        <w:jc w:val="both"/>
        <w:rPr>
          <w:color w:val="000000"/>
          <w:lang w:val="hr-HR"/>
        </w:rPr>
      </w:pPr>
      <w:r w:rsidRPr="00EC4886">
        <w:rPr>
          <w:color w:val="000000"/>
          <w:lang w:val="hr-HR"/>
        </w:rPr>
        <w:t>II    Ako pozvane osobe ne predujme traženi iznos, sud će donijeti rješenje o otvaranju i zaključenju stečajnoga postupka.</w:t>
      </w:r>
    </w:p>
    <w:p w:rsidRDefault="00901DE1" w:rsidP="00901DE1" w:rsidR="00901DE1" w:rsidRPr="00EC4886">
      <w:pPr>
        <w:pStyle w:val="Bezproreda"/>
        <w:jc w:val="both"/>
        <w:rPr>
          <w:color w:val="000000"/>
          <w:lang w:val="hr-HR"/>
        </w:rPr>
      </w:pPr>
    </w:p>
    <w:p w:rsidRDefault="00901DE1" w:rsidP="00901DE1" w:rsidR="00901DE1" w:rsidRPr="00EC4886">
      <w:pPr>
        <w:pStyle w:val="Bezproreda"/>
        <w:jc w:val="both"/>
        <w:rPr>
          <w:color w:val="000000"/>
          <w:lang w:val="hr-HR"/>
        </w:rPr>
      </w:pPr>
      <w:r w:rsidRPr="00EC4886">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EC4886">
      <w:pPr>
        <w:pStyle w:val="Bezproreda"/>
        <w:jc w:val="both"/>
        <w:rPr>
          <w:color w:val="000000"/>
          <w:szCs w:val="24"/>
          <w:lang w:val="hr-HR"/>
        </w:rPr>
      </w:pPr>
    </w:p>
    <w:p w:rsidRDefault="004543C4" w:rsidP="00FB4DB2" w:rsidR="00A61D06" w:rsidRPr="00EC4886">
      <w:pPr>
        <w:jc w:val="center"/>
      </w:pPr>
      <w:r w:rsidRPr="00EC4886">
        <w:t xml:space="preserve">Obrazloženje </w:t>
      </w:r>
    </w:p>
    <w:p w:rsidRDefault="004543C4" w:rsidP="004543C4" w:rsidR="004543C4" w:rsidRPr="00EC4886">
      <w:pPr>
        <w:jc w:val="both"/>
      </w:pPr>
    </w:p>
    <w:p w:rsidRDefault="004543C4" w:rsidP="00D10621" w:rsidR="00541B86" w:rsidRPr="00EC4886">
      <w:pPr>
        <w:ind w:firstLine="720"/>
        <w:jc w:val="both"/>
      </w:pPr>
      <w:r w:rsidRPr="00EC4886">
        <w:t xml:space="preserve">Tijekom prethodnog postupka </w:t>
      </w:r>
      <w:r w:rsidR="00D10621" w:rsidRPr="00EC4886">
        <w:t xml:space="preserve">iz </w:t>
      </w:r>
      <w:r w:rsidR="00886AA0" w:rsidRPr="00EC4886">
        <w:t xml:space="preserve">podneska predlagatelja </w:t>
      </w:r>
      <w:r w:rsidR="00303FE7" w:rsidRPr="00EC4886">
        <w:t xml:space="preserve">od 30. siječnja 2018. </w:t>
      </w:r>
      <w:r w:rsidR="00886AA0" w:rsidRPr="00EC4886">
        <w:t xml:space="preserve">(list 12 spisa) </w:t>
      </w:r>
      <w:r w:rsidR="00303FE7" w:rsidRPr="00EC4886">
        <w:t xml:space="preserve">utvrđeno je da postoji razlog da se nad dužnikom otvori stečajni postupak jer dužnik ne može trajnije ispunjavati svoje dospjele novčane obveze, dok je </w:t>
      </w:r>
      <w:r w:rsidR="00886AA0" w:rsidRPr="00EC4886">
        <w:t>i</w:t>
      </w:r>
      <w:r w:rsidR="00EC4886">
        <w:t>z</w:t>
      </w:r>
      <w:r w:rsidR="00886AA0" w:rsidRPr="00EC4886">
        <w:t xml:space="preserve"> </w:t>
      </w:r>
      <w:r w:rsidR="006B40C3" w:rsidRPr="00EC4886">
        <w:t xml:space="preserve">Izvješća privremenog stečajnog upravitelja od </w:t>
      </w:r>
      <w:r w:rsidR="0060537F" w:rsidRPr="00EC4886">
        <w:t>1</w:t>
      </w:r>
      <w:r w:rsidR="00886AA0" w:rsidRPr="00EC4886">
        <w:t>2</w:t>
      </w:r>
      <w:r w:rsidR="006B40C3" w:rsidRPr="00EC4886">
        <w:t xml:space="preserve">. </w:t>
      </w:r>
      <w:r w:rsidR="00886AA0" w:rsidRPr="00EC4886">
        <w:t xml:space="preserve">veljače </w:t>
      </w:r>
      <w:r w:rsidR="0060537F" w:rsidRPr="00EC4886">
        <w:t>20</w:t>
      </w:r>
      <w:r w:rsidR="006B40C3" w:rsidRPr="00EC4886">
        <w:t>1</w:t>
      </w:r>
      <w:r w:rsidR="00886AA0" w:rsidRPr="00EC4886">
        <w:t>8</w:t>
      </w:r>
      <w:r w:rsidR="006B40C3" w:rsidRPr="00EC4886">
        <w:t xml:space="preserve">. (list </w:t>
      </w:r>
      <w:r w:rsidR="00886AA0" w:rsidRPr="00EC4886">
        <w:t>15</w:t>
      </w:r>
      <w:r w:rsidR="00541B86" w:rsidRPr="00EC4886">
        <w:t xml:space="preserve"> </w:t>
      </w:r>
      <w:r w:rsidR="006B40C3" w:rsidRPr="00EC4886">
        <w:t xml:space="preserve">do </w:t>
      </w:r>
      <w:r w:rsidR="00886AA0" w:rsidRPr="00EC4886">
        <w:t xml:space="preserve">40 </w:t>
      </w:r>
      <w:r w:rsidR="006B40C3" w:rsidRPr="00EC4886">
        <w:t>spisa)</w:t>
      </w:r>
      <w:r w:rsidR="00D10621" w:rsidRPr="00EC4886">
        <w:t xml:space="preserve"> utvrđeno </w:t>
      </w:r>
      <w:r w:rsidR="00EC4886">
        <w:t xml:space="preserve">da </w:t>
      </w:r>
      <w:r w:rsidR="00541B86" w:rsidRPr="00EC4886">
        <w:t xml:space="preserve">su </w:t>
      </w:r>
      <w:r w:rsidR="00541B86" w:rsidRPr="00EC4886">
        <w:lastRenderedPageBreak/>
        <w:t xml:space="preserve">ispunjene pretpostavke za otvaranje stečajnog postupka nad dužnikom, ali da isti nema </w:t>
      </w:r>
      <w:r w:rsidR="00D10621" w:rsidRPr="00EC4886">
        <w:t>imovine za pokriće troškova postupka</w:t>
      </w:r>
      <w:r w:rsidR="00541B86" w:rsidRPr="00EC4886">
        <w:t>.</w:t>
      </w:r>
    </w:p>
    <w:p w:rsidRDefault="00D10621" w:rsidP="00D10621" w:rsidR="00D10621" w:rsidRPr="00EC4886">
      <w:pPr>
        <w:ind w:firstLine="720"/>
        <w:jc w:val="both"/>
      </w:pPr>
      <w:r w:rsidRPr="00EC4886">
        <w:t xml:space="preserve">Odredbom članka 132. stavak 1.  Stečajnog zakona („Narodne novine“ broj 71/15, </w:t>
      </w:r>
      <w:r w:rsidR="00886AA0" w:rsidRPr="00EC4886">
        <w:t xml:space="preserve">104/17, </w:t>
      </w:r>
      <w:r w:rsidRPr="00EC4886">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10621" w:rsidP="00D10621" w:rsidR="001944B9" w:rsidRPr="00EC4886">
      <w:pPr>
        <w:ind w:firstLine="720"/>
        <w:jc w:val="both"/>
      </w:pPr>
      <w:r w:rsidRPr="00EC4886">
        <w:t xml:space="preserve">Osnovano je za pretpostaviti da bi  troškovi otvorenog stečajnog postupka iznosili </w:t>
      </w:r>
      <w:r w:rsidR="00886AA0" w:rsidRPr="00EC4886">
        <w:t>30</w:t>
      </w:r>
      <w:r w:rsidRPr="00EC4886">
        <w:t>.</w:t>
      </w:r>
      <w:r w:rsidR="006B40C3" w:rsidRPr="00EC4886">
        <w:t>0</w:t>
      </w:r>
      <w:r w:rsidRPr="00EC4886">
        <w:t xml:space="preserve">00,00 kn, i to nagrada </w:t>
      </w:r>
      <w:r w:rsidR="00F12DB4" w:rsidRPr="00EC4886">
        <w:t xml:space="preserve">privremenom </w:t>
      </w:r>
      <w:r w:rsidRPr="00EC4886">
        <w:t>stečajno</w:t>
      </w:r>
      <w:r w:rsidR="00F12DB4" w:rsidRPr="00EC4886">
        <w:t>m</w:t>
      </w:r>
      <w:r w:rsidRPr="00EC4886">
        <w:t xml:space="preserve"> upravitelj</w:t>
      </w:r>
      <w:r w:rsidR="00F12DB4" w:rsidRPr="00EC4886">
        <w:t>u</w:t>
      </w:r>
      <w:r w:rsidRPr="00EC4886">
        <w:t xml:space="preserve"> </w:t>
      </w:r>
      <w:r w:rsidR="00886AA0" w:rsidRPr="00EC4886">
        <w:t xml:space="preserve">i </w:t>
      </w:r>
      <w:r w:rsidR="00F12DB4" w:rsidRPr="00EC4886">
        <w:t>stečajnom upravitelju 1</w:t>
      </w:r>
      <w:r w:rsidR="00CC0907" w:rsidRPr="00EC4886">
        <w:t>5</w:t>
      </w:r>
      <w:r w:rsidR="00F12DB4" w:rsidRPr="00EC4886">
        <w:t xml:space="preserve">.000,00 kn, </w:t>
      </w:r>
      <w:r w:rsidR="00886AA0" w:rsidRPr="00EC4886">
        <w:t xml:space="preserve">stvarni trošak stečajnom upravitelju u iznosu od 5.000,00 kn, </w:t>
      </w:r>
      <w:r w:rsidRPr="00EC4886">
        <w:t xml:space="preserve">trošak knjigovodstvenih usluga u iznosu </w:t>
      </w:r>
      <w:r w:rsidR="00F12DB4" w:rsidRPr="00EC4886">
        <w:t>3</w:t>
      </w:r>
      <w:r w:rsidRPr="00EC4886">
        <w:t xml:space="preserve">.000,00 kn, trošak izrade pečata, bankarski trošak, trošak vještaka i sl. u iznosu od </w:t>
      </w:r>
      <w:r w:rsidR="006B40C3" w:rsidRPr="00EC4886">
        <w:t>2.000</w:t>
      </w:r>
      <w:r w:rsidRPr="00EC4886">
        <w:t>,00 kn</w:t>
      </w:r>
      <w:r w:rsidR="00886AA0" w:rsidRPr="00EC4886">
        <w:t>, te trošak zbrinjavanja otpada 5.000,00 kn</w:t>
      </w:r>
      <w:r w:rsidR="001944B9" w:rsidRPr="00EC4886">
        <w:t>.</w:t>
      </w:r>
    </w:p>
    <w:p w:rsidRDefault="00D10621" w:rsidP="00D10621" w:rsidR="00D10621" w:rsidRPr="00EC4886">
      <w:pPr>
        <w:ind w:firstLine="720"/>
        <w:jc w:val="both"/>
      </w:pPr>
      <w:r w:rsidRPr="00EC4886">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EC4886">
      <w:pPr>
        <w:ind w:firstLine="720"/>
        <w:jc w:val="both"/>
      </w:pPr>
      <w:r w:rsidRPr="00EC4886">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EC4886">
      <w:pPr>
        <w:ind w:firstLine="720"/>
        <w:jc w:val="both"/>
      </w:pPr>
      <w:r w:rsidRPr="00EC4886">
        <w:t>Sukladno odredbi članka 12. stavak 1. i 2., te članka 132. stavak 3. SZ određeno je kao pod točkom III izreke ovog rješenja.</w:t>
      </w:r>
    </w:p>
    <w:p w:rsidRDefault="00501D5D" w:rsidP="0023074A" w:rsidR="00501D5D" w:rsidRPr="00EC4886">
      <w:pPr>
        <w:ind w:firstLine="720"/>
        <w:jc w:val="both"/>
      </w:pPr>
    </w:p>
    <w:p w:rsidRDefault="00EC4886" w:rsidP="00901DE1" w:rsidR="00901DE1" w:rsidRPr="00EC4886">
      <w:pPr>
        <w:jc w:val="center"/>
      </w:pPr>
      <w:r>
        <w:t>U Rijeci</w:t>
      </w:r>
      <w:r w:rsidR="00901DE1" w:rsidRPr="00EC4886">
        <w:t xml:space="preserve">, </w:t>
      </w:r>
      <w:r w:rsidR="00886AA0" w:rsidRPr="00EC4886">
        <w:rPr>
          <w:szCs w:val="24"/>
        </w:rPr>
        <w:t>13. ožujka 2018</w:t>
      </w:r>
      <w:r w:rsidR="00901DE1" w:rsidRPr="00EC4886">
        <w:t>.</w:t>
      </w:r>
    </w:p>
    <w:p w:rsidRDefault="00901DE1" w:rsidP="00901DE1" w:rsidR="00901DE1" w:rsidRPr="00EC4886">
      <w:pPr>
        <w:ind w:firstLine="720"/>
        <w:jc w:val="both"/>
      </w:pPr>
    </w:p>
    <w:p w:rsidRDefault="00901DE1" w:rsidP="00901DE1" w:rsidR="00901DE1" w:rsidRPr="00EC4886">
      <w:pPr>
        <w:ind w:firstLine="720"/>
        <w:jc w:val="both"/>
      </w:pPr>
      <w:r w:rsidRPr="00EC4886">
        <w:t xml:space="preserve">                                                                                                      </w:t>
      </w:r>
      <w:r w:rsidR="00886AA0" w:rsidRPr="00EC4886">
        <w:t xml:space="preserve">    </w:t>
      </w:r>
      <w:r w:rsidRPr="00EC4886">
        <w:t>Sudac</w:t>
      </w:r>
    </w:p>
    <w:p w:rsidRDefault="00901DE1" w:rsidP="00901DE1" w:rsidR="00901DE1" w:rsidRPr="00EC4886">
      <w:pPr>
        <w:ind w:firstLine="720"/>
        <w:jc w:val="both"/>
      </w:pPr>
      <w:r w:rsidRPr="00EC4886">
        <w:t xml:space="preserve">                                                                                                      Liljana Ugrin</w:t>
      </w:r>
    </w:p>
    <w:p w:rsidRDefault="00901DE1" w:rsidP="00901DE1" w:rsidR="00901DE1">
      <w:pPr>
        <w:ind w:firstLine="720"/>
        <w:jc w:val="both"/>
      </w:pPr>
    </w:p>
    <w:p w:rsidRDefault="00EC4886" w:rsidP="00901DE1" w:rsidR="00EC4886">
      <w:pPr>
        <w:ind w:firstLine="720"/>
        <w:jc w:val="both"/>
      </w:pPr>
    </w:p>
    <w:p w:rsidRDefault="00EC4886" w:rsidP="00901DE1" w:rsidR="00EC4886" w:rsidRPr="00EC4886">
      <w:pPr>
        <w:ind w:firstLine="720"/>
        <w:jc w:val="both"/>
      </w:pPr>
    </w:p>
    <w:p w:rsidRDefault="00901DE1" w:rsidP="00901DE1" w:rsidR="00901DE1" w:rsidRPr="00EC4886">
      <w:pPr>
        <w:ind w:firstLine="720"/>
        <w:jc w:val="both"/>
      </w:pPr>
    </w:p>
    <w:p w:rsidRDefault="00901DE1" w:rsidP="00BB30C1" w:rsidR="00901DE1" w:rsidRPr="00EC4886">
      <w:pPr>
        <w:jc w:val="both"/>
      </w:pPr>
      <w:r w:rsidRPr="00EC4886">
        <w:t>POUKA O PRAVNOM LIJEKU</w:t>
      </w:r>
    </w:p>
    <w:p w:rsidRDefault="00901DE1" w:rsidP="00901DE1" w:rsidR="00901DE1" w:rsidRPr="00EC4886">
      <w:pPr>
        <w:ind w:firstLine="720"/>
        <w:jc w:val="both"/>
      </w:pPr>
      <w:r w:rsidRPr="00EC4886">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EC4886">
      <w:pPr>
        <w:jc w:val="both"/>
      </w:pPr>
    </w:p>
    <w:p w:rsidRDefault="00901DE1" w:rsidP="00901DE1" w:rsidR="00901DE1" w:rsidRPr="00EC4886">
      <w:pPr>
        <w:jc w:val="both"/>
      </w:pPr>
    </w:p>
    <w:p w:rsidRDefault="006B40C3" w:rsidP="00901DE1" w:rsidR="006B40C3" w:rsidRPr="00EC4886">
      <w:pPr>
        <w:jc w:val="both"/>
      </w:pPr>
    </w:p>
    <w:p w:rsidRDefault="0060537F" w:rsidP="00901DE1" w:rsidR="00FB4DB2" w:rsidRPr="00EC4886">
      <w:pPr>
        <w:jc w:val="both"/>
      </w:pPr>
      <w:r w:rsidRPr="00EC4886">
        <w:t xml:space="preserve"> </w:t>
      </w:r>
    </w:p>
    <w:sectPr w:rsidR="00FB4DB2" w:rsidRPr="00EC488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D30" w:rsidR="00A73D30">
      <w:r>
        <w:separator/>
      </w:r>
    </w:p>
  </w:endnote>
  <w:endnote w:id="0" w:type="continuationSeparator">
    <w:p w:rsidRDefault="00A73D30" w:rsidR="00A73D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D30" w:rsidR="00A73D30">
      <w:r>
        <w:separator/>
      </w:r>
    </w:p>
  </w:footnote>
  <w:footnote w:id="0" w:type="continuationSeparator">
    <w:p w:rsidRDefault="00A73D30" w:rsidR="00A73D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pPr>
  </w:p>
  <w:p w:rsidRDefault="0023074A" w:rsidR="0023074A">
    <w:pPr>
      <w:pStyle w:val="Zaglavlje"/>
    </w:pPr>
  </w:p>
  <w:p w:rsidRDefault="00D10621" w:rsidP="00EB4268" w:rsidR="0023074A" w:rsidRPr="00454DCE">
    <w:pPr>
      <w:pStyle w:val="Zaglavlje"/>
      <w:jc w:val="right"/>
    </w:pPr>
    <w:r>
      <w:t xml:space="preserve">Poslovni </w:t>
    </w:r>
    <w:r w:rsidR="0023074A" w:rsidRPr="00454DCE">
      <w:t xml:space="preserve">broj </w:t>
    </w:r>
    <w:r w:rsidR="00231AB5" w:rsidRPr="00A15F9E">
      <w:t>7 St</w:t>
    </w:r>
    <w:r w:rsidR="00886AA0">
      <w:t>-48/2018</w:t>
    </w:r>
    <w:r w:rsidR="00231AB5">
      <w:t>-</w:t>
    </w:r>
    <w:r w:rsidR="006B40C3">
      <w:t>1</w:t>
    </w:r>
    <w:r w:rsidR="00886AA0">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22F3"/>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7782B"/>
    <w:rsid w:val="002840DA"/>
    <w:rsid w:val="00290B49"/>
    <w:rsid w:val="002B5427"/>
    <w:rsid w:val="002B551B"/>
    <w:rsid w:val="002C10E1"/>
    <w:rsid w:val="002C2816"/>
    <w:rsid w:val="002D10A6"/>
    <w:rsid w:val="002D5BEB"/>
    <w:rsid w:val="002E00D6"/>
    <w:rsid w:val="00303FE7"/>
    <w:rsid w:val="00332F82"/>
    <w:rsid w:val="00354DAD"/>
    <w:rsid w:val="00357E1D"/>
    <w:rsid w:val="00365EA9"/>
    <w:rsid w:val="00376C55"/>
    <w:rsid w:val="00391F98"/>
    <w:rsid w:val="0039442A"/>
    <w:rsid w:val="003A490A"/>
    <w:rsid w:val="003A4B16"/>
    <w:rsid w:val="003D119B"/>
    <w:rsid w:val="003D311A"/>
    <w:rsid w:val="003D435B"/>
    <w:rsid w:val="00400BC1"/>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41B86"/>
    <w:rsid w:val="00555BED"/>
    <w:rsid w:val="005A7C19"/>
    <w:rsid w:val="005B0360"/>
    <w:rsid w:val="005B36B2"/>
    <w:rsid w:val="005F25BF"/>
    <w:rsid w:val="005F26B0"/>
    <w:rsid w:val="0060537F"/>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86AA0"/>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D0127"/>
    <w:rsid w:val="009F09E7"/>
    <w:rsid w:val="009F75C0"/>
    <w:rsid w:val="00A03A9D"/>
    <w:rsid w:val="00A04D0A"/>
    <w:rsid w:val="00A075D4"/>
    <w:rsid w:val="00A12A0A"/>
    <w:rsid w:val="00A26A1B"/>
    <w:rsid w:val="00A45B65"/>
    <w:rsid w:val="00A473FE"/>
    <w:rsid w:val="00A51EC6"/>
    <w:rsid w:val="00A61D06"/>
    <w:rsid w:val="00A73D30"/>
    <w:rsid w:val="00A811C9"/>
    <w:rsid w:val="00AB0420"/>
    <w:rsid w:val="00AB21B9"/>
    <w:rsid w:val="00AC7AEF"/>
    <w:rsid w:val="00AD06BB"/>
    <w:rsid w:val="00AE4B9B"/>
    <w:rsid w:val="00B13FA5"/>
    <w:rsid w:val="00B25CA6"/>
    <w:rsid w:val="00B31983"/>
    <w:rsid w:val="00B4298B"/>
    <w:rsid w:val="00B44398"/>
    <w:rsid w:val="00B54D7F"/>
    <w:rsid w:val="00B570CD"/>
    <w:rsid w:val="00B63C03"/>
    <w:rsid w:val="00B644FF"/>
    <w:rsid w:val="00B74586"/>
    <w:rsid w:val="00B75A0E"/>
    <w:rsid w:val="00B81EFE"/>
    <w:rsid w:val="00B85C23"/>
    <w:rsid w:val="00BA05B4"/>
    <w:rsid w:val="00BA2687"/>
    <w:rsid w:val="00BB30C1"/>
    <w:rsid w:val="00BB7C06"/>
    <w:rsid w:val="00BE6E78"/>
    <w:rsid w:val="00C00EF5"/>
    <w:rsid w:val="00C14867"/>
    <w:rsid w:val="00C157CB"/>
    <w:rsid w:val="00C27115"/>
    <w:rsid w:val="00C55A46"/>
    <w:rsid w:val="00C56D65"/>
    <w:rsid w:val="00C75676"/>
    <w:rsid w:val="00CB07F9"/>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62AA4"/>
    <w:rsid w:val="00E81750"/>
    <w:rsid w:val="00E826F7"/>
    <w:rsid w:val="00E90A14"/>
    <w:rsid w:val="00E90B2C"/>
    <w:rsid w:val="00EB1115"/>
    <w:rsid w:val="00EB1A0F"/>
    <w:rsid w:val="00EB4268"/>
    <w:rsid w:val="00EB6797"/>
    <w:rsid w:val="00EC4886"/>
    <w:rsid w:val="00EC50B1"/>
    <w:rsid w:val="00ED2329"/>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B7C06"/>
    <w:rPr>
      <w:color w:val="808080"/>
      <w:bdr w:space="0" w:sz="0" w:color="auto" w:val="none"/>
      <w:shd w:fill="auto" w:color="auto" w:val="clear"/>
    </w:rPr>
  </w:style>
  <w:style w:customStyle="true" w:styleId="eSPISCCParagraphDefaultFont" w:type="character">
    <w:name w:val="eSPIS_CC_Paragraph Default Font"/>
    <w:basedOn w:val="Zadanifontodlomka"/>
    <w:rsid w:val="00BB7C0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B7C06"/>
    <w:rPr>
      <w:bCs/>
      <w:bdr w:space="0" w:sz="0" w:color="auto" w:val="none"/>
      <w:shd w:fill="FFFFCC" w:color="auto" w:val="clear"/>
      <w:lang w:val="hr-HR"/>
    </w:rPr>
  </w:style>
  <w:style w:customStyle="true" w:styleId="PozadinaSvijetloCrvena" w:type="character">
    <w:name w:val="Pozadina_SvijetloCrvena"/>
    <w:basedOn w:val="eSPISCCParagraphDefaultFont"/>
    <w:rsid w:val="00BB7C0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7C0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B7C06"/>
    <w:rPr>
      <w:color w:val="808080"/>
      <w:bdr w:color="auto" w:space="0" w:sz="0" w:val="none"/>
      <w:shd w:color="auto" w:fill="auto" w:val="clear"/>
    </w:rPr>
  </w:style>
  <w:style w:customStyle="1" w:styleId="eSPISCCParagraphDefaultFont" w:type="character">
    <w:name w:val="eSPIS_CC_Paragraph Default Font"/>
    <w:basedOn w:val="Zadanifontodlomka"/>
    <w:rsid w:val="00BB7C0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B7C06"/>
    <w:rPr>
      <w:bCs/>
      <w:bdr w:color="auto" w:space="0" w:sz="0" w:val="none"/>
      <w:shd w:color="auto" w:fill="FFFFCC" w:val="clear"/>
      <w:lang w:val="hr-HR"/>
    </w:rPr>
  </w:style>
  <w:style w:customStyle="1" w:styleId="PozadinaSvijetloCrvena" w:type="character">
    <w:name w:val="Pozadina_SvijetloCrvena"/>
    <w:basedOn w:val="eSPISCCParagraphDefaultFont"/>
    <w:rsid w:val="00BB7C0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B7C0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za otvaranje stečajnog postupka nad dužnikom da uplate predujam</izvorni_sadrzaj>
    <derivirana_varijabla naziv="DomainObject.Primjedba_1">pozivaju se osobe koje imaju pravni interes za otvaranje stečajnog postupka nad dužnikom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S.V.D. - PAVLOVIĆ d.o.o.</izvorni_sadrzaj>
    <derivirana_varijabla naziv="DomainObject.Predmet.ProtustrankaFormated_1">  S.V.D. - PAVLOVIĆ d.o.o.</derivirana_varijabla>
  </DomainObject.Predmet.ProtustrankaFormated>
  <DomainObject.Predmet.ProtustrankaFormatedOIB>
    <izvorni_sadrzaj>  S.V.D. - PAVLOVIĆ d.o.o., OIB 70730334022</izvorni_sadrzaj>
    <derivirana_varijabla naziv="DomainObject.Predmet.ProtustrankaFormatedOIB_1">  S.V.D. - PAVLOVIĆ d.o.o., OIB 70730334022</derivirana_varijabla>
  </DomainObject.Predmet.ProtustrankaFormatedOIB>
  <DomainObject.Predmet.ProtustrankaFormatedWithAdress>
    <izvorni_sadrzaj> S.V.D. - PAVLOVIĆ d.o.o., Jezerane 91, 53260 Brinje</izvorni_sadrzaj>
    <derivirana_varijabla naziv="DomainObject.Predmet.ProtustrankaFormatedWithAdress_1"> S.V.D. - PAVLOVIĆ d.o.o., Jezerane 91, 53260 Brinje</derivirana_varijabla>
  </DomainObject.Predmet.ProtustrankaFormatedWithAdress>
  <DomainObject.Predmet.ProtustrankaFormatedWithAdressOIB>
    <izvorni_sadrzaj> S.V.D. - PAVLOVIĆ d.o.o., OIB 70730334022, Jezerane 91, 53260 Brinje</izvorni_sadrzaj>
    <derivirana_varijabla naziv="DomainObject.Predmet.ProtustrankaFormatedWithAdressOIB_1"> S.V.D. - PAVLOVIĆ d.o.o., OIB 70730334022, Jezerane 91, 53260 Brinje</derivirana_varijabla>
  </DomainObject.Predmet.ProtustrankaFormatedWithAdressOIB>
  <DomainObject.Predmet.ProtustrankaWithAdress>
    <izvorni_sadrzaj>S.V.D. - PAVLOVIĆ d.o.o. Jezerane 91, 53260 Brinje</izvorni_sadrzaj>
    <derivirana_varijabla naziv="DomainObject.Predmet.ProtustrankaWithAdress_1">S.V.D. - PAVLOVIĆ d.o.o. Jezerane 91, 53260 Brinje</derivirana_varijabla>
  </DomainObject.Predmet.ProtustrankaWithAdress>
  <DomainObject.Predmet.ProtustrankaWithAdressOIB>
    <izvorni_sadrzaj>S.V.D. - PAVLOVIĆ d.o.o., OIB 70730334022, Jezerane 91, 53260 Brinje</izvorni_sadrzaj>
    <derivirana_varijabla naziv="DomainObject.Predmet.ProtustrankaWithAdressOIB_1">S.V.D. - PAVLOVIĆ d.o.o., OIB 70730334022, Jezerane 91, 53260 Brinje</derivirana_varijabla>
  </DomainObject.Predmet.ProtustrankaWithAdressOIB>
  <DomainObject.Predmet.ProtustrankaNazivFormated>
    <izvorni_sadrzaj>S.V.D. - PAVLOVIĆ d.o.o.</izvorni_sadrzaj>
    <derivirana_varijabla naziv="DomainObject.Predmet.ProtustrankaNazivFormated_1">S.V.D. - PAVLOVIĆ d.o.o.</derivirana_varijabla>
  </DomainObject.Predmet.ProtustrankaNazivFormated>
  <DomainObject.Predmet.ProtustrankaNazivFormatedOIB>
    <izvorni_sadrzaj>S.V.D. - PAVLOVIĆ d.o.o., OIB 70730334022</izvorni_sadrzaj>
    <derivirana_varijabla naziv="DomainObject.Predmet.ProtustrankaNazivFormatedOIB_1">S.V.D. - PAVLOVIĆ d.o.o., OIB 70730334022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S.V.D. - PAVLOVIĆ d.o.o.</item>
    </izvorni_sadrzaj>
    <derivirana_varijabla naziv="DomainObject.Predmet.ProtuStrankaListFormated_1">
      <item>S.V.D. - PAVLOVIĆ d.o.o.</item>
    </derivirana_varijabla>
  </DomainObject.Predmet.ProtuStrankaListFormated>
  <DomainObject.Predmet.ProtuStrankaListFormatedOIB>
    <izvorni_sadrzaj>
      <item>S.V.D. - PAVLOVIĆ d.o.o., OIB 70730334022</item>
    </izvorni_sadrzaj>
    <derivirana_varijabla naziv="DomainObject.Predmet.ProtuStrankaListFormatedOIB_1">
      <item>S.V.D. - PAVLOVIĆ d.o.o., OIB 70730334022</item>
    </derivirana_varijabla>
  </DomainObject.Predmet.ProtuStrankaListFormatedOIB>
  <DomainObject.Predmet.ProtuStrankaListFormatedWithAdress>
    <izvorni_sadrzaj>
      <item>S.V.D. - PAVLOVIĆ d.o.o., Jezerane 91, 53260 Brinje</item>
    </izvorni_sadrzaj>
    <derivirana_varijabla naziv="DomainObject.Predmet.ProtuStrankaListFormatedWithAdress_1">
      <item>S.V.D. - PAVLOVIĆ d.o.o., Jezerane 91, 53260 Brinje</item>
    </derivirana_varijabla>
  </DomainObject.Predmet.ProtuStrankaListFormatedWithAdress>
  <DomainObject.Predmet.ProtuStrankaListFormatedWithAdressOIB>
    <izvorni_sadrzaj>
      <item>S.V.D. - PAVLOVIĆ d.o.o., OIB 70730334022, Jezerane 91, 53260 Brinje</item>
    </izvorni_sadrzaj>
    <derivirana_varijabla naziv="DomainObject.Predmet.ProtuStrankaListFormatedWithAdressOIB_1">
      <item>S.V.D. - PAVLOVIĆ d.o.o., OIB 70730334022, Jezerane 91, 53260 Brinje</item>
    </derivirana_varijabla>
  </DomainObject.Predmet.ProtuStrankaListFormatedWithAdressOIB>
  <DomainObject.Predmet.ProtuStrankaListNazivFormated>
    <izvorni_sadrzaj>
      <item>S.V.D. - PAVLOVIĆ d.o.o.</item>
    </izvorni_sadrzaj>
    <derivirana_varijabla naziv="DomainObject.Predmet.ProtuStrankaListNazivFormated_1">
      <item>S.V.D. - PAVLOVIĆ d.o.o.</item>
    </derivirana_varijabla>
  </DomainObject.Predmet.ProtuStrankaListNazivFormated>
  <DomainObject.Predmet.ProtuStrankaListNazivFormatedOIB>
    <izvorni_sadrzaj>
      <item>S.V.D. - PAVLOVIĆ d.o.o., OIB 70730334022</item>
    </izvorni_sadrzaj>
    <derivirana_varijabla naziv="DomainObject.Predmet.ProtuStrankaListNazivFormatedOIB_1">
      <item>S.V.D. - PAVLOVIĆ d.o.o., OIB 70730334022</item>
    </derivirana_varijabla>
  </DomainObject.Predmet.ProtuStrankaListNazivFormatedOIB>
  <DomainObject.Predmet.OstaliListFormated>
    <izvorni_sadrzaj>
      <item>Stjepan Pavlović</item>
      <item>Vlatka Pavlović</item>
    </izvorni_sadrzaj>
    <derivirana_varijabla naziv="DomainObject.Predmet.OstaliListFormated_1">
      <item>Stjepan Pavlović</item>
      <item>Vlatka Pavlović</item>
    </derivirana_varijabla>
  </DomainObject.Predmet.OstaliListFormated>
  <DomainObject.Predmet.OstaliListFormatedOIB>
    <izvorni_sadrzaj>
      <item>Stjepan Pavlović, OIB 82916272826</item>
      <item>Vlatka Pavlović</item>
    </izvorni_sadrzaj>
    <derivirana_varijabla naziv="DomainObject.Predmet.OstaliListFormatedOIB_1">
      <item>Stjepan Pavlović, OIB 82916272826</item>
      <item>Vlatka Pavlović</item>
    </derivirana_varijabla>
  </DomainObject.Predmet.OstaliListFormatedOIB>
  <DomainObject.Predmet.OstaliListFormatedWithAdress>
    <izvorni_sadrzaj>
      <item>Stjepan Pavlović, Jezerane 91, 53260 Jezerane</item>
      <item>Vlatka Pavlović, Jezerane 91, 53260 Brinje</item>
    </izvorni_sadrzaj>
    <derivirana_varijabla naziv="DomainObject.Predmet.OstaliListFormatedWithAdress_1">
      <item>Stjepan Pavlović, Jezerane 91, 53260 Jezerane</item>
      <item>Vlatka Pavlović, Jezerane 91, 53260 Brinje</item>
    </derivirana_varijabla>
  </DomainObject.Predmet.OstaliListFormatedWithAdress>
  <DomainObject.Predmet.OstaliListFormatedWithAdressOIB>
    <izvorni_sadrzaj>
      <item>Stjepan Pavlović, OIB 82916272826, Jezerane 91, 53260 Jezerane</item>
      <item>Vlatka Pavlović, Jezerane 91, 53260 Brinje</item>
    </izvorni_sadrzaj>
    <derivirana_varijabla naziv="DomainObject.Predmet.OstaliListFormatedWithAdressOIB_1">
      <item>Stjepan Pavlović, OIB 82916272826, Jezerane 91, 53260 Jezerane</item>
      <item>Vlatka Pavlović, Jezerane 91, 53260 Brinje</item>
    </derivirana_varijabla>
  </DomainObject.Predmet.OstaliListFormatedWithAdressOIB>
  <DomainObject.Predmet.OstaliListNazivFormated>
    <izvorni_sadrzaj>
      <item>Stjepan Pavlović</item>
      <item>Vlatka Pavlović</item>
    </izvorni_sadrzaj>
    <derivirana_varijabla naziv="DomainObject.Predmet.OstaliListNazivFormated_1">
      <item>Stjepan Pavlović</item>
      <item>Vlatka Pavlović</item>
    </derivirana_varijabla>
  </DomainObject.Predmet.OstaliListNazivFormated>
  <DomainObject.Predmet.OstaliListNazivFormatedOIB>
    <izvorni_sadrzaj>
      <item>Stjepan Pavlović, OIB 82916272826</item>
      <item>Vlatka Pavlović</item>
    </izvorni_sadrzaj>
    <derivirana_varijabla naziv="DomainObject.Predmet.OstaliListNazivFormatedOIB_1">
      <item>Stjepan Pavlović, OIB 82916272826</item>
      <item>Vlatka Pavlović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S.V.D. - PAVLOVIĆ d.o.o.</izvorni_sadrzaj>
    <derivirana_varijabla naziv="DomainObject.Predmet.ProtustrankaIDrugi_1">S.V.D. - PAVLOVIĆ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S.V.D. - PAVLOVIĆ d.o.o., OIB 70730334022, Jezerane 91, 53260 Brinje</izvorni_sadrzaj>
    <derivirana_varijabla naziv="DomainObject.Predmet.ProtustrankaIDrugiAdressOIB_1">S.V.D. - PAVLOVIĆ d.o.o., OIB 70730334022, Jezerane 91,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S.V.D. - PAVLOVIĆ d.o.o.</item>
      <item>Stjepan Pavlović</item>
      <item>Vlatka Pavlović</item>
    </izvorni_sadrzaj>
    <derivirana_varijabla naziv="DomainObject.Predmet.SudioniciListNaziv_1">
      <item>FINA  Rijeka</item>
      <item>S.V.D. - PAVLOVIĆ d.o.o.</item>
      <item>Stjepan Pavlović</item>
      <item>Vlatka Pavlović</item>
    </derivirana_varijabla>
  </DomainObject.Predmet.SudioniciListNaziv>
  <DomainObject.Predmet.SudioniciListAdressOIB>
    <izvorni_sadrzaj>
      <item>FINA  Rijeka, OIB 85821130368, Frana Kurelca 8,51000 Rijeka</item>
      <item>S.V.D. - PAVLOVIĆ d.o.o., OIB 70730334022, Jezerane 91,53260 Brinje</item>
      <item>Stjepan Pavlović, OIB 82916272826, Jezerane 91,53260 Jezerane</item>
      <item>Vlatka Pavlović, Jezerane 91,53260 Brinje</item>
    </izvorni_sadrzaj>
    <derivirana_varijabla naziv="DomainObject.Predmet.SudioniciListAdressOIB_1">
      <item>FINA  Rijeka, OIB 85821130368, Frana Kurelca 8,51000 Rijeka</item>
      <item>S.V.D. - PAVLOVIĆ d.o.o., OIB 70730334022, Jezerane 91,53260 Brinje</item>
      <item>Stjepan Pavlović, OIB 82916272826, Jezerane 91,53260 Jezerane</item>
      <item>Vlatka Pavlović, Jezerane 91,53260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70730334022</item>
      <item>, OIB 82916272826</item>
      <item>, OIB null</item>
    </izvorni_sadrzaj>
    <derivirana_varijabla naziv="DomainObject.Predmet.SudioniciListNazivOIB_1">
      <item>, OIB 85821130368</item>
      <item>, OIB 70730334022</item>
      <item>, OIB 82916272826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633</properties:Words>
  <properties:Characters>3381</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2018-03-13T12:43:00Z</dcterms:created>
  <dc:creator>T SUD</dc:creator>
  <cp:lastModifiedBy>Elizabet Jovanović</cp:lastModifiedBy>
  <cp:lastPrinted>2018-03-13T12:43:00Z</cp:lastPrinted>
  <dcterms:modified xmlns:xsi="http://www.w3.org/2001/XMLSchema-instance" xsi:type="dcterms:W3CDTF">2018-03-13T12:44:00Z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(48   18          rješenje uplata troškova.docx)</vt:lpwstr>
  </prop:property>
  <prop:property name="CC_coloring" pid="4" fmtid="{D5CDD505-2E9C-101B-9397-08002B2CF9AE}">
    <vt:bool>false</vt:bool>
  </prop:property>
  <prop:property name="BrojStranica" pid="5" fmtid="{D5CDD505-2E9C-101B-9397-08002B2CF9AE}">
    <vt:i4>2</vt:i4>
  </prop:property>
</prop:Properties>
</file>