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b603e" w14:paraId="c3b603e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256071">
        <w:t>954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57011A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B27877">
        <w:t>Zagreb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</w:t>
      </w:r>
      <w:r w:rsidR="00280E0E">
        <w:t xml:space="preserve">Zagreb, </w:t>
      </w:r>
      <w:r>
        <w:t xml:space="preserve">za pokretanje skraćenog stečajnog postupka  nad dužnikom </w:t>
      </w:r>
      <w:r w:rsidR="00A811F2" w:rsidRPr="00A811F2">
        <w:t>P</w:t>
      </w:r>
      <w:r w:rsidR="00A811F2">
        <w:t>Č</w:t>
      </w:r>
      <w:r w:rsidR="00A811F2" w:rsidRPr="00A811F2">
        <w:t>ELARSKA UDRUGA "ROJ"</w:t>
      </w:r>
      <w:r w:rsidR="00BA142B">
        <w:t xml:space="preserve">, </w:t>
      </w:r>
      <w:r w:rsidR="00A811F2" w:rsidRPr="00A811F2">
        <w:t>Zagreb</w:t>
      </w:r>
      <w:r w:rsidR="0057011A">
        <w:t xml:space="preserve">, </w:t>
      </w:r>
      <w:r w:rsidR="00A811F2">
        <w:t>Ilica 382</w:t>
      </w:r>
      <w:r w:rsidR="0057011A" w:rsidRPr="0057011A">
        <w:t xml:space="preserve">, </w:t>
      </w:r>
      <w:r w:rsidR="00A811F2">
        <w:t>Registarski broj</w:t>
      </w:r>
      <w:r w:rsidR="00A811F2" w:rsidRPr="00A811F2">
        <w:t>: 21010908</w:t>
      </w:r>
      <w:r w:rsidR="00BA142B">
        <w:t xml:space="preserve">, </w:t>
      </w:r>
      <w:r w:rsidR="00A811F2">
        <w:t>OIB</w:t>
      </w:r>
      <w:r w:rsidR="00A811F2" w:rsidRPr="00A811F2">
        <w:t>: 86612028751</w:t>
      </w:r>
      <w:r>
        <w:t>, temeljem članka 430. Stečajnog zakona</w:t>
      </w:r>
      <w:r w:rsidR="0057011A">
        <w:t xml:space="preserve"> </w:t>
      </w:r>
      <w:r>
        <w:t xml:space="preserve">( „Narodne novine“ 71/15), dana </w:t>
      </w:r>
      <w:r w:rsidR="00A87597">
        <w:t>4</w:t>
      </w:r>
      <w:r>
        <w:t xml:space="preserve">. </w:t>
      </w:r>
      <w:r w:rsidR="00280E0E">
        <w:t xml:space="preserve">kolovoza </w:t>
      </w:r>
      <w:r>
        <w:t>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675090" w:rsidRPr="00A811F2">
        <w:t>P</w:t>
      </w:r>
      <w:r w:rsidR="00675090">
        <w:t>Č</w:t>
      </w:r>
      <w:r w:rsidR="00675090" w:rsidRPr="00A811F2">
        <w:t>ELARSKA UDRUGA "ROJ"</w:t>
      </w:r>
      <w:r w:rsidR="00675090">
        <w:t xml:space="preserve">, </w:t>
      </w:r>
      <w:r w:rsidR="00675090" w:rsidRPr="00A811F2">
        <w:t>Zagreb</w:t>
      </w:r>
      <w:r w:rsidR="00675090">
        <w:t>, Ilica 382</w:t>
      </w:r>
      <w:r w:rsidR="00675090" w:rsidRPr="0057011A">
        <w:t xml:space="preserve">, </w:t>
      </w:r>
      <w:r w:rsidR="00675090">
        <w:t>Registarski broj</w:t>
      </w:r>
      <w:r w:rsidR="00675090" w:rsidRPr="00A811F2">
        <w:t>: 21010908</w:t>
      </w:r>
      <w:r w:rsidR="00675090">
        <w:t>, OIB</w:t>
      </w:r>
      <w:r w:rsidR="00675090" w:rsidRPr="00A811F2">
        <w:t>: 86612028751</w:t>
      </w:r>
      <w:r w:rsidR="00D43EFC">
        <w:t xml:space="preserve">, </w:t>
      </w:r>
      <w:r>
        <w:t xml:space="preserve">iznosi </w:t>
      </w:r>
      <w:r w:rsidR="00675090">
        <w:t>10.550,00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>II Poziva se osob</w:t>
      </w:r>
      <w:r w:rsidR="00755421">
        <w:t>a</w:t>
      </w:r>
      <w:r>
        <w:t xml:space="preserve"> ovlašten</w:t>
      </w:r>
      <w:r w:rsidR="00755421">
        <w:t>a</w:t>
      </w:r>
      <w:r>
        <w:t xml:space="preserve"> za zastupanje dužnika </w:t>
      </w:r>
      <w:proofErr w:type="spellStart"/>
      <w:r w:rsidR="00705432" w:rsidRPr="00705432">
        <w:t>Ile</w:t>
      </w:r>
      <w:proofErr w:type="spellEnd"/>
      <w:r w:rsidR="00705432" w:rsidRPr="00705432">
        <w:t xml:space="preserve"> Kova</w:t>
      </w:r>
      <w:r w:rsidR="00705432">
        <w:t>č</w:t>
      </w:r>
      <w:r w:rsidR="00705432" w:rsidRPr="00705432">
        <w:t>evi</w:t>
      </w:r>
      <w:r w:rsidR="00705432">
        <w:t>ć</w:t>
      </w:r>
      <w:r w:rsidR="00A41A94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256071">
        <w:t>954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A87597">
        <w:t>4</w:t>
      </w:r>
      <w:r w:rsidR="00FA209C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E2EC2">
        <w:t>2</w:t>
      </w:r>
      <w:r w:rsidR="00AE01D7">
        <w:t>1</w:t>
      </w:r>
      <w:r w:rsidR="007261C8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7838" w:rsidR="007D7838">
      <w:r>
        <w:separator/>
      </w:r>
    </w:p>
  </w:endnote>
  <w:endnote w:id="0" w:type="continuationSeparator">
    <w:p w:rsidRDefault="007D7838" w:rsidR="007D78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7838" w:rsidR="007D7838">
      <w:r>
        <w:separator/>
      </w:r>
    </w:p>
  </w:footnote>
  <w:footnote w:id="0" w:type="continuationSeparator">
    <w:p w:rsidRDefault="007D7838" w:rsidR="007D78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3D8F"/>
    <w:rsid w:val="000477CD"/>
    <w:rsid w:val="00047A8F"/>
    <w:rsid w:val="00050374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11B29"/>
    <w:rsid w:val="001437B2"/>
    <w:rsid w:val="00173F18"/>
    <w:rsid w:val="00177EC7"/>
    <w:rsid w:val="0018712A"/>
    <w:rsid w:val="001A0F07"/>
    <w:rsid w:val="001B49A2"/>
    <w:rsid w:val="001B5F20"/>
    <w:rsid w:val="001B70D9"/>
    <w:rsid w:val="001C1653"/>
    <w:rsid w:val="001C6B22"/>
    <w:rsid w:val="001C73F4"/>
    <w:rsid w:val="001C7F1E"/>
    <w:rsid w:val="001D07D3"/>
    <w:rsid w:val="001D47D5"/>
    <w:rsid w:val="001E2000"/>
    <w:rsid w:val="001E375C"/>
    <w:rsid w:val="001F03CB"/>
    <w:rsid w:val="001F3AEF"/>
    <w:rsid w:val="001F66E0"/>
    <w:rsid w:val="00204C74"/>
    <w:rsid w:val="002063E3"/>
    <w:rsid w:val="00224AFF"/>
    <w:rsid w:val="002358E7"/>
    <w:rsid w:val="00244807"/>
    <w:rsid w:val="0024631E"/>
    <w:rsid w:val="0025000D"/>
    <w:rsid w:val="00256071"/>
    <w:rsid w:val="00267D26"/>
    <w:rsid w:val="00280E0E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054D"/>
    <w:rsid w:val="002F4AAF"/>
    <w:rsid w:val="002F66FE"/>
    <w:rsid w:val="00316816"/>
    <w:rsid w:val="00317905"/>
    <w:rsid w:val="00320C64"/>
    <w:rsid w:val="00322BFC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B1945"/>
    <w:rsid w:val="003C01DF"/>
    <w:rsid w:val="003D02B1"/>
    <w:rsid w:val="003D3CA4"/>
    <w:rsid w:val="003E0F72"/>
    <w:rsid w:val="003E3ECE"/>
    <w:rsid w:val="003E4DD9"/>
    <w:rsid w:val="003E7C98"/>
    <w:rsid w:val="003F0BAD"/>
    <w:rsid w:val="004057ED"/>
    <w:rsid w:val="004135FB"/>
    <w:rsid w:val="00413C80"/>
    <w:rsid w:val="00414065"/>
    <w:rsid w:val="00415293"/>
    <w:rsid w:val="0041638D"/>
    <w:rsid w:val="00421D71"/>
    <w:rsid w:val="00423058"/>
    <w:rsid w:val="00423F56"/>
    <w:rsid w:val="004351D0"/>
    <w:rsid w:val="00436570"/>
    <w:rsid w:val="00437EFA"/>
    <w:rsid w:val="00443F69"/>
    <w:rsid w:val="00444834"/>
    <w:rsid w:val="004459E1"/>
    <w:rsid w:val="00445C05"/>
    <w:rsid w:val="00446CA9"/>
    <w:rsid w:val="00454056"/>
    <w:rsid w:val="004638F5"/>
    <w:rsid w:val="0046463C"/>
    <w:rsid w:val="0046632E"/>
    <w:rsid w:val="00476EB4"/>
    <w:rsid w:val="00482F57"/>
    <w:rsid w:val="00484B20"/>
    <w:rsid w:val="0048554A"/>
    <w:rsid w:val="0048747B"/>
    <w:rsid w:val="00497148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36F33"/>
    <w:rsid w:val="0054259D"/>
    <w:rsid w:val="005437AE"/>
    <w:rsid w:val="00550133"/>
    <w:rsid w:val="00554CD6"/>
    <w:rsid w:val="00556098"/>
    <w:rsid w:val="00557B82"/>
    <w:rsid w:val="00566401"/>
    <w:rsid w:val="00567F63"/>
    <w:rsid w:val="0057011A"/>
    <w:rsid w:val="005716A2"/>
    <w:rsid w:val="00572FE8"/>
    <w:rsid w:val="005868D0"/>
    <w:rsid w:val="005913ED"/>
    <w:rsid w:val="005931E7"/>
    <w:rsid w:val="005A2530"/>
    <w:rsid w:val="005A690A"/>
    <w:rsid w:val="005B1166"/>
    <w:rsid w:val="005B59B6"/>
    <w:rsid w:val="005B7DC0"/>
    <w:rsid w:val="005C01B9"/>
    <w:rsid w:val="005D2A79"/>
    <w:rsid w:val="005D7EC1"/>
    <w:rsid w:val="005E0CFB"/>
    <w:rsid w:val="005E4B63"/>
    <w:rsid w:val="005E55B1"/>
    <w:rsid w:val="005F6A22"/>
    <w:rsid w:val="006103C0"/>
    <w:rsid w:val="00613D0A"/>
    <w:rsid w:val="006207DD"/>
    <w:rsid w:val="00620970"/>
    <w:rsid w:val="00632865"/>
    <w:rsid w:val="00633654"/>
    <w:rsid w:val="006372FF"/>
    <w:rsid w:val="006375CE"/>
    <w:rsid w:val="00644281"/>
    <w:rsid w:val="006462F4"/>
    <w:rsid w:val="0064676D"/>
    <w:rsid w:val="00652724"/>
    <w:rsid w:val="00666402"/>
    <w:rsid w:val="00675090"/>
    <w:rsid w:val="0069656A"/>
    <w:rsid w:val="006972ED"/>
    <w:rsid w:val="006A11E9"/>
    <w:rsid w:val="006A6EBE"/>
    <w:rsid w:val="006B29B9"/>
    <w:rsid w:val="006B5168"/>
    <w:rsid w:val="006B600F"/>
    <w:rsid w:val="006C0E9E"/>
    <w:rsid w:val="006C36CE"/>
    <w:rsid w:val="006C4FDF"/>
    <w:rsid w:val="006D5880"/>
    <w:rsid w:val="00705432"/>
    <w:rsid w:val="00711561"/>
    <w:rsid w:val="007178D5"/>
    <w:rsid w:val="00723BFB"/>
    <w:rsid w:val="007261C8"/>
    <w:rsid w:val="0073010A"/>
    <w:rsid w:val="00734726"/>
    <w:rsid w:val="00755421"/>
    <w:rsid w:val="007657AA"/>
    <w:rsid w:val="00766D29"/>
    <w:rsid w:val="0077329E"/>
    <w:rsid w:val="0078009A"/>
    <w:rsid w:val="00796AED"/>
    <w:rsid w:val="007A09A6"/>
    <w:rsid w:val="007A4540"/>
    <w:rsid w:val="007A5699"/>
    <w:rsid w:val="007C1A8B"/>
    <w:rsid w:val="007C1A99"/>
    <w:rsid w:val="007D7838"/>
    <w:rsid w:val="007E0EEA"/>
    <w:rsid w:val="007E7376"/>
    <w:rsid w:val="007F1C41"/>
    <w:rsid w:val="008023F7"/>
    <w:rsid w:val="00802FE4"/>
    <w:rsid w:val="008036D9"/>
    <w:rsid w:val="008064C3"/>
    <w:rsid w:val="00817C66"/>
    <w:rsid w:val="008255D6"/>
    <w:rsid w:val="00827BA3"/>
    <w:rsid w:val="00836CE2"/>
    <w:rsid w:val="0084069A"/>
    <w:rsid w:val="00840C91"/>
    <w:rsid w:val="00845562"/>
    <w:rsid w:val="00850918"/>
    <w:rsid w:val="00855A65"/>
    <w:rsid w:val="00860129"/>
    <w:rsid w:val="00875548"/>
    <w:rsid w:val="008816DA"/>
    <w:rsid w:val="008A224F"/>
    <w:rsid w:val="008A6156"/>
    <w:rsid w:val="008A61F1"/>
    <w:rsid w:val="008A66B9"/>
    <w:rsid w:val="008A786C"/>
    <w:rsid w:val="008B0E56"/>
    <w:rsid w:val="008C2077"/>
    <w:rsid w:val="008C3BE2"/>
    <w:rsid w:val="008C7029"/>
    <w:rsid w:val="008C7EC0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270D"/>
    <w:rsid w:val="009444CD"/>
    <w:rsid w:val="00944D4C"/>
    <w:rsid w:val="00945CDC"/>
    <w:rsid w:val="00945DBE"/>
    <w:rsid w:val="0095159B"/>
    <w:rsid w:val="009525D4"/>
    <w:rsid w:val="00980E4D"/>
    <w:rsid w:val="009A412B"/>
    <w:rsid w:val="009A758A"/>
    <w:rsid w:val="009B40D7"/>
    <w:rsid w:val="009B46D8"/>
    <w:rsid w:val="009C1900"/>
    <w:rsid w:val="009C670C"/>
    <w:rsid w:val="009E5D6D"/>
    <w:rsid w:val="009E6566"/>
    <w:rsid w:val="00A054B7"/>
    <w:rsid w:val="00A07CA2"/>
    <w:rsid w:val="00A16283"/>
    <w:rsid w:val="00A214C9"/>
    <w:rsid w:val="00A377AE"/>
    <w:rsid w:val="00A37D78"/>
    <w:rsid w:val="00A405B5"/>
    <w:rsid w:val="00A41A94"/>
    <w:rsid w:val="00A44EFD"/>
    <w:rsid w:val="00A46436"/>
    <w:rsid w:val="00A57AB7"/>
    <w:rsid w:val="00A57DB1"/>
    <w:rsid w:val="00A63F24"/>
    <w:rsid w:val="00A65679"/>
    <w:rsid w:val="00A66D5D"/>
    <w:rsid w:val="00A75730"/>
    <w:rsid w:val="00A811F2"/>
    <w:rsid w:val="00A840A3"/>
    <w:rsid w:val="00A8702F"/>
    <w:rsid w:val="00A87597"/>
    <w:rsid w:val="00A930D6"/>
    <w:rsid w:val="00AA6B6E"/>
    <w:rsid w:val="00AB7B53"/>
    <w:rsid w:val="00AE01D7"/>
    <w:rsid w:val="00AE2EC2"/>
    <w:rsid w:val="00AE44AB"/>
    <w:rsid w:val="00B24B41"/>
    <w:rsid w:val="00B27877"/>
    <w:rsid w:val="00B30DE5"/>
    <w:rsid w:val="00B32948"/>
    <w:rsid w:val="00B43F06"/>
    <w:rsid w:val="00B67389"/>
    <w:rsid w:val="00B82540"/>
    <w:rsid w:val="00B82754"/>
    <w:rsid w:val="00B86000"/>
    <w:rsid w:val="00B95B20"/>
    <w:rsid w:val="00BA142B"/>
    <w:rsid w:val="00BC17B0"/>
    <w:rsid w:val="00BE33FF"/>
    <w:rsid w:val="00BF32DE"/>
    <w:rsid w:val="00C2016D"/>
    <w:rsid w:val="00C42C8A"/>
    <w:rsid w:val="00C43CDA"/>
    <w:rsid w:val="00C56925"/>
    <w:rsid w:val="00C66216"/>
    <w:rsid w:val="00C8590C"/>
    <w:rsid w:val="00C93DB0"/>
    <w:rsid w:val="00CA01EF"/>
    <w:rsid w:val="00CA584E"/>
    <w:rsid w:val="00CA6466"/>
    <w:rsid w:val="00CD0B5B"/>
    <w:rsid w:val="00CE0EE4"/>
    <w:rsid w:val="00CF63EE"/>
    <w:rsid w:val="00D12787"/>
    <w:rsid w:val="00D212DB"/>
    <w:rsid w:val="00D21A2C"/>
    <w:rsid w:val="00D23251"/>
    <w:rsid w:val="00D24D2F"/>
    <w:rsid w:val="00D43EFC"/>
    <w:rsid w:val="00D505FE"/>
    <w:rsid w:val="00D60F00"/>
    <w:rsid w:val="00D62477"/>
    <w:rsid w:val="00D64021"/>
    <w:rsid w:val="00D745AC"/>
    <w:rsid w:val="00D77EA4"/>
    <w:rsid w:val="00D97782"/>
    <w:rsid w:val="00DA146A"/>
    <w:rsid w:val="00DA4636"/>
    <w:rsid w:val="00DD6682"/>
    <w:rsid w:val="00DE5F69"/>
    <w:rsid w:val="00DF0FFA"/>
    <w:rsid w:val="00DF5237"/>
    <w:rsid w:val="00DF6654"/>
    <w:rsid w:val="00E138B1"/>
    <w:rsid w:val="00E23AF8"/>
    <w:rsid w:val="00E3341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A209C"/>
    <w:rsid w:val="00FB2F71"/>
    <w:rsid w:val="00FB3771"/>
    <w:rsid w:val="00FB5F85"/>
    <w:rsid w:val="00FC5CF7"/>
    <w:rsid w:val="00FC709F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4135F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135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5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5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5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4135F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135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5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5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5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St-954/2017</izvorni_sadrzaj>
    <derivirana_varijabla naziv="DomainObject.Predmet.OznakaBroj_1">St-954/2017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PČELARSKA UDRUGA ''ROJ''</izvorni_sadrzaj>
    <derivirana_varijabla naziv="DomainObject.Predmet.ProtustrankaFormated_1">  PČELARSKA UDRUGA ''ROJ''</derivirana_varijabla>
  </DomainObject.Predmet.ProtustrankaFormated>
  <DomainObject.Predmet.ProtustrankaFormatedOIB>
    <izvorni_sadrzaj>  PČELARSKA UDRUGA ''ROJ'', OIB 86612028751</izvorni_sadrzaj>
    <derivirana_varijabla naziv="DomainObject.Predmet.ProtustrankaFormatedOIB_1">  PČELARSKA UDRUGA ''ROJ'', OIB 86612028751</derivirana_varijabla>
  </DomainObject.Predmet.ProtustrankaFormatedOIB>
  <DomainObject.Predmet.ProtustrankaFormatedWithAdress>
    <izvorni_sadrzaj> PČELARSKA UDRUGA ''ROJ''</izvorni_sadrzaj>
    <derivirana_varijabla naziv="DomainObject.Predmet.ProtustrankaFormatedWithAdress_1"> PČELARSKA UDRUGA ''ROJ''</derivirana_varijabla>
  </DomainObject.Predmet.ProtustrankaFormatedWithAdress>
  <DomainObject.Predmet.ProtustrankaFormatedWithAdressOIB>
    <izvorni_sadrzaj> PČELARSKA UDRUGA ''ROJ'', OIB 86612028751</izvorni_sadrzaj>
    <derivirana_varijabla naziv="DomainObject.Predmet.ProtustrankaFormatedWithAdressOIB_1"> PČELARSKA UDRUGA ''ROJ'', OIB 86612028751</derivirana_varijabla>
  </DomainObject.Predmet.ProtustrankaFormatedWithAdressOIB>
  <DomainObject.Predmet.ProtustrankaWithAdress>
    <izvorni_sadrzaj>PČELARSKA UDRUGA ''ROJ'' </izvorni_sadrzaj>
    <derivirana_varijabla naziv="DomainObject.Predmet.ProtustrankaWithAdress_1">PČELARSKA UDRUGA ''ROJ'' </derivirana_varijabla>
  </DomainObject.Predmet.ProtustrankaWithAdress>
  <DomainObject.Predmet.ProtustrankaWithAdressOIB>
    <izvorni_sadrzaj>PČELARSKA UDRUGA ''ROJ'', OIB 86612028751</izvorni_sadrzaj>
    <derivirana_varijabla naziv="DomainObject.Predmet.ProtustrankaWithAdressOIB_1">PČELARSKA UDRUGA ''ROJ'', OIB 86612028751</derivirana_varijabla>
  </DomainObject.Predmet.ProtustrankaWithAdressOIB>
  <DomainObject.Predmet.ProtustrankaNazivFormated>
    <izvorni_sadrzaj>PČELARSKA UDRUGA ''ROJ''</izvorni_sadrzaj>
    <derivirana_varijabla naziv="DomainObject.Predmet.ProtustrankaNazivFormated_1">PČELARSKA UDRUGA ''ROJ''</derivirana_varijabla>
  </DomainObject.Predmet.ProtustrankaNazivFormated>
  <DomainObject.Predmet.ProtustrankaNazivFormatedOIB>
    <izvorni_sadrzaj>PČELARSKA UDRUGA ''ROJ'', OIB 86612028751</izvorni_sadrzaj>
    <derivirana_varijabla naziv="DomainObject.Predmet.ProtustrankaNazivFormatedOIB_1">PČELARSKA UDRUGA ''ROJ'', OIB 86612028751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PČELARSKA UDRUGA ''ROJ''</item>
    </izvorni_sadrzaj>
    <derivirana_varijabla naziv="DomainObject.Predmet.ProtuStrankaListFormated_1">
      <item>PČELARSKA UDRUGA ''ROJ''</item>
    </derivirana_varijabla>
  </DomainObject.Predmet.ProtuStrankaListFormated>
  <DomainObject.Predmet.ProtuStrankaListFormatedOIB>
    <izvorni_sadrzaj>
      <item>PČELARSKA UDRUGA ''ROJ'', OIB 86612028751</item>
    </izvorni_sadrzaj>
    <derivirana_varijabla naziv="DomainObject.Predmet.ProtuStrankaListFormatedOIB_1">
      <item>PČELARSKA UDRUGA ''ROJ'', OIB 86612028751</item>
    </derivirana_varijabla>
  </DomainObject.Predmet.ProtuStrankaListFormatedOIB>
  <DomainObject.Predmet.ProtuStrankaListFormatedWithAdress>
    <izvorni_sadrzaj>
      <item>PČELARSKA UDRUGA ''ROJ''</item>
    </izvorni_sadrzaj>
    <derivirana_varijabla naziv="DomainObject.Predmet.ProtuStrankaListFormatedWithAdress_1">
      <item>PČELARSKA UDRUGA ''ROJ''</item>
    </derivirana_varijabla>
  </DomainObject.Predmet.ProtuStrankaListFormatedWithAdress>
  <DomainObject.Predmet.ProtuStrankaListFormatedWithAdressOIB>
    <izvorni_sadrzaj>
      <item>PČELARSKA UDRUGA ''ROJ'', OIB 86612028751</item>
    </izvorni_sadrzaj>
    <derivirana_varijabla naziv="DomainObject.Predmet.ProtuStrankaListFormatedWithAdressOIB_1">
      <item>PČELARSKA UDRUGA ''ROJ'', OIB 86612028751</item>
    </derivirana_varijabla>
  </DomainObject.Predmet.ProtuStrankaListFormatedWithAdressOIB>
  <DomainObject.Predmet.ProtuStrankaListNazivFormated>
    <izvorni_sadrzaj>
      <item>PČELARSKA UDRUGA ''ROJ''</item>
    </izvorni_sadrzaj>
    <derivirana_varijabla naziv="DomainObject.Predmet.ProtuStrankaListNazivFormated_1">
      <item>PČELARSKA UDRUGA ''ROJ''</item>
    </derivirana_varijabla>
  </DomainObject.Predmet.ProtuStrankaListNazivFormated>
  <DomainObject.Predmet.ProtuStrankaListNazivFormatedOIB>
    <izvorni_sadrzaj>
      <item>PČELARSKA UDRUGA ''ROJ'', OIB 86612028751</item>
    </izvorni_sadrzaj>
    <derivirana_varijabla naziv="DomainObject.Predmet.ProtuStrankaListNazivFormatedOIB_1">
      <item>PČELARSKA UDRUGA ''ROJ'', OIB 86612028751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PČELARSKA UDRUGA ''ROJ''</izvorni_sadrzaj>
    <derivirana_varijabla naziv="DomainObject.Predmet.ProtustrankaIDrugi_1">PČELARSKA UDRUGA ''ROJ''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PČELARSKA UDRUGA ''ROJ'', OIB 86612028751</izvorni_sadrzaj>
    <derivirana_varijabla naziv="DomainObject.Predmet.ProtustrankaIDrugiAdressOIB_1">PČELARSKA UDRUGA ''ROJ'', OIB 86612028751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PČELARSKA UDRUGA ''ROJ''</item>
      <item>FINA Regionalni centar Zagreb</item>
    </izvorni_sadrzaj>
    <derivirana_varijabla naziv="DomainObject.Predmet.SudioniciListNaziv_1">
      <item>PČELARSKA UDRUGA ''ROJ''</item>
      <item>FINA Regionalni centar Zagreb</item>
    </derivirana_varijabla>
  </DomainObject.Predmet.SudioniciListNaziv>
  <DomainObject.Predmet.SudioniciListAdressOIB>
    <izvorni_sadrzaj>
      <item>PČELARSKA UDRUGA ''ROJ'', OIB 86612028751</item>
      <item>FINA Regionalni centar Zagreb, OIB 85821130368, Trg svibanjskih žrtava 1995. br. 1,10000 Zagreb</item>
    </izvorni_sadrzaj>
    <derivirana_varijabla naziv="DomainObject.Predmet.SudioniciListAdressOIB_1">
      <item>PČELARSKA UDRUGA ''ROJ'', OIB 86612028751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86612028751</item>
      <item>, OIB 85821130368</item>
    </izvorni_sadrzaj>
    <derivirana_varijabla naziv="DomainObject.Predmet.SudioniciListNazivOIB_1">
      <item>, OIB 86612028751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357</properties:Words>
  <properties:Characters>1929</properties:Characters>
  <properties:Lines>48</properties:Lines>
  <properties:Paragraphs>16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Danijela Špeletić</cp:lastModifiedBy>
  <cp:lastPrinted>2017-08-02T07:13:00Z</cp:lastPrinted>
  <dcterms:modified xmlns:xsi="http://www.w3.org/2001/XMLSchema-instance" xsi:type="dcterms:W3CDTF">2017-08-04T08:15:00Z</dcterms:modified>
  <cp:revision>107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