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D8A8D1" w14:paraId="06492370" w:rsidRDefault="00146506" w:rsidP="00146506" w:rsidR="00146506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3EE136AF" w:rsidRDefault="00146506" w:rsidP="00146506" w:rsidR="00146506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60FBBDDA" w:rsidRDefault="00146506" w:rsidP="00146506" w:rsidR="00146506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34AF2BB6" w:rsidRDefault="00146506" w:rsidP="00146506" w:rsidR="00146506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F2CC4F3" w:rsidRDefault="00146506" w:rsidP="00146506" w:rsidR="00146506">
      <w:pPr>
        <w:tabs>
          <w:tab w:pos="709" w:val="left"/>
        </w:tabs>
        <w:jc w:val="right"/>
      </w:pPr>
      <w:r>
        <w:t>42. St-3482/2015</w:t>
      </w:r>
    </w:p>
    <w:p w14:textId="77777777" w14:paraId="338C8455" w:rsidRDefault="00146506" w:rsidP="00146506" w:rsidR="00146506">
      <w:pPr>
        <w:tabs>
          <w:tab w:pos="709" w:val="left"/>
        </w:tabs>
        <w:jc w:val="right"/>
      </w:pPr>
    </w:p>
    <w:p w14:textId="77777777" w14:paraId="30BD737E" w:rsidRDefault="00146506" w:rsidP="00146506" w:rsidR="00146506">
      <w:pPr>
        <w:tabs>
          <w:tab w:pos="709" w:val="left"/>
        </w:tabs>
        <w:jc w:val="right"/>
      </w:pPr>
    </w:p>
    <w:p w14:textId="77777777" w14:paraId="6F046E9B" w:rsidRDefault="00146506" w:rsidP="00146506" w:rsidR="00146506">
      <w:pPr>
        <w:tabs>
          <w:tab w:pos="709" w:val="left"/>
        </w:tabs>
        <w:jc w:val="center"/>
      </w:pPr>
      <w:r>
        <w:t>R E P U B L I K A   H R V A T S K A</w:t>
      </w:r>
    </w:p>
    <w:p w14:textId="77777777" w14:paraId="1814153D" w:rsidRDefault="00146506" w:rsidP="00146506" w:rsidR="00146506">
      <w:pPr>
        <w:tabs>
          <w:tab w:pos="709" w:val="left"/>
        </w:tabs>
        <w:jc w:val="center"/>
      </w:pPr>
    </w:p>
    <w:p w14:textId="77777777" w14:paraId="557F9269" w:rsidRDefault="00146506" w:rsidP="00146506" w:rsidR="00146506">
      <w:pPr>
        <w:tabs>
          <w:tab w:pos="709" w:val="left"/>
        </w:tabs>
        <w:jc w:val="center"/>
      </w:pPr>
      <w:r>
        <w:t>R J E Š E N J E</w:t>
      </w:r>
    </w:p>
    <w:p w14:textId="77777777" w14:paraId="1A20AA67" w:rsidRDefault="00146506" w:rsidP="00146506" w:rsidR="00146506">
      <w:pPr>
        <w:tabs>
          <w:tab w:pos="709" w:val="left"/>
        </w:tabs>
        <w:jc w:val="both"/>
      </w:pPr>
    </w:p>
    <w:p w14:textId="77777777" w14:paraId="7235E63D" w:rsidRDefault="00146506" w:rsidP="00146506" w:rsidR="00146506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EUROMOBIL d.o.o., Zagreb, Krajiška 30, Zagreb, OIB 43733396081, dana 28. travnja 2016.g. </w:t>
      </w:r>
    </w:p>
    <w:p w14:textId="77777777" w14:paraId="18CEB48A" w:rsidRDefault="00146506" w:rsidP="00146506" w:rsidR="00146506">
      <w:pPr>
        <w:tabs>
          <w:tab w:pos="709" w:val="left"/>
        </w:tabs>
        <w:jc w:val="both"/>
      </w:pPr>
    </w:p>
    <w:p w14:textId="77777777" w14:paraId="4CF0C7B5" w:rsidRDefault="00146506" w:rsidP="00146506" w:rsidR="00146506">
      <w:pPr>
        <w:tabs>
          <w:tab w:pos="709" w:val="left"/>
        </w:tabs>
        <w:jc w:val="center"/>
      </w:pPr>
      <w:r>
        <w:t>r i j e š i o   j e</w:t>
      </w:r>
    </w:p>
    <w:p w14:textId="77777777" w14:paraId="4C2A3FB9" w:rsidRDefault="00146506" w:rsidP="00146506" w:rsidR="00146506">
      <w:pPr>
        <w:tabs>
          <w:tab w:pos="709" w:val="left"/>
        </w:tabs>
        <w:jc w:val="both"/>
      </w:pPr>
    </w:p>
    <w:p w14:textId="77777777" w14:paraId="0BDB754D" w:rsidRDefault="00146506" w:rsidP="00146506" w:rsidR="00146506">
      <w:pPr>
        <w:ind w:firstLine="708"/>
        <w:jc w:val="both"/>
      </w:pPr>
      <w:r>
        <w:t>I   Otvara se stečajni postupak nad dužnikom EUROMOBIL d.o.o., Zagreb, Krajiška 30, Zagreb, OIB 43733396081.</w:t>
      </w:r>
    </w:p>
    <w:p w14:textId="77777777" w14:paraId="7D2FBD52" w:rsidRDefault="00146506" w:rsidP="00146506" w:rsidR="00146506">
      <w:pPr>
        <w:ind w:firstLine="708"/>
        <w:jc w:val="both"/>
      </w:pPr>
      <w:r>
        <w:t xml:space="preserve">Stečajni postupak otvoren je 28. travnja 2016.g. u 15,00 sati kada je ovo rješenje objavljeno na mrežnoj stanici e-oglasne ploče ovog suda. </w:t>
      </w:r>
    </w:p>
    <w:p w14:textId="77777777" w14:paraId="2B7EF564" w:rsidRDefault="00146506" w:rsidP="00146506" w:rsidR="00146506">
      <w:pPr>
        <w:ind w:firstLine="708"/>
        <w:jc w:val="both"/>
      </w:pPr>
    </w:p>
    <w:p w14:textId="77777777" w14:paraId="4098C7E2" w:rsidRDefault="00146506" w:rsidP="00146506" w:rsidR="00146506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Jugoslav Puran, Bjelovar, J. Jelačića 12, OIB: 70582689973.           </w:t>
      </w:r>
    </w:p>
    <w:p w14:textId="77777777" w14:paraId="4038F8AD" w:rsidRDefault="00146506" w:rsidP="00146506" w:rsidR="00146506">
      <w:pPr>
        <w:ind w:firstLine="708"/>
        <w:jc w:val="both"/>
      </w:pPr>
    </w:p>
    <w:p w14:textId="77777777" w14:paraId="64A8DAF0" w:rsidRDefault="00146506" w:rsidP="00146506" w:rsidR="00146506">
      <w:pPr>
        <w:ind w:firstLine="708"/>
        <w:jc w:val="both"/>
      </w:pPr>
      <w:r>
        <w:t>III  Zaključuje se stečajni postupak nad dužnikom EUROMOBIL d.o.o., Zagreb, Krajiška 30, Zagreb, OIB 43733396081.</w:t>
      </w:r>
    </w:p>
    <w:p w14:textId="77777777" w14:paraId="3CE41E13" w:rsidRDefault="00146506" w:rsidP="00146506" w:rsidR="00146506">
      <w:pPr>
        <w:ind w:firstLine="708"/>
        <w:jc w:val="both"/>
      </w:pPr>
    </w:p>
    <w:p w14:textId="77777777" w14:paraId="1662A688" w:rsidRDefault="00146506" w:rsidP="00146506" w:rsidR="00146506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619B6AE6" w:rsidRDefault="00146506" w:rsidP="00146506" w:rsidR="00146506">
      <w:pPr>
        <w:ind w:firstLine="708"/>
        <w:jc w:val="both"/>
      </w:pPr>
    </w:p>
    <w:p w14:textId="77777777" w14:paraId="2260DBF0" w:rsidRDefault="00146506" w:rsidP="00146506" w:rsidR="00146506">
      <w:pPr>
        <w:jc w:val="center"/>
      </w:pPr>
      <w:r>
        <w:t>Obrazloženje</w:t>
      </w:r>
    </w:p>
    <w:p w14:textId="77777777" w14:paraId="78E24C9E" w:rsidRDefault="00146506" w:rsidP="00146506" w:rsidR="00146506">
      <w:pPr>
        <w:jc w:val="center"/>
      </w:pPr>
    </w:p>
    <w:p w14:textId="77777777" w14:paraId="1CA23FB6" w:rsidRDefault="00146506" w:rsidP="00146506" w:rsidR="00146506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1772FBC4" w:rsidRDefault="00146506" w:rsidP="00146506" w:rsidR="00146506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31314F18" w:rsidRDefault="00146506" w:rsidP="00146506" w:rsidR="00146506">
      <w:pPr>
        <w:ind w:firstLine="708"/>
        <w:jc w:val="both"/>
      </w:pPr>
      <w:r>
        <w:t>Po zaključku nije postupljeno.</w:t>
      </w:r>
    </w:p>
    <w:p w14:textId="77777777" w14:paraId="4BB40ABC" w:rsidRDefault="00146506" w:rsidP="00146506" w:rsidR="00146506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550C9EEB" w:rsidRDefault="00146506" w:rsidP="00146506" w:rsidR="0014650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6039884B" w:rsidRDefault="00146506" w:rsidP="00146506" w:rsidR="0014650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A2E86CE" w:rsidRDefault="00146506" w:rsidP="00146506" w:rsidR="0014650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5F65359" w:rsidRDefault="00146506" w:rsidP="00146506" w:rsidR="00146506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55E82DE2" w:rsidRDefault="00146506" w:rsidP="00146506" w:rsidR="00146506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7352BEA" w:rsidRDefault="00146506" w:rsidP="00146506" w:rsidR="00146506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566A14E" w:rsidTr="00146506" w:rsidR="00146506">
        <w:tc>
          <w:tcPr>
            <w:tcW w:type="dxa" w:w="2346"/>
          </w:tcPr>
          <w:p w14:textId="77777777" w14:paraId="5DE290AA" w:rsidRDefault="00146506" w:rsidR="00146506">
            <w:pPr>
              <w:tabs>
                <w:tab w:pos="709" w:val="left"/>
              </w:tabs>
              <w:jc w:val="right"/>
            </w:pPr>
            <w:r>
              <w:t>42. St-3482/2015</w:t>
            </w:r>
          </w:p>
          <w:p w14:textId="77777777" w14:paraId="57D4AFBC" w:rsidRDefault="00146506" w:rsidR="00146506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1D46F74B" w:rsidRDefault="00146506" w:rsidP="00146506" w:rsidR="00146506">
      <w:pPr>
        <w:jc w:val="both"/>
      </w:pPr>
    </w:p>
    <w:p w14:textId="77777777" w14:paraId="4689B670" w:rsidRDefault="00146506" w:rsidP="00146506" w:rsidR="00146506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2C28B763" w:rsidRDefault="00146506" w:rsidP="00146506" w:rsidR="00146506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31101C7E" w:rsidRDefault="00146506" w:rsidP="00146506" w:rsidR="00146506">
      <w:pPr>
        <w:jc w:val="both"/>
      </w:pPr>
      <w:r>
        <w:tab/>
        <w:t>Izbor stečajnog upravitelja odabran je primjenom odredbe čl. 432 SZ.</w:t>
      </w:r>
    </w:p>
    <w:p w14:textId="77777777" w14:paraId="5221EB35" w:rsidRDefault="00146506" w:rsidP="00146506" w:rsidR="00146506">
      <w:pPr>
        <w:jc w:val="both"/>
      </w:pPr>
      <w:r>
        <w:tab/>
      </w:r>
    </w:p>
    <w:p w14:textId="77777777" w14:paraId="7A493D7F" w:rsidRDefault="00146506" w:rsidP="00146506" w:rsidR="00146506">
      <w:pPr>
        <w:tabs>
          <w:tab w:pos="709" w:val="left"/>
        </w:tabs>
        <w:jc w:val="center"/>
      </w:pPr>
      <w:r>
        <w:t xml:space="preserve">U Zagrebu,  28. travnja 2016.g. </w:t>
      </w:r>
    </w:p>
    <w:p w14:textId="77777777" w14:paraId="66C92AE5" w:rsidRDefault="00146506" w:rsidP="00146506" w:rsidR="00146506">
      <w:pPr>
        <w:tabs>
          <w:tab w:pos="709" w:val="left"/>
        </w:tabs>
      </w:pPr>
    </w:p>
    <w:p w14:textId="77777777" w14:paraId="4E7F7379" w:rsidRDefault="00146506" w:rsidP="00146506" w:rsidR="0014650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0A7DD276" w:rsidRDefault="00146506" w:rsidP="00146506" w:rsidR="00146506">
      <w:pPr>
        <w:tabs>
          <w:tab w:pos="709" w:val="left"/>
        </w:tabs>
      </w:pPr>
    </w:p>
    <w:p w14:textId="77777777" w14:paraId="17FFA2C1" w:rsidRDefault="00146506" w:rsidP="00146506" w:rsidR="00146506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45138E32" w:rsidRDefault="00146506" w:rsidP="00146506" w:rsidR="00146506">
      <w:pPr>
        <w:tabs>
          <w:tab w:pos="709" w:val="left"/>
        </w:tabs>
      </w:pPr>
    </w:p>
    <w:p w14:textId="77777777" w14:paraId="1A42E3F7" w:rsidRDefault="00146506" w:rsidP="00146506" w:rsidR="00146506">
      <w:pPr>
        <w:jc w:val="both"/>
      </w:pPr>
      <w:r>
        <w:t>UPUTA O PRAVNOM LIJEKU:</w:t>
      </w:r>
    </w:p>
    <w:p w14:textId="77777777" w14:paraId="13303F5E" w:rsidRDefault="00146506" w:rsidP="00146506" w:rsidR="00146506">
      <w:pPr>
        <w:jc w:val="both"/>
      </w:pPr>
      <w:r>
        <w:t xml:space="preserve">Protiv ovog rješenja dopuštena je  žalba Visokom trgovačkom sudu RH, a koja se podnosi u roku od 8 dana ovome sudu u 3 primjerka.  </w:t>
      </w:r>
    </w:p>
    <w:p w14:textId="77777777" w14:paraId="3CFBBB50" w:rsidRDefault="00146506" w:rsidP="00146506" w:rsidR="00146506">
      <w:pPr>
        <w:jc w:val="both"/>
      </w:pPr>
    </w:p>
    <w:p w14:textId="77777777" w14:paraId="204DAE74" w:rsidRDefault="00146506" w:rsidP="00146506" w:rsidR="00146506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14:textId="77777777" w14:paraId="5F2A4911" w:rsidRDefault="00146506" w:rsidP="00146506" w:rsidR="00146506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74420277" w:rsidRDefault="00146506" w:rsidP="00146506" w:rsidR="00146506">
      <w:pPr>
        <w:jc w:val="both"/>
      </w:pPr>
    </w:p>
    <w:p w14:textId="77777777" w14:paraId="236581A6" w:rsidRDefault="00146506" w:rsidP="00146506" w:rsidR="00146506">
      <w:pPr>
        <w:jc w:val="both"/>
        <w:rPr>
          <w:i/>
        </w:rPr>
      </w:pPr>
    </w:p>
    <w:p w14:textId="77777777" w14:paraId="082B7EDF" w:rsidRDefault="00146506" w:rsidP="00146506" w:rsidR="00146506">
      <w:pPr>
        <w:jc w:val="both"/>
      </w:pPr>
    </w:p>
    <w:p w14:textId="77777777" w14:paraId="07AEE205" w:rsidRDefault="00146506" w:rsidP="00146506" w:rsidR="00146506">
      <w:pPr>
        <w:tabs>
          <w:tab w:pos="709" w:val="left"/>
        </w:tabs>
      </w:pPr>
    </w:p>
    <w:p w14:textId="06B5DDD4" w14:paraId="06B5DDD4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46506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465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5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5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5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5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146506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146506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146506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14650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465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650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465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5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5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5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5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146506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146506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146506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14650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465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650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587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3482</izvorni_sadrzaj>
    <derivirana_varijabla naziv="DomainObject.Predmet.Broj_1">3482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St-3482/2015</izvorni_sadrzaj>
    <derivirana_varijabla naziv="DomainObject.Predmet.OznakaBroj_1">St-3482/2015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EUROMOBIL d.o.o.</izvorni_sadrzaj>
    <derivirana_varijabla naziv="DomainObject.Predmet.ProtustrankaFormated_1">  EUROMOBIL d.o.o.</derivirana_varijabla>
  </DomainObject.Predmet.ProtustrankaFormated>
  <DomainObject.Predmet.ProtustrankaFormatedOIB>
    <izvorni_sadrzaj>  EUROMOBIL d.o.o., OIB 43733396081</izvorni_sadrzaj>
    <derivirana_varijabla naziv="DomainObject.Predmet.ProtustrankaFormatedOIB_1">  EUROMOBIL d.o.o., OIB 43733396081</derivirana_varijabla>
  </DomainObject.Predmet.ProtustrankaFormatedOIB>
  <DomainObject.Predmet.ProtustrankaFormatedWithAdress>
    <izvorni_sadrzaj> EUROMOBIL d.o.o., Krajiška 30, 10000 Zagreb</izvorni_sadrzaj>
    <derivirana_varijabla naziv="DomainObject.Predmet.ProtustrankaFormatedWithAdress_1"> EUROMOBIL d.o.o., Krajiška 30, 10000 Zagreb</derivirana_varijabla>
  </DomainObject.Predmet.ProtustrankaFormatedWithAdress>
  <DomainObject.Predmet.ProtustrankaFormatedWithAdressOIB>
    <izvorni_sadrzaj> EUROMOBIL d.o.o., OIB 43733396081, Krajiška 30, 10000 Zagreb</izvorni_sadrzaj>
    <derivirana_varijabla naziv="DomainObject.Predmet.ProtustrankaFormatedWithAdressOIB_1"> EUROMOBIL d.o.o., OIB 43733396081, Krajiška 30, 10000 Zagreb</derivirana_varijabla>
  </DomainObject.Predmet.ProtustrankaFormatedWithAdressOIB>
  <DomainObject.Predmet.ProtustrankaWithAdress>
    <izvorni_sadrzaj>EUROMOBIL d.o.o. Krajiška 30, 10000 Zagreb</izvorni_sadrzaj>
    <derivirana_varijabla naziv="DomainObject.Predmet.ProtustrankaWithAdress_1">EUROMOBIL d.o.o. Krajiška 30, 10000 Zagreb</derivirana_varijabla>
  </DomainObject.Predmet.ProtustrankaWithAdress>
  <DomainObject.Predmet.ProtustrankaWithAdressOIB>
    <izvorni_sadrzaj>EUROMOBIL d.o.o., OIB 43733396081, Krajiška 30, 10000 Zagreb</izvorni_sadrzaj>
    <derivirana_varijabla naziv="DomainObject.Predmet.ProtustrankaWithAdressOIB_1">EUROMOBIL d.o.o., OIB 43733396081, Krajiška 30, 10000 Zagreb</derivirana_varijabla>
  </DomainObject.Predmet.ProtustrankaWithAdressOIB>
  <DomainObject.Predmet.ProtustrankaNazivFormated>
    <izvorni_sadrzaj>EUROMOBIL d.o.o.</izvorni_sadrzaj>
    <derivirana_varijabla naziv="DomainObject.Predmet.ProtustrankaNazivFormated_1">EUROMOBIL d.o.o.</derivirana_varijabla>
  </DomainObject.Predmet.ProtustrankaNazivFormated>
  <DomainObject.Predmet.ProtustrankaNazivFormatedOIB>
    <izvorni_sadrzaj>EUROMOBIL d.o.o., OIB 43733396081</izvorni_sadrzaj>
    <derivirana_varijabla naziv="DomainObject.Predmet.ProtustrankaNazivFormatedOIB_1">EUROMOBIL d.o.o., OIB 43733396081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EUROMOBIL d.o.o.</item>
    </izvorni_sadrzaj>
    <derivirana_varijabla naziv="DomainObject.Predmet.ProtuStrankaListFormated_1">
      <item>EUROMOBIL d.o.o.</item>
    </derivirana_varijabla>
  </DomainObject.Predmet.ProtuStrankaListFormated>
  <DomainObject.Predmet.ProtuStrankaListFormatedOIB>
    <izvorni_sadrzaj>
      <item>EUROMOBIL d.o.o., OIB 43733396081</item>
    </izvorni_sadrzaj>
    <derivirana_varijabla naziv="DomainObject.Predmet.ProtuStrankaListFormatedOIB_1">
      <item>EUROMOBIL d.o.o., OIB 43733396081</item>
    </derivirana_varijabla>
  </DomainObject.Predmet.ProtuStrankaListFormatedOIB>
  <DomainObject.Predmet.ProtuStrankaListFormatedWithAdress>
    <izvorni_sadrzaj>
      <item>EUROMOBIL d.o.o., Krajiška 30, 10000 Zagreb</item>
    </izvorni_sadrzaj>
    <derivirana_varijabla naziv="DomainObject.Predmet.ProtuStrankaListFormatedWithAdress_1">
      <item>EUROMOBIL d.o.o., Krajiška 30, 10000 Zagreb</item>
    </derivirana_varijabla>
  </DomainObject.Predmet.ProtuStrankaListFormatedWithAdress>
  <DomainObject.Predmet.ProtuStrankaListFormatedWithAdressOIB>
    <izvorni_sadrzaj>
      <item>EUROMOBIL d.o.o., OIB 43733396081, Krajiška 30, 10000 Zagreb</item>
    </izvorni_sadrzaj>
    <derivirana_varijabla naziv="DomainObject.Predmet.ProtuStrankaListFormatedWithAdressOIB_1">
      <item>EUROMOBIL d.o.o., OIB 43733396081, Krajiška 30, 10000 Zagreb</item>
    </derivirana_varijabla>
  </DomainObject.Predmet.ProtuStrankaListFormatedWithAdressOIB>
  <DomainObject.Predmet.ProtuStrankaListNazivFormated>
    <izvorni_sadrzaj>
      <item>EUROMOBIL d.o.o.</item>
    </izvorni_sadrzaj>
    <derivirana_varijabla naziv="DomainObject.Predmet.ProtuStrankaListNazivFormated_1">
      <item>EUROMOBIL d.o.o.</item>
    </derivirana_varijabla>
  </DomainObject.Predmet.ProtuStrankaListNazivFormated>
  <DomainObject.Predmet.ProtuStrankaListNazivFormatedOIB>
    <izvorni_sadrzaj>
      <item>EUROMOBIL d.o.o., OIB 43733396081</item>
    </izvorni_sadrzaj>
    <derivirana_varijabla naziv="DomainObject.Predmet.ProtuStrankaListNazivFormatedOIB_1">
      <item>EUROMOBIL d.o.o., OIB 43733396081</item>
    </derivirana_varijabla>
  </DomainObject.Predmet.ProtuStrankaListNazivFormatedOIB>
  <DomainObject.Predmet.OstaliListFormated>
    <izvorni_sadrzaj>
      <item>Zlatko Ivanović</item>
      <item>HRVATSKI ZAVOD ZA MIROVINSKO OSIGURANJE</item>
    </izvorni_sadrzaj>
    <derivirana_varijabla naziv="DomainObject.Predmet.OstaliListFormated_1">
      <item>Zlatko Ivanović</item>
      <item>HRVATSKI ZAVOD ZA MIROVINSKO OSIGURANJE</item>
    </derivirana_varijabla>
  </DomainObject.Predmet.OstaliListFormated>
  <DomainObject.Predmet.OstaliListFormatedOIB>
    <izvorni_sadrzaj>
      <item>Zlatko Ivanović, OIB 61074788445</item>
      <item>HRVATSKI ZAVOD ZA MIROVINSKO OSIGURANJE, OIB 84397956623</item>
    </izvorni_sadrzaj>
    <derivirana_varijabla naziv="DomainObject.Predmet.OstaliListFormatedOIB_1">
      <item>Zlatko Ivanović, OIB 61074788445</item>
      <item>HRVATSKI ZAVOD ZA MIROVINSKO OSIGURANJE, OIB 84397956623</item>
    </derivirana_varijabla>
  </DomainObject.Predmet.OstaliListFormatedOIB>
  <DomainObject.Predmet.OstaliListFormatedWithAdress>
    <izvorni_sadrzaj>
      <item>Zlatko Ivanović, Frankopanska 45, 51500 Punat</item>
      <item>HRVATSKI ZAVOD ZA MIROVINSKO OSIGURANJE, Trpimirova 4, 10000 Zagreb</item>
    </izvorni_sadrzaj>
    <derivirana_varijabla naziv="DomainObject.Predmet.OstaliListFormatedWithAdress_1">
      <item>Zlatko Ivanović, Frankopanska 45, 51500 Punat</item>
      <item>HRVATSKI ZAVOD ZA MIROVINSKO OSIGURANJE, Trpimirova 4, 10000 Zagreb</item>
    </derivirana_varijabla>
  </DomainObject.Predmet.OstaliListFormatedWithAdress>
  <DomainObject.Predmet.OstaliListFormatedWithAdressOIB>
    <izvorni_sadrzaj>
      <item>Zlatko Ivanović, OIB 61074788445, Frankopanska 45, 51500 Punat</item>
      <item>HRVATSKI ZAVOD ZA MIROVINSKO OSIGURANJE, OIB 84397956623, Trpimirova 4, 10000 Zagreb</item>
    </izvorni_sadrzaj>
    <derivirana_varijabla naziv="DomainObject.Predmet.OstaliListFormatedWithAdressOIB_1">
      <item>Zlatko Ivanović, OIB 61074788445, Frankopanska 45, 51500 Punat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Zlatko Ivanović</item>
      <item>HRVATSKI ZAVOD ZA MIROVINSKO OSIGURANJE</item>
    </izvorni_sadrzaj>
    <derivirana_varijabla naziv="DomainObject.Predmet.OstaliListNazivFormated_1">
      <item>Zlatko Ivanović</item>
      <item>HRVATSKI ZAVOD ZA MIROVINSKO OSIGURANJE</item>
    </derivirana_varijabla>
  </DomainObject.Predmet.OstaliListNazivFormated>
  <DomainObject.Predmet.OstaliListNazivFormatedOIB>
    <izvorni_sadrzaj>
      <item>Zlatko Ivanović, OIB 61074788445</item>
      <item>HRVATSKI ZAVOD ZA MIROVINSKO OSIGURANJE, OIB 84397956623</item>
    </izvorni_sadrzaj>
    <derivirana_varijabla naziv="DomainObject.Predmet.OstaliListNazivFormatedOIB_1">
      <item>Zlatko Ivanović, OIB 61074788445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EUROMOBIL d.o.o.</izvorni_sadrzaj>
    <derivirana_varijabla naziv="DomainObject.Predmet.ProtustrankaIDrugi_1">EUROMOBIL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EUROMOBIL d.o.o., OIB 43733396081, Krajiška 30, 10000 Zagreb</izvorni_sadrzaj>
    <derivirana_varijabla naziv="DomainObject.Predmet.ProtustrankaIDrugiAdressOIB_1">EUROMOBIL d.o.o., OIB 43733396081, Krajiška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EUROMOBIL d.o.o.</item>
      <item>Zlatko Ivanović</item>
      <item>HRVATSKI ZAVOD ZA MIROVINSKO OSIGURANJE</item>
    </izvorni_sadrzaj>
    <derivirana_varijabla naziv="DomainObject.Predmet.SudioniciListNaziv_1">
      <item>FINA Regionalni centar Zagreb</item>
      <item>EUROMOBIL d.o.o.</item>
      <item>Zlatko Ivanović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EUROMOBIL d.o.o., OIB 43733396081, Krajiška 30,10000 Zagreb</item>
      <item>Zlatko Ivanović, OIB 61074788445, Frankopanska 45,51500 Punat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EUROMOBIL d.o.o., OIB 43733396081, Krajiška 30,10000 Zagreb</item>
      <item>Zlatko Ivanović, OIB 61074788445, Frankopanska 45,51500 Punat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43733396081</item>
      <item>, OIB 61074788445</item>
      <item>, OIB 84397956623</item>
    </izvorni_sadrzaj>
    <derivirana_varijabla naziv="DomainObject.Predmet.SudioniciListNazivOIB_1">
      <item>, OIB 85821130368</item>
      <item>, OIB 43733396081</item>
      <item>, OIB 61074788445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356</properties:Words>
  <properties:Characters>1858</properties:Characters>
  <properties:Lines>74</properties:Lines>
  <properties:Paragraphs>31</properties:Paragraphs>
  <properties:TotalTime>1</properties:TotalTime>
  <properties:ScaleCrop>false</properties:ScaleCrop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2016-04-28T07:36:00Z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