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a51d" w14:paraId="a86a51d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BE4E90">
        <w:t>C-</w:t>
      </w:r>
      <w:proofErr w:type="spellStart"/>
      <w:r w:rsidR="00BE4E90">
        <w:t>UMAG</w:t>
      </w:r>
      <w:proofErr w:type="spellEnd"/>
      <w:r w:rsidR="00BE4E90">
        <w:t xml:space="preserve"> </w:t>
      </w:r>
      <w:proofErr w:type="spellStart"/>
      <w:r w:rsidR="00BE4E90">
        <w:t>d.d</w:t>
      </w:r>
      <w:proofErr w:type="spellEnd"/>
      <w:r w:rsidR="00BE4E90">
        <w:t xml:space="preserve">, u stečaju, Umag, </w:t>
      </w:r>
      <w:proofErr w:type="spellStart"/>
      <w:r w:rsidR="00BE4E90">
        <w:t>Katoro</w:t>
      </w:r>
      <w:proofErr w:type="spellEnd"/>
      <w:r w:rsidR="00BE4E90">
        <w:t xml:space="preserve"> </w:t>
      </w:r>
      <w:proofErr w:type="spellStart"/>
      <w:r w:rsidR="00BE4E90">
        <w:t>b.b</w:t>
      </w:r>
      <w:proofErr w:type="spellEnd"/>
      <w:r w:rsidR="00BE4E90">
        <w:t xml:space="preserve">, </w:t>
      </w:r>
      <w:proofErr w:type="spellStart"/>
      <w:r w:rsidR="00BE4E90">
        <w:t>OIB</w:t>
      </w:r>
      <w:proofErr w:type="spellEnd"/>
      <w:r w:rsidR="00BE4E90">
        <w:t xml:space="preserve">: </w:t>
      </w:r>
      <w:proofErr w:type="spellStart"/>
      <w:r w:rsidR="00BE4E90">
        <w:t>44142508839</w:t>
      </w:r>
      <w:proofErr w:type="spellEnd"/>
      <w:r>
        <w:t xml:space="preserve">, </w:t>
      </w:r>
      <w:r w:rsidR="00BE4E90">
        <w:t>5</w:t>
      </w:r>
      <w:r w:rsidR="0025309E">
        <w:t xml:space="preserve">. </w:t>
      </w:r>
      <w:r w:rsidR="00BE4E90">
        <w:t>studenog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BE4E90">
        <w:t>C-</w:t>
      </w:r>
      <w:proofErr w:type="spellStart"/>
      <w:r w:rsidR="00BE4E90">
        <w:t>UMAG</w:t>
      </w:r>
      <w:proofErr w:type="spellEnd"/>
      <w:r w:rsidR="00BE4E90">
        <w:t xml:space="preserve"> </w:t>
      </w:r>
      <w:proofErr w:type="spellStart"/>
      <w:r w:rsidR="00BE4E90">
        <w:t>d.d</w:t>
      </w:r>
      <w:proofErr w:type="spellEnd"/>
      <w:r w:rsidR="00BE4E90">
        <w:t xml:space="preserve">, u stečaju, Umag, </w:t>
      </w:r>
      <w:proofErr w:type="spellStart"/>
      <w:r w:rsidR="00BE4E90">
        <w:t>Katoro</w:t>
      </w:r>
      <w:proofErr w:type="spellEnd"/>
      <w:r w:rsidR="00BE4E90">
        <w:t xml:space="preserve"> </w:t>
      </w:r>
      <w:proofErr w:type="spellStart"/>
      <w:r w:rsidR="00BE4E90">
        <w:t>b.b</w:t>
      </w:r>
      <w:proofErr w:type="spellEnd"/>
      <w:r w:rsidR="00BE4E90">
        <w:t xml:space="preserve">, </w:t>
      </w:r>
      <w:proofErr w:type="spellStart"/>
      <w:r w:rsidR="00BE4E90">
        <w:t>OIB</w:t>
      </w:r>
      <w:proofErr w:type="spellEnd"/>
      <w:r w:rsidR="00BE4E90">
        <w:t xml:space="preserve">: </w:t>
      </w:r>
      <w:proofErr w:type="spellStart"/>
      <w:r w:rsidR="00BE4E90">
        <w:t>44142508839</w:t>
      </w:r>
      <w:proofErr w:type="spellEnd"/>
      <w:r>
        <w:t>, i određuje se za dan</w:t>
      </w:r>
    </w:p>
    <w:p w:rsidRDefault="00562E41" w:rsidP="00562E41" w:rsidR="00562E41"/>
    <w:p w:rsidRDefault="00BE4E90" w:rsidP="00562E41" w:rsidR="00562E41" w:rsidRPr="00562E41">
      <w:pPr>
        <w:jc w:val="center"/>
      </w:pPr>
      <w:proofErr w:type="spellStart"/>
      <w:r>
        <w:t>30</w:t>
      </w:r>
      <w:proofErr w:type="spellEnd"/>
      <w:r>
        <w:t>. studeni</w:t>
      </w:r>
      <w:r w:rsidR="00852C98">
        <w:t xml:space="preserve"> </w:t>
      </w:r>
      <w:proofErr w:type="spellStart"/>
      <w:r w:rsidR="00852C98">
        <w:t>2018</w:t>
      </w:r>
      <w:proofErr w:type="spellEnd"/>
      <w:r w:rsidR="00562E41" w:rsidRPr="00562E41">
        <w:t xml:space="preserve">. godine u </w:t>
      </w:r>
      <w:proofErr w:type="spellStart"/>
      <w:r>
        <w:t>10</w:t>
      </w:r>
      <w:proofErr w:type="spellEnd"/>
      <w:r w:rsidR="00562E41" w:rsidRPr="00562E41">
        <w:t>:</w:t>
      </w:r>
      <w:proofErr w:type="spellStart"/>
      <w:r>
        <w:t>3</w:t>
      </w:r>
      <w:r w:rsidR="00562E41" w:rsidRPr="00562E41">
        <w:t>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r w:rsidR="00BE4E90">
        <w:t>5. studenog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</w:t>
      </w:r>
      <w:r w:rsidR="008A138A">
        <w:t xml:space="preserve"> </w:t>
      </w:r>
      <w:r w:rsidR="00852C98">
        <w:t xml:space="preserve"> </w:t>
      </w:r>
      <w:r w:rsidRPr="00562E41">
        <w:t>Damir Rabar</w:t>
      </w:r>
      <w:r w:rsidR="00C24B82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BE4E90">
      <w:t>15</w:t>
    </w:r>
    <w:proofErr w:type="spellEnd"/>
    <w:r w:rsidR="00852C98">
      <w:t>/</w:t>
    </w:r>
    <w:proofErr w:type="spellStart"/>
    <w:r w:rsidR="00852C98">
      <w:t>201</w:t>
    </w:r>
    <w:r w:rsidR="00BE4E90">
      <w:t>5</w:t>
    </w:r>
    <w:proofErr w:type="spellEnd"/>
    <w:r w:rsidR="00852C98">
      <w:t>-</w:t>
    </w:r>
    <w:proofErr w:type="spellStart"/>
    <w:r w:rsidR="00BE4E90">
      <w:t>423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202458"/>
    <w:rsid w:val="002513B4"/>
    <w:rsid w:val="0025309E"/>
    <w:rsid w:val="002A1885"/>
    <w:rsid w:val="002A2928"/>
    <w:rsid w:val="00343E78"/>
    <w:rsid w:val="0038388E"/>
    <w:rsid w:val="004C5D48"/>
    <w:rsid w:val="004D70C1"/>
    <w:rsid w:val="00562E41"/>
    <w:rsid w:val="00596B6D"/>
    <w:rsid w:val="005C144C"/>
    <w:rsid w:val="005C571B"/>
    <w:rsid w:val="0060088B"/>
    <w:rsid w:val="00642A10"/>
    <w:rsid w:val="006A5E5B"/>
    <w:rsid w:val="006F6F8A"/>
    <w:rsid w:val="00830A3E"/>
    <w:rsid w:val="00852C98"/>
    <w:rsid w:val="008A138A"/>
    <w:rsid w:val="0093576F"/>
    <w:rsid w:val="009A1586"/>
    <w:rsid w:val="00A03428"/>
    <w:rsid w:val="00A61614"/>
    <w:rsid w:val="00BE4E90"/>
    <w:rsid w:val="00C0196A"/>
    <w:rsid w:val="00C06364"/>
    <w:rsid w:val="00C24B82"/>
    <w:rsid w:val="00C46FBC"/>
    <w:rsid w:val="00C51750"/>
    <w:rsid w:val="00C539E1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928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92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92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928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92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92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plava registratora - prijave tražbina
od 4.6.2018. u pisarnicu se 
šalje samo zadnji svežanj, spisu od dana 30.10.2018. prileži smeđi registrator</izvorni_sadrzaj>
    <derivirana_varijabla naziv="DomainObject.Predmet.Opis_1">4 plava registratora - prijave tražbina
od 4.6.2018. u pisarnicu se 
šalje samo zadnji svežanj, spisu od dana 30.10.2018. prileži smeđi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spisi TS PZ: Ovr-11/16,  Ovr-12/16,
Ovr-13/16, Ovr-14/16, Ovr-14/16,Ovr-15/16, Ovr-16/16, Ovr-17/16, Ovr-18/16, Ovr-19/16, Ovr-20/16,</izvorni_sadrzaj>
    <derivirana_varijabla naziv="DomainObject.Predmet.PrimjedbaSuca_1">veza spisi TS PZ: Ovr-11/16,  Ovr-12/16,
Ovr-13/16, Ovr-14/16, Ovr-14/16,Ovr-15/16, Ovr-16/16, Ovr-17/16, Ovr-18/16, Ovr-19/16, Ovr-20/16,</derivirana_varijabla>
  </DomainObject.Predmet.PrimjedbaSuca>
  <DomainObject.Predmet.ProtustrankaFormated>
    <izvorni_sadrzaj>  C-UMAG d.d. UMAG</izvorni_sadrzaj>
    <derivirana_varijabla naziv="DomainObject.Predmet.ProtustrankaFormated_1">  C-UMAG d.d. UMAG</derivirana_varijabla>
  </DomainObject.Predmet.ProtustrankaFormated>
  <DomainObject.Predmet.ProtustrankaFormatedOIB>
    <izvorni_sadrzaj>  C-UMAG d.d. UMAG, OIB 44142508839</izvorni_sadrzaj>
    <derivirana_varijabla naziv="DomainObject.Predmet.ProtustrankaFormatedOIB_1">  C-UMAG d.d. UMAG, OIB 44142508839</derivirana_varijabla>
  </DomainObject.Predmet.ProtustrankaFormatedOIB>
  <DomainObject.Predmet.ProtustrankaFormatedWithAdress>
    <izvorni_sadrzaj> C-UMAG d.d. UMAG, Katoro bb, 52470 Umag</izvorni_sadrzaj>
    <derivirana_varijabla naziv="DomainObject.Predmet.ProtustrankaFormatedWithAdress_1"> C-UMAG d.d. UMAG, Katoro bb, 52470 Umag</derivirana_varijabla>
  </DomainObject.Predmet.ProtustrankaFormatedWithAdress>
  <DomainObject.Predmet.ProtustrankaFormatedWithAdressOIB>
    <izvorni_sadrzaj> C-UMAG d.d. UMAG, OIB 44142508839, Katoro bb, 52470 Umag</izvorni_sadrzaj>
    <derivirana_varijabla naziv="DomainObject.Predmet.ProtustrankaFormatedWithAdressOIB_1"> C-UMAG d.d. UMAG, OIB 44142508839, Katoro bb, 52470 Umag</derivirana_varijabla>
  </DomainObject.Predmet.ProtustrankaFormatedWithAdressOIB>
  <DomainObject.Predmet.ProtustrankaWithAdress>
    <izvorni_sadrzaj>C-UMAG d.d. UMAG Katoro bb, 52470 Umag</izvorni_sadrzaj>
    <derivirana_varijabla naziv="DomainObject.Predmet.ProtustrankaWithAdress_1">C-UMAG d.d. UMAG Katoro bb, 52470 Umag</derivirana_varijabla>
  </DomainObject.Predmet.ProtustrankaWithAdress>
  <DomainObject.Predmet.ProtustrankaWithAdressOIB>
    <izvorni_sadrzaj>C-UMAG d.d. UMAG, OIB 44142508839, Katoro bb, 52470 Umag</izvorni_sadrzaj>
    <derivirana_varijabla naziv="DomainObject.Predmet.ProtustrankaWithAdressOIB_1">C-UMAG d.d. UMAG, OIB 44142508839, Katoro bb, 52470 Umag</derivirana_varijabla>
  </DomainObject.Predmet.ProtustrankaWithAdressOIB>
  <DomainObject.Predmet.ProtustrankaNazivFormated>
    <izvorni_sadrzaj>C-UMAG d.d. UMAG</izvorni_sadrzaj>
    <derivirana_varijabla naziv="DomainObject.Predmet.ProtustrankaNazivFormated_1">C-UMAG d.d. UMAG</derivirana_varijabla>
  </DomainObject.Predmet.ProtustrankaNazivFormated>
  <DomainObject.Predmet.ProtustrankaNazivFormatedOIB>
    <izvorni_sadrzaj>C-UMAG d.d. UMAG, OIB 44142508839</izvorni_sadrzaj>
    <derivirana_varijabla naziv="DomainObject.Predmet.ProtustrankaNazivFormatedOIB_1">C-UMAG d.d. UMAG, OIB 44142508839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Nazarević</izvorni_sadrzaj>
    <derivirana_varijabla naziv="DomainObject.Predmet.StrankaFormated_1">  Željko Nazarević</derivirana_varijabla>
  </DomainObject.Predmet.StrankaFormated>
  <DomainObject.Predmet.StrankaFormatedOIB>
    <izvorni_sadrzaj>  Željko Nazarević, OIB 93404950930</izvorni_sadrzaj>
    <derivirana_varijabla naziv="DomainObject.Predmet.StrankaFormatedOIB_1">  Željko Nazarević, OIB 93404950930</derivirana_varijabla>
  </DomainObject.Predmet.StrankaFormatedOIB>
  <DomainObject.Predmet.StrankaFormatedWithAdress>
    <izvorni_sadrzaj> Željko Nazarević, Joakima Rakovca 16, 52470 Umag</izvorni_sadrzaj>
    <derivirana_varijabla naziv="DomainObject.Predmet.StrankaFormatedWithAdress_1"> Željko Nazarević, Joakima Rakovca 16, 52470 Umag</derivirana_varijabla>
  </DomainObject.Predmet.StrankaFormatedWithAdress>
  <DomainObject.Predmet.StrankaFormatedWithAdressOIB>
    <izvorni_sadrzaj> Željko Nazarević, OIB 93404950930, Joakima Rakovca 16, 52470 Umag</izvorni_sadrzaj>
    <derivirana_varijabla naziv="DomainObject.Predmet.StrankaFormatedWithAdressOIB_1"> Željko Nazarević, OIB 93404950930, Joakima Rakovca 16, 52470 Umag</derivirana_varijabla>
  </DomainObject.Predmet.StrankaFormatedWithAdressOIB>
  <DomainObject.Predmet.StrankaWithAdress>
    <izvorni_sadrzaj>Željko Nazarević Joakima Rakovca 16,52470 Umag</izvorni_sadrzaj>
    <derivirana_varijabla naziv="DomainObject.Predmet.StrankaWithAdress_1">Željko Nazarević Joakima Rakovca 16,52470 Umag</derivirana_varijabla>
  </DomainObject.Predmet.StrankaWithAdress>
  <DomainObject.Predmet.StrankaWithAdressOIB>
    <izvorni_sadrzaj>Željko Nazarević, OIB 93404950930, Joakima Rakovca 16,52470 Umag</izvorni_sadrzaj>
    <derivirana_varijabla naziv="DomainObject.Predmet.StrankaWithAdressOIB_1">Željko Nazarević, OIB 93404950930, Joakima Rakovca 16,52470 Umag</derivirana_varijabla>
  </DomainObject.Predmet.StrankaWithAdressOIB>
  <DomainObject.Predmet.StrankaNazivFormated>
    <izvorni_sadrzaj>Željko Nazarević</izvorni_sadrzaj>
    <derivirana_varijabla naziv="DomainObject.Predmet.StrankaNazivFormated_1">Željko Nazarević</derivirana_varijabla>
  </DomainObject.Predmet.StrankaNazivFormated>
  <DomainObject.Predmet.StrankaNazivFormatedOIB>
    <izvorni_sadrzaj>Željko Nazarević, OIB 93404950930</izvorni_sadrzaj>
    <derivirana_varijabla naziv="DomainObject.Predmet.StrankaNazivFormatedOIB_1">Željko Nazarević, OIB 93404950930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160000.00</izvorni_sadrzaj>
    <derivirana_varijabla naziv="DomainObject.Predmet.TrenutnaVrijednost_1">160000.00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Željko Nazarević</item>
    </izvorni_sadrzaj>
    <derivirana_varijabla naziv="DomainObject.Predmet.StrankaListFormated_1">
      <item>Željko Nazarević</item>
    </derivirana_varijabla>
  </DomainObject.Predmet.StrankaListFormated>
  <DomainObject.Predmet.StrankaListFormatedOIB>
    <izvorni_sadrzaj>
      <item>Željko Nazarević, OIB 93404950930</item>
    </izvorni_sadrzaj>
    <derivirana_varijabla naziv="DomainObject.Predmet.StrankaListFormatedOIB_1">
      <item>Željko Nazarević, OIB 93404950930</item>
    </derivirana_varijabla>
  </DomainObject.Predmet.StrankaListFormatedOIB>
  <DomainObject.Predmet.StrankaListFormatedWithAdress>
    <izvorni_sadrzaj>
      <item>Željko Nazarević, Joakima Rakovca 16, 52470 Umag</item>
    </izvorni_sadrzaj>
    <derivirana_varijabla naziv="DomainObject.Predmet.StrankaListFormatedWithAdress_1">
      <item>Željko Nazarević, Joakima Rakovca 16, 52470 Umag</item>
    </derivirana_varijabla>
  </DomainObject.Predmet.StrankaListFormatedWithAdress>
  <DomainObject.Predmet.StrankaListFormatedWithAdressOIB>
    <izvorni_sadrzaj>
      <item>Željko Nazarević, OIB 93404950930, Joakima Rakovca 16, 52470 Umag</item>
    </izvorni_sadrzaj>
    <derivirana_varijabla naziv="DomainObject.Predmet.StrankaListFormatedWithAdressOIB_1">
      <item>Željko Nazarević, OIB 93404950930, Joakima Rakovca 16, 52470 Umag</item>
    </derivirana_varijabla>
  </DomainObject.Predmet.StrankaListFormatedWithAdressOIB>
  <DomainObject.Predmet.StrankaListNazivFormated>
    <izvorni_sadrzaj>
      <item>Željko Nazarević</item>
    </izvorni_sadrzaj>
    <derivirana_varijabla naziv="DomainObject.Predmet.StrankaListNazivFormated_1">
      <item>Željko Nazarević</item>
    </derivirana_varijabla>
  </DomainObject.Predmet.StrankaListNazivFormated>
  <DomainObject.Predmet.StrankaListNazivFormatedOIB>
    <izvorni_sadrzaj>
      <item>Željko Nazarević, OIB 93404950930</item>
    </izvorni_sadrzaj>
    <derivirana_varijabla naziv="DomainObject.Predmet.StrankaListNazivFormatedOIB_1">
      <item>Željko Nazarević, OIB 93404950930</item>
    </derivirana_varijabla>
  </DomainObject.Predmet.StrankaListNazivFormatedOIB>
  <DomainObject.Predmet.ProtuStrankaListFormated>
    <izvorni_sadrzaj>
      <item>C-UMAG d.d. UMAG</item>
    </izvorni_sadrzaj>
    <derivirana_varijabla naziv="DomainObject.Predmet.ProtuStrankaListFormated_1">
      <item>C-UMAG d.d. UMAG</item>
    </derivirana_varijabla>
  </DomainObject.Predmet.ProtuStrankaListFormated>
  <DomainObject.Predmet.ProtuStrankaListFormatedOIB>
    <izvorni_sadrzaj>
      <item>C-UMAG d.d. UMAG, OIB 44142508839</item>
    </izvorni_sadrzaj>
    <derivirana_varijabla naziv="DomainObject.Predmet.ProtuStrankaListFormatedOIB_1">
      <item>C-UMAG d.d. UMAG, OIB 44142508839</item>
    </derivirana_varijabla>
  </DomainObject.Predmet.ProtuStrankaListFormatedOIB>
  <DomainObject.Predmet.ProtuStrankaListFormatedWithAdress>
    <izvorni_sadrzaj>
      <item>C-UMAG d.d. UMAG, Katoro bb, 52470 Umag</item>
    </izvorni_sadrzaj>
    <derivirana_varijabla naziv="DomainObject.Predmet.ProtuStrankaListFormatedWithAdress_1">
      <item>C-UMAG d.d. UMAG, Katoro bb, 52470 Umag</item>
    </derivirana_varijabla>
  </DomainObject.Predmet.ProtuStrankaListFormatedWithAdress>
  <DomainObject.Predmet.ProtuStrankaListFormatedWithAdressOIB>
    <izvorni_sadrzaj>
      <item>C-UMAG d.d. UMAG, OIB 44142508839, Katoro bb, 52470 Umag</item>
    </izvorni_sadrzaj>
    <derivirana_varijabla naziv="DomainObject.Predmet.ProtuStrankaListFormatedWithAdressOIB_1">
      <item>C-UMAG d.d. UMAG, OIB 44142508839, Katoro bb, 52470 Umag</item>
    </derivirana_varijabla>
  </DomainObject.Predmet.ProtuStrankaListFormatedWithAdressOIB>
  <DomainObject.Predmet.ProtuStrankaListNazivFormated>
    <izvorni_sadrzaj>
      <item>C-UMAG d.d. UMAG</item>
    </izvorni_sadrzaj>
    <derivirana_varijabla naziv="DomainObject.Predmet.ProtuStrankaListNazivFormated_1">
      <item>C-UMAG d.d. UMAG</item>
    </derivirana_varijabla>
  </DomainObject.Predmet.ProtuStrankaListNazivFormated>
  <DomainObject.Predmet.ProtuStrankaListNazivFormatedOIB>
    <izvorni_sadrzaj>
      <item>C-UMAG d.d. UMAG, OIB 44142508839</item>
    </izvorni_sadrzaj>
    <derivirana_varijabla naziv="DomainObject.Predmet.ProtuStrankaListNazivFormatedOIB_1">
      <item>C-UMAG d.d. UMAG, OIB 44142508839</item>
    </derivirana_varijabla>
  </DomainObject.Predmet.ProtuStrankaListNazivFormatedOIB>
  <DomainObject.Predmet.OstaliListFormated>
    <izvorni_sadrzaj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izvorni_sadrzaj>
    <derivirana_varijabla naziv="DomainObject.Predmet.OstaliListFormated_1"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derivirana_varijabla>
  </DomainObject.Predmet.OstaliListFormated>
  <DomainObject.Predmet.OstaliListFormatedOIB>
    <izvorni_sadrzaj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izvorni_sadrzaj>
    <derivirana_varijabla naziv="DomainObject.Predmet.OstaliListFormatedOIB_1"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derivirana_varijabla>
  </DomainObject.Predmet.OstaliListFormatedOIB>
  <DomainObject.Predmet.OstaliListFormatedWithAdress>
    <izvorni_sadrzaj>
      <item>Odvj. ZORAN BELUŠIĆ, Trg slobode 4/IV, Buje</item>
      <item>ZOU VELJOVIĆ i dr.</item>
      <item>TATJANA MAKSIMOVIĆ, Put Masline 8, 52475 Savudrija</item>
      <item>ZAGREBAČKA BANKA DIONIČKO DRUŠTVO, Jadranska 18, 52470 Umag</item>
      <item>VLADAN RISTIĆ, Sunčana 51d, 52460 Buje</item>
      <item>ISTRATURIST UMAG, d.d., Jadranska 66, Umag</item>
      <item>PROMETEO d.o.o.,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Trg Slobode 3, Umag</item>
      <item>FUTURA društvo s ograničenom odgovornošću za trgovinu, A.Vivode 8, Umag</item>
      <item>NELBA - COMMERCE d. o. o. za unutarnju i vanjsku trgovinu, 6. svibnja 2A, Umag</item>
      <item>GELAX društvo s ograničenom odgovornošću za proizvodnju, trgovinu i usluge, Plovanija, Zanatska 4, Buje</item>
      <item>B - COOP društvo s ograničenom odgovornošću za trgovinu, usluge  i putnička agencija, Stancija Vinjeri 27b, 52466 Novigrad</item>
      <item>PROTECTION d. o. o. za zaštitu od požara, inženjering, servis, trgovinu i uvoz - izvoz opreme i uređaja, Ulica J.Rakovca 10, Umag</item>
      <item>TRICOP, društvo s ograničenom odgovornošću za proizvodnju konfekcije, Marconi 18, Brtonigla</item>
      <item>Dražen Ezgeta, M. Benussi 8, 52440 Poreč</item>
    </izvorni_sadrzaj>
    <derivirana_varijabla naziv="DomainObject.Predmet.OstaliListFormatedWithAdress_1">
      <item>Odvj. ZORAN BELUŠIĆ, Trg slobode 4/IV, Buje</item>
      <item>ZOU VELJOVIĆ i dr.</item>
      <item>TATJANA MAKSIMOVIĆ, Put Masline 8, 52475 Savudrija</item>
      <item>ZAGREBAČKA BANKA DIONIČKO DRUŠTVO, Jadranska 18, 52470 Umag</item>
      <item>VLADAN RISTIĆ, Sunčana 51d, 52460 Buje</item>
      <item>ISTRATURIST UMAG, d.d., Jadranska 66, Umag</item>
      <item>PROMETEO d.o.o.,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Trg Slobode 3, Umag</item>
      <item>FUTURA društvo s ograničenom odgovornošću za trgovinu, A.Vivode 8, Umag</item>
      <item>NELBA - COMMERCE d. o. o. za unutarnju i vanjsku trgovinu, 6. svibnja 2A, Umag</item>
      <item>GELAX društvo s ograničenom odgovornošću za proizvodnju, trgovinu i usluge, Plovanija, Zanatska 4, Buje</item>
      <item>B - COOP društvo s ograničenom odgovornošću za trgovinu, usluge  i putnička agencija, Stancija Vinjeri 27b, 52466 Novigrad</item>
      <item>PROTECTION d. o. o. za zaštitu od požara, inženjering, servis, trgovinu i uvoz - izvoz opreme i uređaja, Ulica J.Rakovca 10, Umag</item>
      <item>TRICOP, društvo s ograničenom odgovornošću za proizvodnju konfekcije, Marconi 18, Brtonigla</item>
      <item>Dražen Ezgeta, M. Benussi 8, 52440 Poreč</item>
    </derivirana_varijabla>
  </DomainObject.Predmet.OstaliListFormatedWithAdress>
  <DomainObject.Predmet.OstaliListFormatedWithAdressOIB>
    <izvorni_sadrzaj>
      <item>Odvj. ZORAN BELUŠIĆ, Trg slobode 4/IV, Buje</item>
      <item>ZOU VELJOVIĆ i dr.</item>
      <item>TATJANA MAKSIMOVIĆ, Put Masline 8, 52475 Savudrija</item>
      <item>ZAGREBAČKA BANKA DIONIČKO DRUŠTVO, OIB 92963223473, Jadranska 18, 52470 Umag</item>
      <item>VLADAN RISTIĆ, Sunčana 51d, 52460 Buje</item>
      <item>ISTRATURIST UMAG, d.d., OIB 22738374612, Jadranska 66, Umag</item>
      <item>PROMETEO d.o.o., OIB 31834346413,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OIB 13843707273, Trg Slobode 3, Umag</item>
      <item>FUTURA društvo s ograničenom odgovornošću za trgovinu, OIB 10133589349, A.Vivode 8, Umag</item>
      <item>NELBA - COMMERCE d. o. o. za unutarnju i vanjsku trgovinu, OIB 57281941091, 6. svibnja 2A, Umag</item>
      <item>GELAX društvo s ograničenom odgovornošću za proizvodnju, trgovinu i usluge, OIB 79154850749, Plovanija, Zanatska 4, Buje</item>
      <item>B - COOP društvo s ograničenom odgovornošću za trgovinu, usluge  i putnička agencija, OIB 70464980653, Stancija Vinjeri 27b, 52466 Novigrad</item>
      <item>PROTECTION d. o. o. za zaštitu od požara, inženjering, servis, trgovinu i uvoz - izvoz opreme i uređaja, OIB 05337941744, Ulica J.Rakovca 10, Umag</item>
      <item>TRICOP, društvo s ograničenom odgovornošću za proizvodnju konfekcije, OIB 67625772537, Marconi 18, Brtonigla</item>
      <item>Dražen Ezgeta, OIB 62061046523, M. Benussi 8, 52440 Poreč</item>
    </izvorni_sadrzaj>
    <derivirana_varijabla naziv="DomainObject.Predmet.OstaliListFormatedWithAdressOIB_1">
      <item>Odvj. ZORAN BELUŠIĆ, Trg slobode 4/IV, Buje</item>
      <item>ZOU VELJOVIĆ i dr.</item>
      <item>TATJANA MAKSIMOVIĆ, Put Masline 8, 52475 Savudrija</item>
      <item>ZAGREBAČKA BANKA DIONIČKO DRUŠTVO, OIB 92963223473, Jadranska 18, 52470 Umag</item>
      <item>VLADAN RISTIĆ, Sunčana 51d, 52460 Buje</item>
      <item>ISTRATURIST UMAG, d.d., OIB 22738374612, Jadranska 66, Umag</item>
      <item>PROMETEO d.o.o., OIB 31834346413,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OIB 13843707273, Trg Slobode 3, Umag</item>
      <item>FUTURA društvo s ograničenom odgovornošću za trgovinu, OIB 10133589349, A.Vivode 8, Umag</item>
      <item>NELBA - COMMERCE d. o. o. za unutarnju i vanjsku trgovinu, OIB 57281941091, 6. svibnja 2A, Umag</item>
      <item>GELAX društvo s ograničenom odgovornošću za proizvodnju, trgovinu i usluge, OIB 79154850749, Plovanija, Zanatska 4, Buje</item>
      <item>B - COOP društvo s ograničenom odgovornošću za trgovinu, usluge  i putnička agencija, OIB 70464980653, Stancija Vinjeri 27b, 52466 Novigrad</item>
      <item>PROTECTION d. o. o. za zaštitu od požara, inženjering, servis, trgovinu i uvoz - izvoz opreme i uređaja, OIB 05337941744, Ulica J.Rakovca 10, Umag</item>
      <item>TRICOP, društvo s ograničenom odgovornošću za proizvodnju konfekcije, OIB 67625772537, Marconi 18, Brtonigla</item>
      <item>Dražen Ezgeta, OIB 62061046523, M. Benussi 8, 52440 Poreč</item>
    </derivirana_varijabla>
  </DomainObject.Predmet.OstaliListFormatedWithAdressOIB>
  <DomainObject.Predmet.OstaliListNazivFormated>
    <izvorni_sadrzaj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izvorni_sadrzaj>
    <derivirana_varijabla naziv="DomainObject.Predmet.OstaliListNazivFormated_1"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derivirana_varijabla>
  </DomainObject.Predmet.OstaliListNazivFormated>
  <DomainObject.Predmet.OstaliListNazivFormatedOIB>
    <izvorni_sadrzaj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izvorni_sadrzaj>
    <derivirana_varijabla naziv="DomainObject.Predmet.OstaliListNazivFormatedOIB_1"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Nazarević</izvorni_sadrzaj>
    <derivirana_varijabla naziv="DomainObject.Predmet.StrankaIDrugi_1">Željko Nazarević</derivirana_varijabla>
  </DomainObject.Predmet.StrankaIDrugi>
  <DomainObject.Predmet.ProtustrankaIDrugi>
    <izvorni_sadrzaj>C-UMAG d.d. UMAG</izvorni_sadrzaj>
    <derivirana_varijabla naziv="DomainObject.Predmet.ProtustrankaIDrugi_1">C-UMAG d.d. UMAG</derivirana_varijabla>
  </DomainObject.Predmet.ProtustrankaIDrugi>
  <DomainObject.Predmet.StrankaIDrugiAdressOIB>
    <izvorni_sadrzaj>Željko Nazarević, OIB 93404950930, Joakima Rakovca 16, 52470 Umag</izvorni_sadrzaj>
    <derivirana_varijabla naziv="DomainObject.Predmet.StrankaIDrugiAdressOIB_1">Željko Nazarević, OIB 93404950930, Joakima Rakovca 16, 52470 Umag</derivirana_varijabla>
  </DomainObject.Predmet.StrankaIDrugiAdressOIB>
  <DomainObject.Predmet.ProtustrankaIDrugiAdressOIB>
    <izvorni_sadrzaj>C-UMAG d.d. UMAG, OIB 44142508839, Katoro bb, 52470 Umag</izvorni_sadrzaj>
    <derivirana_varijabla naziv="DomainObject.Predmet.ProtustrankaIDrugiAdressOIB_1">C-UMAG d.d. UMAG, OIB 44142508839, Katoro 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Nazarević</item>
      <item>C-UMAG d.d. UMAG</item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izvorni_sadrzaj>
    <derivirana_varijabla naziv="DomainObject.Predmet.SudioniciListNaziv_1">
      <item>Željko Nazarević</item>
      <item>C-UMAG d.d. UMAG</item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derivirana_varijabla>
  </DomainObject.Predmet.SudioniciListNaziv>
  <DomainObject.Predmet.SudioniciListAdressOIB>
    <izvorni_sadrzaj>
      <item>Željko Nazarević, OIB 93404950930, Joakima Rakovca 16,52470 Umag</item>
      <item>C-UMAG d.d. UMAG, OIB 44142508839, Katoro bb,52470 Umag</item>
      <item>Odvj. ZORAN BELUŠIĆ, Trg slobode 4/IV,Buje</item>
      <item>ZOU VELJOVIĆ i dr.</item>
      <item>TATJANA MAKSIMOVIĆ, Put Masline 8,52475 Savudrija</item>
      <item>ZAGREBAČKA BANKA DIONIČKO DRUŠTVO, OIB 92963223473, Jadranska 18,52470 Umag</item>
      <item>VLADAN RISTIĆ, Sunčana 51d,52460 Buje</item>
      <item>ISTRATURIST UMAG, d.d., OIB 22738374612, Jadranska 66,Umag</item>
      <item>PROMETEO d.o.o., OIB 31834346413, Mirna 5,Zambratija</item>
      <item>MICHELLE CASTELLI, Pozioi 26,52470 Umag</item>
      <item>LUKA ŠKROPETA, Juricani 18b,52470 Umag</item>
      <item>RONALD JURCAN, J. Rakovca 7b,52470 Umag</item>
      <item>SAŠA TEODOROVIĆ, Đuba 22,52470 Umag</item>
      <item>DRAGICA BIJELIĆ CURKIĆ, Tribje 19,52470 Umag</item>
      <item>LUKA SINADINOVIĆ, Bruštoloni 5,52470 Umag</item>
      <item>DAVID BURŠIĆ, Lovrečica, Vodovodna 12,52470 Umag</item>
      <item>MIRKO ČERVENI, Kaldanija 20d,52460 Buje</item>
      <item>MARIC LETICA, Žrtava Fašizma 9d,52470 Umag</item>
      <item>VESNA RAVLIĆ, Istarska 24d,52470 Umag</item>
      <item>DANIJEL UZELAC, Svjetioničarska 26,52475 Savudrija</item>
      <item>ELVIS BELETIĆ, Tribje 27,52470 Umag</item>
      <item>DAVOR TOTA, Pozioi 26,52470 Umag</item>
      <item>ALEKSANDAR ČEKO, Finida, Labinske Republike 10,52470 Umag</item>
      <item>DRAGUTIN DOKOZA, Matije Vlačića Ilirika 2,52470 Umag</item>
      <item>KLAUDIA PREDEN, Finida, Trg Veli Jože 5,52470 Umag</item>
      <item>SAIĆ IVAN, Poljane 3,52470 Umag</item>
      <item>MARIJAN SARIĆ, Bušćina bb,52470 Umag</item>
      <item>BOŠKO RADIĆ, Joakima Rakovca 7b,52470 Umag</item>
      <item>NATAŠA MARIĆ, Karpijan 42b,52470 Umag</item>
      <item>DRAŽEN ŠUNJIĆ, A. Medice 11,52470 Umag</item>
      <item>DARIO GAMBOC, Istarska 7,52460 Buje</item>
      <item>MARIO MILIN-UNGAR, Matka Laginje 1,52460 Buje</item>
      <item>NJEGOMIR MARINKO, Križine 48a,52470 Umag</item>
      <item>ALEKSANDAR ČEKO, Rudine 6,52460 Buje</item>
      <item>GORAN KRNETA, Murinska 3,52470 Umag</item>
      <item>DRAŽEN ROTAR, Petrovija, Bujska 11,52470 Umag</item>
      <item>SUZANA RANIĆ, Zambratija, Istarska 15b,52470 Umag</item>
      <item>MARKO MOMIĆ, Savudrijska 8,52470 Umag</item>
      <item>SANDRA IVANKOVIĆ, Poljane 4,52470 Umag</item>
      <item>ŽELJKO URBAS, Poljane 5,52470 Umag</item>
      <item>LEO URBAS, Poljane 5,52470 Umag</item>
      <item>ZLATKO TARANDEK, Križine 49c,52470 Umag</item>
      <item>BARBARA VLADIMIR, Livada 1,52466 Novigrad</item>
      <item>MITA ŠPELIĆ, Tršćanska 6,52470 Umag</item>
      <item>GIANCARLO DEKOVIĆ, Motovunska 6,52440 Poreč</item>
      <item>NATAŠA BOŽIĆEVIĆ, Novigradska 4,52470 Umag</item>
      <item>ŽELJKO NAZAREVIĆ, J. Rakovca 16,52470 Umag</item>
      <item>VANDA ŽMAK, Materada, Alessi 22,52470 Umag</item>
      <item>DENIS KATIĆ, Fratrica 24,52470 Umag</item>
      <item>Županijsko državno odvjetništvo u Puli, Kranjčevićeva 8,52100 Pula</item>
      <item>ZLATKO KRIŽAN, Fiorini 26,52474 Brtonigla</item>
      <item>IVAN PAOLETIĆ, Zambratija, Siparska 8,52475 Savudrija</item>
      <item>DOBRILA SAVANOVIĆ, Kaldanija 151,52460 Buje</item>
      <item>MICHELE GARDINA, Z. Črnje 1,52470 Umag</item>
      <item>ŽELJKO IVANKOVIĆ, Poljane 4,52470 Umag</item>
      <item>DANIJEL HRVATIN, Bibići 55,52342 Svetvinčenat</item>
      <item>ATLAS UMAG putnička agencija, d. o. o., OIB 13843707273, Trg Slobode 3,Umag</item>
      <item>FUTURA društvo s ograničenom odgovornošću za trgovinu, OIB 10133589349, A.Vivode 8,Umag</item>
      <item>NELBA - COMMERCE d. o. o. za unutarnju i vanjsku trgovinu, OIB 57281941091, 6. svibnja 2A,Umag</item>
      <item>GELAX društvo s ograničenom odgovornošću za proizvodnju, trgovinu i usluge, OIB 79154850749, Plovanija, Zanatska 4,Buje</item>
      <item>B - COOP društvo s ograničenom odgovornošću za trgovinu, usluge  i putnička agencija, OIB 70464980653, Stancija Vinjeri 27b,52466 Novigrad</item>
      <item>PROTECTION d. o. o. za zaštitu od požara, inženjering, servis, trgovinu i uvoz - izvoz opreme i uređaja, OIB 05337941744, Ulica J.Rakovca 10,Umag</item>
      <item>TRICOP, društvo s ograničenom odgovornošću za proizvodnju konfekcije, OIB 67625772537, Marconi 18,Brtonigla</item>
      <item>Dražen Ezgeta, OIB 62061046523, M. Benussi 8,52440 Poreč</item>
    </izvorni_sadrzaj>
    <derivirana_varijabla naziv="DomainObject.Predmet.SudioniciListAdressOIB_1">
      <item>Željko Nazarević, OIB 93404950930, Joakima Rakovca 16,52470 Umag</item>
      <item>C-UMAG d.d. UMAG, OIB 44142508839, Katoro bb,52470 Umag</item>
      <item>Odvj. ZORAN BELUŠIĆ, Trg slobode 4/IV,Buje</item>
      <item>ZOU VELJOVIĆ i dr.</item>
      <item>TATJANA MAKSIMOVIĆ, Put Masline 8,52475 Savudrija</item>
      <item>ZAGREBAČKA BANKA DIONIČKO DRUŠTVO, OIB 92963223473, Jadranska 18,52470 Umag</item>
      <item>VLADAN RISTIĆ, Sunčana 51d,52460 Buje</item>
      <item>ISTRATURIST UMAG, d.d., OIB 22738374612, Jadranska 66,Umag</item>
      <item>PROMETEO d.o.o., OIB 31834346413, Mirna 5,Zambratija</item>
      <item>MICHELLE CASTELLI, Pozioi 26,52470 Umag</item>
      <item>LUKA ŠKROPETA, Juricani 18b,52470 Umag</item>
      <item>RONALD JURCAN, J. Rakovca 7b,52470 Umag</item>
      <item>SAŠA TEODOROVIĆ, Đuba 22,52470 Umag</item>
      <item>DRAGICA BIJELIĆ CURKIĆ, Tribje 19,52470 Umag</item>
      <item>LUKA SINADINOVIĆ, Bruštoloni 5,52470 Umag</item>
      <item>DAVID BURŠIĆ, Lovrečica, Vodovodna 12,52470 Umag</item>
      <item>MIRKO ČERVENI, Kaldanija 20d,52460 Buje</item>
      <item>MARIC LETICA, Žrtava Fašizma 9d,52470 Umag</item>
      <item>VESNA RAVLIĆ, Istarska 24d,52470 Umag</item>
      <item>DANIJEL UZELAC, Svjetioničarska 26,52475 Savudrija</item>
      <item>ELVIS BELETIĆ, Tribje 27,52470 Umag</item>
      <item>DAVOR TOTA, Pozioi 26,52470 Umag</item>
      <item>ALEKSANDAR ČEKO, Finida, Labinske Republike 10,52470 Umag</item>
      <item>DRAGUTIN DOKOZA, Matije Vlačića Ilirika 2,52470 Umag</item>
      <item>KLAUDIA PREDEN, Finida, Trg Veli Jože 5,52470 Umag</item>
      <item>SAIĆ IVAN, Poljane 3,52470 Umag</item>
      <item>MARIJAN SARIĆ, Bušćina bb,52470 Umag</item>
      <item>BOŠKO RADIĆ, Joakima Rakovca 7b,52470 Umag</item>
      <item>NATAŠA MARIĆ, Karpijan 42b,52470 Umag</item>
      <item>DRAŽEN ŠUNJIĆ, A. Medice 11,52470 Umag</item>
      <item>DARIO GAMBOC, Istarska 7,52460 Buje</item>
      <item>MARIO MILIN-UNGAR, Matka Laginje 1,52460 Buje</item>
      <item>NJEGOMIR MARINKO, Križine 48a,52470 Umag</item>
      <item>ALEKSANDAR ČEKO, Rudine 6,52460 Buje</item>
      <item>GORAN KRNETA, Murinska 3,52470 Umag</item>
      <item>DRAŽEN ROTAR, Petrovija, Bujska 11,52470 Umag</item>
      <item>SUZANA RANIĆ, Zambratija, Istarska 15b,52470 Umag</item>
      <item>MARKO MOMIĆ, Savudrijska 8,52470 Umag</item>
      <item>SANDRA IVANKOVIĆ, Poljane 4,52470 Umag</item>
      <item>ŽELJKO URBAS, Poljane 5,52470 Umag</item>
      <item>LEO URBAS, Poljane 5,52470 Umag</item>
      <item>ZLATKO TARANDEK, Križine 49c,52470 Umag</item>
      <item>BARBARA VLADIMIR, Livada 1,52466 Novigrad</item>
      <item>MITA ŠPELIĆ, Tršćanska 6,52470 Umag</item>
      <item>GIANCARLO DEKOVIĆ, Motovunska 6,52440 Poreč</item>
      <item>NATAŠA BOŽIĆEVIĆ, Novigradska 4,52470 Umag</item>
      <item>ŽELJKO NAZAREVIĆ, J. Rakovca 16,52470 Umag</item>
      <item>VANDA ŽMAK, Materada, Alessi 22,52470 Umag</item>
      <item>DENIS KATIĆ, Fratrica 24,52470 Umag</item>
      <item>Županijsko državno odvjetništvo u Puli, Kranjčevićeva 8,52100 Pula</item>
      <item>ZLATKO KRIŽAN, Fiorini 26,52474 Brtonigla</item>
      <item>IVAN PAOLETIĆ, Zambratija, Siparska 8,52475 Savudrija</item>
      <item>DOBRILA SAVANOVIĆ, Kaldanija 151,52460 Buje</item>
      <item>MICHELE GARDINA, Z. Črnje 1,52470 Umag</item>
      <item>ŽELJKO IVANKOVIĆ, Poljane 4,52470 Umag</item>
      <item>DANIJEL HRVATIN, Bibići 55,52342 Svetvinčenat</item>
      <item>ATLAS UMAG putnička agencija, d. o. o., OIB 13843707273, Trg Slobode 3,Umag</item>
      <item>FUTURA društvo s ograničenom odgovornošću za trgovinu, OIB 10133589349, A.Vivode 8,Umag</item>
      <item>NELBA - COMMERCE d. o. o. za unutarnju i vanjsku trgovinu, OIB 57281941091, 6. svibnja 2A,Umag</item>
      <item>GELAX društvo s ograničenom odgovornošću za proizvodnju, trgovinu i usluge, OIB 79154850749, Plovanija, Zanatska 4,Buje</item>
      <item>B - COOP društvo s ograničenom odgovornošću za trgovinu, usluge  i putnička agencija, OIB 70464980653, Stancija Vinjeri 27b,52466 Novigrad</item>
      <item>PROTECTION d. o. o. za zaštitu od požara, inženjering, servis, trgovinu i uvoz - izvoz opreme i uređaja, OIB 05337941744, Ulica J.Rakovca 10,Umag</item>
      <item>TRICOP, društvo s ograničenom odgovornošću za proizvodnju konfekcije, OIB 67625772537, Marconi 18,Brtonigla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93404950930</item>
      <item>, OIB 44142508839</item>
      <item>, OIB null</item>
      <item>, OIB null</item>
      <item>, OIB null</item>
      <item>, OIB 92963223473</item>
      <item>, OIB null</item>
      <item>, OIB 22738374612</item>
      <item>, OIB 31834346413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13843707273</item>
      <item>, OIB 10133589349</item>
      <item>, OIB 57281941091</item>
      <item>, OIB 79154850749</item>
      <item>, OIB 70464980653</item>
      <item>, OIB 05337941744</item>
      <item>, OIB 67625772537</item>
      <item>, OIB 62061046523</item>
    </izvorni_sadrzaj>
    <derivirana_varijabla naziv="DomainObject.Predmet.SudioniciListNazivOIB_1">
      <item>, OIB 93404950930</item>
      <item>, OIB 44142508839</item>
      <item>, OIB null</item>
      <item>, OIB null</item>
      <item>, OIB null</item>
      <item>, OIB 92963223473</item>
      <item>, OIB null</item>
      <item>, OIB 22738374612</item>
      <item>, OIB 31834346413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13843707273</item>
      <item>, OIB 10133589349</item>
      <item>, OIB 57281941091</item>
      <item>, OIB 79154850749</item>
      <item>, OIB 70464980653</item>
      <item>, OIB 05337941744</item>
      <item>, OIB 67625772537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St-15/2015-419</izvorni_sadrzaj>
    <derivirana_varijabla naziv="DomainObject.PredzadnjaOdlukaIzPredmeta.Oznaka_1">St-15/2015-419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189</properties:Words>
  <properties:Characters>1010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2018-11-05T09:11:00Z</dcterms:created>
  <dc:creator>drabar</dc:creator>
  <cp:lastModifiedBy>Lorena Paris Aničić</cp:lastModifiedBy>
  <cp:lastPrinted>2018-11-05T09:12:00Z</cp:lastPrinted>
  <dcterms:modified xmlns:xsi="http://www.w3.org/2001/XMLSchema-instance" xsi:type="dcterms:W3CDTF">2018-11-05T09:14:00Z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