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2d4c" w14:paraId="6e62d4c" w:rsidRDefault="00EE2A3E" w:rsidP="00EE2A3E" w:rsidR="00EE2A3E" w:rsidRPr="00086F1F">
      <w:pPr>
        <w:jc w:val="right"/>
        <w15:collapsed w:val="false"/>
      </w:pPr>
      <w:bookmarkStart w:name="_GoBack" w:id="0"/>
      <w:bookmarkEnd w:id="0"/>
      <w:r w:rsidRPr="00086F1F">
        <w:t xml:space="preserve">    </w:t>
      </w:r>
    </w:p>
    <w:p w:rsidRDefault="00EE2A3E" w:rsidP="00EE2A3E" w:rsidR="00EE2A3E" w:rsidRPr="00086F1F">
      <w:r w:rsidRPr="00086F1F">
        <w:rPr>
          <w:bCs/>
        </w:rPr>
        <w:t xml:space="preserve">             </w:t>
      </w:r>
      <w:r w:rsidRPr="00086F1F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A3E" w:rsidP="00EE2A3E" w:rsidR="00EE2A3E" w:rsidRPr="00086F1F"/>
    <w:p w:rsidRDefault="00EE2A3E" w:rsidP="00EE2A3E" w:rsidR="00EE2A3E" w:rsidRPr="00086F1F">
      <w:pPr>
        <w:ind w:hanging="720" w:left="360"/>
      </w:pPr>
      <w:r w:rsidRPr="00086F1F">
        <w:t xml:space="preserve">         REPUBLIKA HRVATSKA</w:t>
      </w:r>
    </w:p>
    <w:p w:rsidRDefault="00EE2A3E" w:rsidP="00EE2A3E" w:rsidR="00EE2A3E" w:rsidRPr="00086F1F">
      <w:pPr>
        <w:ind w:hanging="720" w:left="360"/>
      </w:pPr>
      <w:r w:rsidRPr="00086F1F">
        <w:t xml:space="preserve">     TRGOVAČKI SUD U OSIJEKU</w:t>
      </w:r>
    </w:p>
    <w:p w:rsidRDefault="00EE2A3E" w:rsidP="00EE2A3E" w:rsidR="00EE2A3E" w:rsidRPr="00086F1F">
      <w:pPr>
        <w:jc w:val="center"/>
      </w:pPr>
    </w:p>
    <w:p w:rsidRDefault="00EE2A3E" w:rsidP="00EE2A3E" w:rsidR="00EE2A3E" w:rsidRPr="00086F1F">
      <w:pPr>
        <w:jc w:val="center"/>
      </w:pPr>
      <w:r w:rsidRPr="00086F1F">
        <w:t>REPUBLIKA HRVATSKA</w:t>
      </w:r>
    </w:p>
    <w:p w:rsidRDefault="00EE2A3E" w:rsidP="00EE2A3E" w:rsidR="00EE2A3E" w:rsidRPr="00086F1F">
      <w:pPr>
        <w:jc w:val="center"/>
      </w:pPr>
      <w:r w:rsidRPr="00086F1F">
        <w:t>R J E Š E N J E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ind w:firstLine="708"/>
        <w:jc w:val="both"/>
      </w:pPr>
      <w:r w:rsidRPr="00086F1F">
        <w:rPr>
          <w:color w:val="000000"/>
        </w:rPr>
        <w:t xml:space="preserve">Trgovački sud u Osijeku, </w:t>
      </w:r>
      <w:r w:rsidRPr="00086F1F">
        <w:t>po stečajnom sucu mr. sc. Borisu Vukoviću</w:t>
      </w:r>
      <w:r w:rsidRPr="00086F1F">
        <w:rPr>
          <w:color w:val="000000"/>
        </w:rPr>
        <w:t xml:space="preserve">, povodom prijedloga predlagatelja </w:t>
      </w:r>
      <w:r w:rsidRPr="00086F1F">
        <w:t xml:space="preserve">FINANCIJSKE AGENCIJE Regionalni centar Osijek, Podružnica Osijek, L. </w:t>
      </w:r>
      <w:proofErr w:type="spellStart"/>
      <w:r w:rsidRPr="00086F1F">
        <w:t>Jagera</w:t>
      </w:r>
      <w:proofErr w:type="spellEnd"/>
      <w:r w:rsidRPr="00086F1F">
        <w:t xml:space="preserve"> 3, Osijek, OIB: 85821130368 za otvaranje stečajnog postupka nad dužnikom SELFIE jednostavno društvo s ograničenom odgovornošću za ugostiteljstvo i trgovinu, </w:t>
      </w:r>
      <w:proofErr w:type="spellStart"/>
      <w:r w:rsidRPr="00086F1F">
        <w:t>Lacići</w:t>
      </w:r>
      <w:proofErr w:type="spellEnd"/>
      <w:r w:rsidRPr="00086F1F">
        <w:t xml:space="preserve">, Andrije Kačića 93, MBS: 030169012, OIB: 53068560552, dana </w:t>
      </w:r>
      <w:r>
        <w:t>2</w:t>
      </w:r>
      <w:r w:rsidRPr="00086F1F">
        <w:t xml:space="preserve">. </w:t>
      </w:r>
      <w:r w:rsidR="007814F6">
        <w:t>svibnja</w:t>
      </w:r>
      <w:r w:rsidR="007814F6" w:rsidRPr="00086F1F">
        <w:t xml:space="preserve"> </w:t>
      </w:r>
      <w:r w:rsidRPr="00086F1F">
        <w:t>2017. godine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center"/>
      </w:pPr>
      <w:r w:rsidRPr="00086F1F">
        <w:t>r i j e š i o   j e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 xml:space="preserve">1.Pozivaju se osobe koje imaju pravni interes za provedbom stečajnoga postupka nad dužnikom SELFIE jednostavno društvo s ograničenom odgovornošću za ugostiteljstvo i trgovinu, </w:t>
      </w:r>
      <w:proofErr w:type="spellStart"/>
      <w:r w:rsidRPr="00086F1F">
        <w:t>Lacići</w:t>
      </w:r>
      <w:proofErr w:type="spellEnd"/>
      <w:r w:rsidRPr="00086F1F">
        <w:t>, Andrije Kačića 93, MBS: 030169012, OIB: 53068560552, da u roku od 15 dana uplate na sudski depozit ovoga suda broj  HR3123900011300000200 s pozivom na broj HR05 272-</w:t>
      </w:r>
      <w:r>
        <w:t>2929</w:t>
      </w:r>
      <w:r w:rsidRPr="00086F1F">
        <w:t xml:space="preserve">-16 kod Hrvatske poštanske banke iznos od </w:t>
      </w:r>
      <w:r w:rsidR="0039386E">
        <w:t>11.000,00</w:t>
      </w:r>
      <w:r w:rsidRPr="00086F1F">
        <w:t xml:space="preserve"> kn predu</w:t>
      </w:r>
      <w:r w:rsidR="00573A0E">
        <w:t>jma</w:t>
      </w:r>
      <w:r w:rsidRPr="00086F1F">
        <w:t xml:space="preserve"> za namirenje troškova prethodnoga i otvorenoga stečajnog postupka, te da u istom roku potvrdu o uplati dostave u sudski spis.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>2.Ovo rješenje će se objaviti na mrežnoj stranici e-Oglasna ploča sudova istoga dana kada je doneseno.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>3.Ako osobe koje imaju pravni interes da se provede stečajni postupak nad 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>4.Ako sud zaključi stečajni postupak u skladu s odredbom članka 132. stav 2. Stečajnog zakona, a dužnik nema dovoljno sredstava za namirenje najnužnijih troškova, potrebna sredstva isplatit će se iz Fonda za namirenje troškova stečajnoga postupka.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center"/>
      </w:pPr>
      <w:r w:rsidRPr="00086F1F">
        <w:t>Obrazloženje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ind w:firstLine="708"/>
        <w:jc w:val="both"/>
      </w:pPr>
      <w:r w:rsidRPr="00086F1F">
        <w:t xml:space="preserve">Predlagatelj FINA Regionalni centar Osijek, Podružnica Osijek, L. </w:t>
      </w:r>
      <w:proofErr w:type="spellStart"/>
      <w:r w:rsidRPr="00086F1F">
        <w:t>Jagera</w:t>
      </w:r>
      <w:proofErr w:type="spellEnd"/>
      <w:r w:rsidRPr="00086F1F">
        <w:t xml:space="preserve"> 3, Osijek, </w:t>
      </w:r>
      <w:r w:rsidRPr="007814F6">
        <w:t>OIB: 85821130368 je dana 22. prosinca 2016. godine podnijela ovome sudu prijedlog za</w:t>
      </w:r>
      <w:r w:rsidRPr="00086F1F">
        <w:t xml:space="preserve"> otvaranje stečajnog postupka nad dužnikom </w:t>
      </w:r>
      <w:r w:rsidR="007814F6" w:rsidRPr="00086F1F">
        <w:t xml:space="preserve">SELFIE jednostavno društvo s ograničenom </w:t>
      </w:r>
      <w:r w:rsidR="007814F6" w:rsidRPr="00086F1F">
        <w:lastRenderedPageBreak/>
        <w:t xml:space="preserve">odgovornošću za ugostiteljstvo i trgovinu, </w:t>
      </w:r>
      <w:proofErr w:type="spellStart"/>
      <w:r w:rsidR="007814F6" w:rsidRPr="00086F1F">
        <w:t>Lacići</w:t>
      </w:r>
      <w:proofErr w:type="spellEnd"/>
      <w:r w:rsidR="007814F6" w:rsidRPr="00086F1F">
        <w:t>, Andrije Kačića 93, MBS: 030169012, OIB: 53068560552</w:t>
      </w:r>
      <w:r w:rsidRPr="00086F1F">
        <w:t>, temeljem odredbe čl. 110. st. 1. SZ-a.</w:t>
      </w:r>
      <w:r w:rsidR="007814F6">
        <w:t xml:space="preserve"> </w:t>
      </w:r>
    </w:p>
    <w:p w:rsidRDefault="00EE2A3E" w:rsidP="00EE2A3E" w:rsidR="00EE2A3E" w:rsidRPr="00086F1F">
      <w:pPr>
        <w:ind w:firstLine="708"/>
        <w:jc w:val="both"/>
      </w:pPr>
    </w:p>
    <w:p w:rsidRDefault="00EE2A3E" w:rsidP="00F723AB" w:rsidR="00EE2A3E">
      <w:pPr>
        <w:ind w:firstLine="708"/>
        <w:jc w:val="both"/>
      </w:pPr>
      <w:r w:rsidRPr="00086F1F">
        <w:t xml:space="preserve">Na ročištu radi očitovanja o prijedlogu za otvaranje stečajnog postupka i ročištu radi  rasprave o pretpostavkama za otvaranje stečajnog postupka nad dužnikom, održanom </w:t>
      </w:r>
      <w:r w:rsidR="007814F6">
        <w:t>26</w:t>
      </w:r>
      <w:r w:rsidRPr="00086F1F">
        <w:t xml:space="preserve">. travnja 2017. godine, privremena stečajna upraviteljica je izložila je svoje pisano izvješće od </w:t>
      </w:r>
      <w:r w:rsidR="00217C37">
        <w:t>6. travnja</w:t>
      </w:r>
      <w:r w:rsidRPr="00086F1F">
        <w:t xml:space="preserve"> 2017. godine iz kojeg proizlazi da su predvidivi troškovi stečajnog postupka prema ocijeni privremenog stečajnog upravitelja i ovoga suda </w:t>
      </w:r>
      <w:r w:rsidR="0039386E">
        <w:t>11.000,00</w:t>
      </w:r>
      <w:r w:rsidRPr="00086F1F">
        <w:t xml:space="preserve"> kn</w:t>
      </w:r>
      <w:r w:rsidR="00F723AB">
        <w:t xml:space="preserve"> </w:t>
      </w:r>
      <w:r w:rsidRPr="00086F1F">
        <w:t>i to za:</w:t>
      </w:r>
    </w:p>
    <w:p w:rsidRDefault="00F723AB" w:rsidP="00F723AB" w:rsidR="00F723AB" w:rsidRPr="00086F1F">
      <w:pPr>
        <w:ind w:firstLine="708"/>
        <w:jc w:val="both"/>
      </w:pPr>
    </w:p>
    <w:p w:rsidRDefault="00EE2A3E" w:rsidP="00EE2A3E" w:rsidR="00EE2A3E">
      <w:pPr>
        <w:spacing w:after="240"/>
        <w:jc w:val="both"/>
      </w:pPr>
      <w:r w:rsidRPr="00086F1F">
        <w:t>-trošak poštarine u iznosu od 9,50 kn u skladu s Cjenikom poštanskih usluga u unutarnjem prometu za preporučenu pošiljku</w:t>
      </w:r>
    </w:p>
    <w:p w:rsidRDefault="00F723AB" w:rsidP="00F723AB" w:rsidR="00F723AB" w:rsidRPr="00086F1F">
      <w:pPr>
        <w:spacing w:after="240"/>
        <w:jc w:val="both"/>
      </w:pPr>
      <w:r w:rsidRPr="00086F1F"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9D3D6D" w:rsidP="009D3D6D" w:rsidR="009D3D6D" w:rsidRPr="00086F1F">
      <w:pPr>
        <w:spacing w:after="240"/>
        <w:jc w:val="both"/>
      </w:pPr>
      <w:r w:rsidRPr="00086F1F">
        <w:t>- trošak izrade pečata u iznosu od 150,00 kn u skladu s prosječnom važećom cijenom takvih usluga na tržištu</w:t>
      </w:r>
    </w:p>
    <w:p w:rsidRDefault="00D121CF" w:rsidP="00D121CF" w:rsidR="00D121CF" w:rsidRPr="00086F1F">
      <w:pPr>
        <w:spacing w:after="240"/>
        <w:jc w:val="both"/>
      </w:pPr>
      <w:r w:rsidRPr="00086F1F">
        <w:t xml:space="preserve">- naknada banke za vođenje računa – mjesečno </w:t>
      </w:r>
      <w:proofErr w:type="spellStart"/>
      <w:r w:rsidRPr="00086F1F">
        <w:t>cca</w:t>
      </w:r>
      <w:proofErr w:type="spellEnd"/>
      <w:r w:rsidRPr="00086F1F">
        <w:t xml:space="preserve"> 40,00 kn x </w:t>
      </w:r>
      <w:r w:rsidR="00E64A20">
        <w:t>6</w:t>
      </w:r>
      <w:r w:rsidRPr="00086F1F">
        <w:t xml:space="preserve"> mjeseci u iznosu od </w:t>
      </w:r>
      <w:r w:rsidR="00E64A20">
        <w:t>24</w:t>
      </w:r>
      <w:r w:rsidRPr="00086F1F">
        <w:t>0,00 kn u skladu s prosječnom naknadom prema Cjeniku financijskih institucija za usluge platnog prometa na tržištu</w:t>
      </w:r>
    </w:p>
    <w:p w:rsidRDefault="001F6DC6" w:rsidP="001F6DC6" w:rsidR="001F6DC6" w:rsidRPr="00086F1F">
      <w:pPr>
        <w:spacing w:after="240"/>
        <w:jc w:val="both"/>
      </w:pPr>
      <w:r w:rsidRPr="00086F1F">
        <w:t>- trošak knjigovodstvenih usluga – mjesečno 350</w:t>
      </w:r>
      <w:r>
        <w:t>,00</w:t>
      </w:r>
      <w:r w:rsidRPr="00086F1F">
        <w:t xml:space="preserve"> kn x </w:t>
      </w:r>
      <w:r>
        <w:t>6</w:t>
      </w:r>
      <w:r w:rsidRPr="00086F1F">
        <w:t xml:space="preserve"> mjeseci u iznosu od </w:t>
      </w:r>
      <w:r>
        <w:t>2.100</w:t>
      </w:r>
      <w:r w:rsidRPr="00086F1F">
        <w:t>,00 kn u skladu s prosječnom cijenom takvih usluga na tržištu</w:t>
      </w:r>
    </w:p>
    <w:p w:rsidRDefault="001F6DC6" w:rsidP="001F6DC6" w:rsidR="001F6DC6" w:rsidRPr="00086F1F">
      <w:pPr>
        <w:spacing w:after="240"/>
        <w:jc w:val="both"/>
      </w:pPr>
      <w:r w:rsidRPr="00086F1F">
        <w:t xml:space="preserve">- poštanski troškovi u tijeku stečajnog postupka – cijena preporučene pošiljke 9,50 kn – predvidivo </w:t>
      </w:r>
      <w:r>
        <w:t>1</w:t>
      </w:r>
      <w:r w:rsidRPr="00086F1F">
        <w:t xml:space="preserve">0 pošiljki u iznosu od </w:t>
      </w:r>
      <w:r>
        <w:t>95</w:t>
      </w:r>
      <w:r w:rsidRPr="00086F1F">
        <w:t>,00 kn u skladu s Cjenikom poštanskih usluga u unutarnjem prometu za preporučene pošiljke</w:t>
      </w:r>
    </w:p>
    <w:p w:rsidRDefault="007C1869" w:rsidP="007C1869" w:rsidR="007C1869" w:rsidRPr="00086F1F">
      <w:pPr>
        <w:spacing w:after="240"/>
        <w:jc w:val="both"/>
      </w:pPr>
      <w:r w:rsidRPr="00086F1F">
        <w:t xml:space="preserve">- paušalna sudska pristojba u stečajnom postupku, </w:t>
      </w:r>
      <w:proofErr w:type="spellStart"/>
      <w:r w:rsidRPr="00086F1F">
        <w:t>Tbr</w:t>
      </w:r>
      <w:proofErr w:type="spellEnd"/>
      <w:r w:rsidRPr="00086F1F">
        <w:t>. 24. Zakona o sudskim pristojbama u iznosu od 2.000,00 kn</w:t>
      </w:r>
    </w:p>
    <w:p w:rsidRDefault="0015036B" w:rsidP="0015036B" w:rsidR="0015036B" w:rsidRPr="00086F1F">
      <w:pPr>
        <w:spacing w:after="240"/>
        <w:jc w:val="both"/>
      </w:pPr>
      <w:r w:rsidRPr="00086F1F">
        <w:t xml:space="preserve">- nagrada stečajnom upravitelju –čl. 7. Uredbe u iznosu od </w:t>
      </w:r>
      <w:r>
        <w:t>1.245</w:t>
      </w:r>
      <w:r w:rsidRPr="00086F1F">
        <w:t>,</w:t>
      </w:r>
      <w:r>
        <w:t>5</w:t>
      </w:r>
      <w:r w:rsidRPr="00086F1F">
        <w:t>0 kn</w:t>
      </w:r>
    </w:p>
    <w:p w:rsidRDefault="001140CC" w:rsidP="001140CC" w:rsidR="001140CC" w:rsidRPr="00086F1F">
      <w:pPr>
        <w:spacing w:after="240"/>
        <w:jc w:val="both"/>
      </w:pPr>
      <w:r w:rsidRPr="00086F1F">
        <w:t>- trošak zatvaranja žiro računa u iznosu od 200,00 kn u skladu s prosječnom naknadom prema Cjeniku financijskih institucija za usluge platnog prometa na tržištu</w:t>
      </w:r>
    </w:p>
    <w:p w:rsidRDefault="00F9753D" w:rsidP="00F9753D" w:rsidR="00F9753D" w:rsidRPr="00086F1F">
      <w:pPr>
        <w:spacing w:after="240"/>
        <w:jc w:val="both"/>
      </w:pPr>
      <w:r w:rsidRPr="00086F1F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694836" w:rsidP="00694836" w:rsidR="00694836">
      <w:pPr>
        <w:jc w:val="both"/>
      </w:pPr>
      <w:r>
        <w:t xml:space="preserve">- </w:t>
      </w:r>
      <w:r w:rsidRPr="00CC1194">
        <w:t xml:space="preserve">arhiviranje dokumentacije – (pohrana dokumentacije u skladu sa Zakonom o arhivskom gradivu i arhivima prema Cjeniku u iznosu od </w:t>
      </w:r>
      <w:r>
        <w:t>1.0</w:t>
      </w:r>
      <w:r w:rsidRPr="00CC1194">
        <w:t>00,00 kn</w:t>
      </w:r>
      <w:r w:rsidR="008F058F">
        <w:t>.</w:t>
      </w:r>
    </w:p>
    <w:p w:rsidRDefault="008F058F" w:rsidP="00694836" w:rsidR="008F058F" w:rsidRPr="00CC1194">
      <w:pPr>
        <w:jc w:val="both"/>
      </w:pPr>
    </w:p>
    <w:p w:rsidRDefault="00EE2A3E" w:rsidP="008F058F" w:rsidR="00EE2A3E" w:rsidRPr="00086F1F">
      <w:pPr>
        <w:ind w:firstLine="708"/>
        <w:jc w:val="both"/>
      </w:pPr>
      <w:r w:rsidRPr="00086F1F">
        <w:t xml:space="preserve">Sud je utvrdio da upravo navedeni troškovi i u navedenim iznosima čine iznos predujma potrebnog za namirenje osnovnih troškova prethodnog i otvorenoga stečajnog </w:t>
      </w:r>
      <w:r w:rsidR="008F058F">
        <w:t xml:space="preserve"> </w:t>
      </w:r>
      <w:r w:rsidRPr="00086F1F">
        <w:t xml:space="preserve">postupka. Sud je mišljenja da u svakoj odluci o troškovima sud treba na transparentan način </w:t>
      </w:r>
      <w:r w:rsidRPr="00086F1F">
        <w:lastRenderedPageBreak/>
        <w:t xml:space="preserve">omogućiti vjerovnicima provjeru opravdanosti visine određenih troškova predujma, pri čemu se iako u tome neki put nije moguće biti potpuno precizan, troškovi ne bi smjeli određivati paušalno. </w:t>
      </w:r>
    </w:p>
    <w:p w:rsidRDefault="00EE2A3E" w:rsidP="00EE2A3E" w:rsidR="00EE2A3E" w:rsidRPr="00086F1F">
      <w:pPr>
        <w:ind w:firstLine="708"/>
        <w:jc w:val="both"/>
      </w:pPr>
    </w:p>
    <w:p w:rsidRDefault="00EE2A3E" w:rsidP="00EE2A3E" w:rsidR="00EE2A3E" w:rsidRPr="00086F1F">
      <w:pPr>
        <w:ind w:firstLine="708"/>
        <w:jc w:val="both"/>
        <w:rPr>
          <w:color w:val="000000"/>
        </w:rPr>
      </w:pPr>
      <w:r w:rsidRPr="00086F1F">
        <w:t xml:space="preserve">Od strane suda utvrđeno je da kod stečajnog dužnika postoje stečajni razlozi predviđeni člankom 5. SZ-a kao i da je dužnik prezadužen i nesposoban za plaćanje. Budući da dužnik nema imovine koja bi ušla u stečajnu masu i iz koje bi se mogli namiriti troškovi stečajnog postupka, odlučeno je kao u izreci temeljem odredbe čl. 132. SZ-a. 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center"/>
      </w:pPr>
      <w:r w:rsidRPr="00086F1F">
        <w:t xml:space="preserve">U Osijeku </w:t>
      </w:r>
      <w:r w:rsidR="008F058F">
        <w:t>2. svibnja</w:t>
      </w:r>
      <w:r w:rsidRPr="00086F1F">
        <w:t xml:space="preserve"> 2017.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ab/>
      </w:r>
      <w:r w:rsidRPr="00086F1F">
        <w:tab/>
      </w:r>
      <w:r w:rsidRPr="00086F1F">
        <w:tab/>
      </w:r>
      <w:r w:rsidRPr="00086F1F">
        <w:tab/>
      </w:r>
      <w:r w:rsidRPr="00086F1F">
        <w:tab/>
      </w:r>
      <w:r w:rsidRPr="00086F1F">
        <w:tab/>
      </w:r>
      <w:r w:rsidRPr="00086F1F">
        <w:tab/>
      </w:r>
      <w:r w:rsidRPr="00086F1F">
        <w:tab/>
        <w:t xml:space="preserve">        STEČAJNI SUDAC</w:t>
      </w:r>
    </w:p>
    <w:p w:rsidRDefault="00EE2A3E" w:rsidP="00EE2A3E" w:rsidR="00EE2A3E" w:rsidRPr="00086F1F">
      <w:pPr>
        <w:ind w:left="4956"/>
        <w:jc w:val="center"/>
      </w:pPr>
      <w:r w:rsidRPr="00086F1F">
        <w:t xml:space="preserve">       mr. sc. Boris Vuković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 xml:space="preserve">Zapisničar: Danijela </w:t>
      </w:r>
      <w:proofErr w:type="spellStart"/>
      <w:r w:rsidRPr="00086F1F">
        <w:t>Špeletić</w:t>
      </w:r>
      <w:proofErr w:type="spellEnd"/>
      <w:r w:rsidRPr="00086F1F">
        <w:t xml:space="preserve">    </w:t>
      </w:r>
    </w:p>
    <w:p w:rsidRDefault="00EE2A3E" w:rsidP="00EE2A3E" w:rsidR="00EE2A3E" w:rsidRPr="00086F1F">
      <w:pPr>
        <w:jc w:val="both"/>
      </w:pPr>
      <w:r w:rsidRPr="00086F1F">
        <w:t xml:space="preserve">                                      </w:t>
      </w:r>
    </w:p>
    <w:p w:rsidRDefault="00EE2A3E" w:rsidP="00EE2A3E" w:rsidR="00EE2A3E" w:rsidRPr="00086F1F">
      <w:pPr>
        <w:jc w:val="both"/>
      </w:pPr>
      <w:r w:rsidRPr="00086F1F">
        <w:t xml:space="preserve"> POUKA O PRAVNOM LIJEKU:</w:t>
      </w:r>
    </w:p>
    <w:p w:rsidRDefault="00EE2A3E" w:rsidP="00EE2A3E" w:rsidR="00EE2A3E" w:rsidRPr="00086F1F">
      <w:pPr>
        <w:jc w:val="both"/>
      </w:pPr>
      <w:r w:rsidRPr="00086F1F">
        <w:t>Protiv ovog rješenja može nezadovoljna stranka uložiti žalbu Visokom trgovačkom sudu Republike Hrvatske u Zagrebu u roku od 8 dana pismeno u 3 primjerka putem ovog suda.</w:t>
      </w: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</w:p>
    <w:p w:rsidRDefault="00EE2A3E" w:rsidP="00EE2A3E" w:rsidR="00EE2A3E" w:rsidRPr="00086F1F">
      <w:pPr>
        <w:jc w:val="both"/>
      </w:pPr>
      <w:r w:rsidRPr="00086F1F">
        <w:t>D N A :</w:t>
      </w:r>
    </w:p>
    <w:p w:rsidRDefault="00EE2A3E" w:rsidP="00EE2A3E" w:rsidR="00EE2A3E" w:rsidRPr="00086F1F">
      <w:pPr>
        <w:numPr>
          <w:ilvl w:val="0"/>
          <w:numId w:val="12"/>
        </w:numPr>
        <w:jc w:val="both"/>
      </w:pPr>
      <w:r w:rsidRPr="00086F1F">
        <w:t xml:space="preserve">Mrežna stranica e-Oglasna ploča sudova </w:t>
      </w:r>
    </w:p>
    <w:p w:rsidRDefault="00EE2A3E" w:rsidP="00EE2A3E" w:rsidR="00EE2A3E" w:rsidRPr="00086F1F">
      <w:pPr>
        <w:numPr>
          <w:ilvl w:val="0"/>
          <w:numId w:val="12"/>
        </w:numPr>
        <w:jc w:val="both"/>
      </w:pPr>
      <w:r w:rsidRPr="00086F1F">
        <w:t xml:space="preserve">kal. </w:t>
      </w:r>
      <w:r w:rsidR="00436768">
        <w:t>31</w:t>
      </w:r>
      <w:r w:rsidRPr="00086F1F">
        <w:t>.5.2017.</w:t>
      </w:r>
    </w:p>
    <w:p w:rsidRDefault="00EE2A3E" w:rsidP="00EE2A3E" w:rsidR="00EE2A3E" w:rsidRPr="00086F1F">
      <w:pPr>
        <w:pStyle w:val="Tijeloteksta"/>
        <w:rPr>
          <w:bCs/>
          <w:sz w:val="24"/>
        </w:rPr>
      </w:pPr>
    </w:p>
    <w:p w:rsidRDefault="00EE2A3E" w:rsidP="00EE2A3E" w:rsidR="00EE2A3E" w:rsidRPr="00086F1F">
      <w:pPr>
        <w:pStyle w:val="Tijeloteksta"/>
        <w:jc w:val="center"/>
        <w:rPr>
          <w:bCs/>
          <w:sz w:val="24"/>
        </w:rPr>
      </w:pPr>
      <w:r w:rsidRPr="00086F1F">
        <w:rPr>
          <w:sz w:val="24"/>
        </w:rPr>
        <w:tab/>
      </w:r>
    </w:p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>
      <w:pPr>
        <w:ind w:left="5580"/>
      </w:pPr>
    </w:p>
    <w:p w:rsidRDefault="00EE2A3E" w:rsidP="00EE2A3E" w:rsidR="00EE2A3E" w:rsidRPr="00086F1F"/>
    <w:p w:rsidRDefault="00EE2A3E" w:rsidP="00EE2A3E" w:rsidR="00EE2A3E" w:rsidRPr="00086F1F"/>
    <w:p w:rsidRDefault="00EE2A3E" w:rsidP="00EE2A3E" w:rsidR="00EE2A3E" w:rsidRPr="00086F1F"/>
    <w:p w:rsidRDefault="006D3C3F" w:rsidP="00EE2A3E" w:rsidR="006D3C3F" w:rsidRPr="00EE2A3E"/>
    <w:sectPr w:rsidSect="00105A49" w:rsidR="006D3C3F" w:rsidRPr="00EE2A3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5A4" w:rsidR="00BB15A4">
      <w:r>
        <w:separator/>
      </w:r>
    </w:p>
  </w:endnote>
  <w:endnote w:id="0" w:type="continuationSeparator">
    <w:p w:rsidRDefault="00BB15A4" w:rsidR="00BB1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5A4" w:rsidR="00BB15A4">
      <w:r>
        <w:separator/>
      </w:r>
    </w:p>
  </w:footnote>
  <w:footnote w:id="0" w:type="continuationSeparator">
    <w:p w:rsidRDefault="00BB15A4" w:rsidR="00BB1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D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752CF" w:rsidR="00D752C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F37ECB">
      <w:t>7 St-2929/16-19</w:t>
    </w: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F37ECB">
      <w:t>2929</w:t>
    </w:r>
    <w:r w:rsidR="00116641">
      <w:t>/16-</w:t>
    </w:r>
    <w:r w:rsidR="00887C2A">
      <w:t>1</w:t>
    </w:r>
    <w:r w:rsidR="00F37ECB">
      <w:t>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0CC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036B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1F6DC6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C3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386E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6768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6E5A"/>
    <w:rsid w:val="00567101"/>
    <w:rsid w:val="00573343"/>
    <w:rsid w:val="00573A0E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4836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14F6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869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1D6F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58F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6D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15A4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21C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4A20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A3E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37EC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3AB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753D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52C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D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1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52C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1D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1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2929</izvorni_sadrzaj>
    <derivirana_varijabla naziv="DomainObject.Predmet.Broj_1">2929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St-2929/2016</izvorni_sadrzaj>
    <derivirana_varijabla naziv="DomainObject.Predmet.OznakaBroj_1">St-2929/2016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SELFIE jednostavno društvo s ograničenom odgovornošću za ugostiteljstvo i trgovinu zastupanog po punomoćniku Vedran Tivanovac</izvorni_sadrzaj>
    <derivirana_varijabla naziv="DomainObject.Predmet.ProtustrankaFormated_1">  SELFIE jednostavno društvo s ograničenom odgovornošću za ugostiteljstvo i trgovinu zastupanog po punomoćniku Vedran Tivanovac</derivirana_varijabla>
  </DomainObject.Predmet.ProtustrankaFormated>
  <DomainObject.Predmet.ProtustrankaFormatedOIB>
    <izvorni_sadrzaj>  SELFIE jednostavno društvo s ograničenom odgovornošću za ugostiteljstvo i trgovinu, OIB 53068560552 zastupanog po punomoćniku Vedran Tivanovac</izvorni_sadrzaj>
    <derivirana_varijabla naziv="DomainObject.Predmet.ProtustrankaFormatedOIB_1">  SELFIE jednostavno društvo s ograničenom odgovornošću za ugostiteljstvo i trgovinu, OIB 53068560552 zastupanog po punomoćniku Vedran Tivanovac</derivirana_varijabla>
  </DomainObject.Predmet.ProtustrankaFormatedOIB>
  <DomainObject.Predmet.ProtustrankaFormatedWithAdress>
    <izvorni_sadrzaj> SELFIE jednostavno društvo s ograničenom odgovornošću za ugostiteljstvo i trgovinu, Andrije Kačića 93, 31542 Lacići zastupanog po punomoćniku Vedran Tivanovac</izvorni_sadrzaj>
    <derivirana_varijabla naziv="DomainObject.Predmet.ProtustrankaFormatedWithAdress_1"> SELFIE jednostavno društvo s ograničenom odgovornošću za ugostiteljstvo i trgovinu, Andrije Kačića 93, 31542 Lacići zastupanog po punomoćniku Vedran Tivanovac</derivirana_varijabla>
  </DomainObject.Predmet.ProtustrankaFormatedWithAdress>
  <DomainObject.Predmet.ProtustrankaFormatedWithAdressOIB>
    <izvorni_sadrzaj> SELFIE jednostavno društvo s ograničenom odgovornošću za ugostiteljstvo i trgovinu, OIB 53068560552, Andrije Kačića 93, 31542 Lacići zastupanog po punomoćniku Vedran Tivanovac</izvorni_sadrzaj>
    <derivirana_varijabla naziv="DomainObject.Predmet.ProtustrankaFormatedWithAdressOIB_1"> SELFIE jednostavno društvo s ograničenom odgovornošću za ugostiteljstvo i trgovinu, OIB 53068560552, Andrije Kačića 93, 31542 Lacići zastupanog po punomoćniku Vedran Tivanovac</derivirana_varijabla>
  </DomainObject.Predmet.ProtustrankaFormatedWithAdressOIB>
  <DomainObject.Predmet.ProtustrankaWithAdress>
    <izvorni_sadrzaj>SELFIE jednostavno društvo s ograničenom odgovornošću za ugostiteljstvo i trgovinu Andrije Kačića 93, 31542 Lacići</izvorni_sadrzaj>
    <derivirana_varijabla naziv="DomainObject.Predmet.ProtustrankaWithAdress_1">SELFIE jednostavno društvo s ograničenom odgovornošću za ugostiteljstvo i trgovinu Andrije Kačića 93, 31542 Lacići</derivirana_varijabla>
  </DomainObject.Predmet.ProtustrankaWithAdress>
  <DomainObject.Predmet.ProtustrankaWithAdressOIB>
    <izvorni_sadrzaj>SELFIE jednostavno društvo s ograničenom odgovornošću za ugostiteljstvo i trgovinu, OIB 53068560552, Andrije Kačića 93, 31542 Lacići</izvorni_sadrzaj>
    <derivirana_varijabla naziv="DomainObject.Predmet.ProtustrankaWithAdressOIB_1">SELFIE jednostavno društvo s ograničenom odgovornošću za ugostiteljstvo i trgovinu, OIB 53068560552, Andrije Kačića 93, 31542 Lacići</derivirana_varijabla>
  </DomainObject.Predmet.ProtustrankaWithAdressOIB>
  <DomainObject.Predmet.ProtustrankaNazivFormated>
    <izvorni_sadrzaj>SELFIE jednostavno društvo s ograničenom odgovornošću za ugostiteljstvo i trgovinu</izvorni_sadrzaj>
    <derivirana_varijabla naziv="DomainObject.Predmet.ProtustrankaNazivFormated_1">SELFIE jednostavno društvo s ograničenom odgovornošću za ugostiteljstvo i trgovinu</derivirana_varijabla>
  </DomainObject.Predmet.ProtustrankaNazivFormated>
  <DomainObject.Predmet.ProtustrankaNazivFormatedOIB>
    <izvorni_sadrzaj>SELFIE jednostavno društvo s ograničenom odgovornošću za ugostiteljstvo i trgovinu, OIB 53068560552</izvorni_sadrzaj>
    <derivirana_varijabla naziv="DomainObject.Predmet.ProtustrankaNazivFormatedOIB_1">SELFIE jednostavno društvo s ograničenom odgovornošću za ugostiteljstvo i trgovinu, OIB 53068560552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SELFIE jednostavno društvo s ograničenom odgovornošću za ugostiteljstvo i trgovinu zastupanog po punomoćniku Vedran Tivanovac</item>
    </izvorni_sadrzaj>
    <derivirana_varijabla naziv="DomainObject.Predmet.ProtuStrankaListFormated_1">
      <item>SELFIE jednostavno društvo s ograničenom odgovornošću za ugostiteljstvo i trgovinu zastupanog po punomoćniku Vedran Tivanovac</item>
    </derivirana_varijabla>
  </DomainObject.Predmet.ProtuStrankaListFormated>
  <DomainObject.Predmet.ProtuStrankaListFormatedOIB>
    <izvorni_sadrzaj>
      <item>SELFIE jednostavno društvo s ograničenom odgovornošću za ugostiteljstvo i trgovinu, OIB 53068560552 zastupanog po punomoćniku Vedran Tivanovac</item>
    </izvorni_sadrzaj>
    <derivirana_varijabla naziv="DomainObject.Predmet.ProtuStrankaListFormatedOIB_1">
      <item>SELFIE jednostavno društvo s ograničenom odgovornošću za ugostiteljstvo i trgovinu, OIB 53068560552 zastupanog po punomoćniku Vedran Tivanovac</item>
    </derivirana_varijabla>
  </DomainObject.Predmet.ProtuStrankaListFormatedOIB>
  <DomainObject.Predmet.ProtuStrankaListFormatedWithAdress>
    <izvorni_sadrzaj>
      <item>SELFIE jednostavno društvo s ograničenom odgovornošću za ugostiteljstvo i trgovinu, Andrije Kačića 93, 31542 Lacići zastupanog po punomoćniku Vedran Tivanovac</item>
    </izvorni_sadrzaj>
    <derivirana_varijabla naziv="DomainObject.Predmet.ProtuStrankaListFormatedWithAdress_1">
      <item>SELFIE jednostavno društvo s ograničenom odgovornošću za ugostiteljstvo i trgovinu, Andrije Kačića 93, 31542 Lacići zastupanog po punomoćniku Vedran Tivanovac</item>
    </derivirana_varijabla>
  </DomainObject.Predmet.ProtuStrankaListFormatedWithAdress>
  <DomainObject.Predmet.ProtuStrankaListFormatedWithAdressOIB>
    <izvorni_sadrzaj>
      <item>SELFIE jednostavno društvo s ograničenom odgovornošću za ugostiteljstvo i trgovinu, OIB 53068560552, Andrije Kačića 93, 31542 Lacići zastupanog po punomoćniku Vedran Tivanovac</item>
    </izvorni_sadrzaj>
    <derivirana_varijabla naziv="DomainObject.Predmet.ProtuStrankaListFormatedWithAdressOIB_1">
      <item>SELFIE jednostavno društvo s ograničenom odgovornošću za ugostiteljstvo i trgovinu, OIB 53068560552, Andrije Kačića 93, 31542 Lacići zastupanog po punomoćniku Vedran Tivanovac</item>
    </derivirana_varijabla>
  </DomainObject.Predmet.ProtuStrankaListFormatedWithAdressOIB>
  <DomainObject.Predmet.ProtuStrankaListNazivFormated>
    <izvorni_sadrzaj>
      <item>SELFIE jednostavno društvo s ograničenom odgovornošću za ugostiteljstvo i trgovinu</item>
    </izvorni_sadrzaj>
    <derivirana_varijabla naziv="DomainObject.Predmet.ProtuStrankaListNazivFormated_1">
      <item>SELFIE jednostavno društvo s ograničenom odgovornošću za ugostiteljstvo i trgovinu</item>
    </derivirana_varijabla>
  </DomainObject.Predmet.ProtuStrankaListNazivFormated>
  <DomainObject.Predmet.ProtuStrankaListNazivFormatedOIB>
    <izvorni_sadrzaj>
      <item>SELFIE jednostavno društvo s ograničenom odgovornošću za ugostiteljstvo i trgovinu, OIB 53068560552</item>
    </izvorni_sadrzaj>
    <derivirana_varijabla naziv="DomainObject.Predmet.ProtuStrankaListNazivFormatedOIB_1">
      <item>SELFIE jednostavno društvo s ograničenom odgovornošću za ugostiteljstvo i trgovinu, OIB 53068560552</item>
    </derivirana_varijabla>
  </DomainObject.Predmet.ProtuStrankaListNazivFormatedOIB>
  <DomainObject.Predmet.OstaliListFormated>
    <izvorni_sadrzaj>
      <item>Vedran Tivanovac punomoćnik sudionika u postupku SELFIE jednostavno društvo s ograničenom odgovornošću za ugostiteljstvo i trgovinu</item>
    </izvorni_sadrzaj>
    <derivirana_varijabla naziv="DomainObject.Predmet.OstaliListFormated_1">
      <item>Vedran Tivanovac punomoćnik sudionika u postupku SELFIE jednostavno društvo s ograničenom odgovornošću za ugostiteljstvo i trgovinu</item>
    </derivirana_varijabla>
  </DomainObject.Predmet.OstaliListFormated>
  <DomainObject.Predmet.OstaliListFormatedOIB>
    <izvorni_sadrzaj>
      <item>Vedran Tivanovac, OIB 38242494300 punomoćnik sudionika u postupku SELFIE jednostavno društvo s ograničenom odgovornošću za ugostiteljstvo i trgovinu</item>
    </izvorni_sadrzaj>
    <derivirana_varijabla naziv="DomainObject.Predmet.OstaliListFormatedOIB_1">
      <item>Vedran Tivanovac, OIB 38242494300 punomoćnik sudionika u postupku SELFIE jednostavno društvo s ograničenom odgovornošću za ugostiteljstvo i trgovinu</item>
    </derivirana_varijabla>
  </DomainObject.Predmet.OstaliListFormatedOIB>
  <DomainObject.Predmet.OstaliListFormatedWithAdress>
    <izvorni_sadrzaj>
      <item>Vedran Tivanovac, Andrije Kačića 93, 31542 Lacići punomoćnik sudionika u postupku SELFIE jednostavno društvo s ograničenom odgovornošću za ugostiteljstvo i trgovinu</item>
    </izvorni_sadrzaj>
    <derivirana_varijabla naziv="DomainObject.Predmet.OstaliListFormatedWithAdress_1">
      <item>Vedran Tivanovac, Andrije Kačića 93, 31542 Lacići punomoćnik sudionika u postupku SELFIE jednostavno društvo s ograničenom odgovornošću za ugostiteljstvo i trgovinu</item>
    </derivirana_varijabla>
  </DomainObject.Predmet.OstaliListFormatedWithAdress>
  <DomainObject.Predmet.OstaliListFormatedWithAdressOIB>
    <izvorni_sadrzaj>
      <item>Vedran Tivanovac, OIB 38242494300, Andrije Kačića 93, 31542 Lacići punomoćnik sudionika u postupku SELFIE jednostavno društvo s ograničenom odgovornošću za ugostiteljstvo i trgovinu</item>
    </izvorni_sadrzaj>
    <derivirana_varijabla naziv="DomainObject.Predmet.OstaliListFormatedWithAdressOIB_1">
      <item>Vedran Tivanovac, OIB 38242494300, Andrije Kačića 93, 31542 Lacići punomoćnik sudionika u postupku SELFIE jednostavno društvo s ograničenom odgovornošću za ugostiteljstvo i trgovinu</item>
    </derivirana_varijabla>
  </DomainObject.Predmet.OstaliListFormatedWithAdressOIB>
  <DomainObject.Predmet.OstaliListNazivFormated>
    <izvorni_sadrzaj>
      <item>Vedran Tivanovac</item>
    </izvorni_sadrzaj>
    <derivirana_varijabla naziv="DomainObject.Predmet.OstaliListNazivFormated_1">
      <item>Vedran Tivanovac</item>
    </derivirana_varijabla>
  </DomainObject.Predmet.OstaliListNazivFormated>
  <DomainObject.Predmet.OstaliListNazivFormatedOIB>
    <izvorni_sadrzaj>
      <item>Vedran Tivanovac, OIB 38242494300</item>
    </izvorni_sadrzaj>
    <derivirana_varijabla naziv="DomainObject.Predmet.OstaliListNazivFormatedOIB_1">
      <item>Vedran Tivanovac, OIB 38242494300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SELFIE jednostavno društvo s ograničenom odgovornošću za ugostiteljstvo i trgovinu</izvorni_sadrzaj>
    <derivirana_varijabla naziv="DomainObject.Predmet.ProtustrankaIDrugi_1">SELFIE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SELFIE jednostavno društvo s ograničenom odgovornošću za ugostiteljstvo i trgovinu, OIB 53068560552, Andrije Kačića 93, 31542 Lacići</izvorni_sadrzaj>
    <derivirana_varijabla naziv="DomainObject.Predmet.ProtustrankaIDrugiAdressOIB_1">SELFIE jednostavno društvo s ograničenom odgovornošću za ugostiteljstvo i trgovinu, OIB 53068560552, Andrije Kačića 93,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SELFIE jednostavno društvo s ograničenom odgovornošću za ugostiteljstvo i trgovinu</item>
      <item>Vedran Tivanovac</item>
    </izvorni_sadrzaj>
    <derivirana_varijabla naziv="DomainObject.Predmet.SudioniciListNaziv_1">
      <item>FINA RC OSIJEK</item>
      <item>SELFIE jednostavno društvo s ograničenom odgovornošću za ugostiteljstvo i trgovinu</item>
      <item>Vedran Tivanovac</item>
    </derivirana_varijabla>
  </DomainObject.Predmet.SudioniciListNaziv>
  <DomainObject.Predmet.SudioniciListAdressOIB>
    <izvorni_sadrzaj>
      <item>FINA RC OSIJEK, OIB 85821130368</item>
      <item>SELFIE jednostavno društvo s ograničenom odgovornošću za ugostiteljstvo i trgovinu, OIB 53068560552, Andrije Kačića 93,31542 Lacići</item>
      <item>Vedran Tivanovac, OIB 38242494300, Andrije Kačića 93,31542 Lacići</item>
    </izvorni_sadrzaj>
    <derivirana_varijabla naziv="DomainObject.Predmet.SudioniciListAdressOIB_1">
      <item>FINA RC OSIJEK, OIB 85821130368</item>
      <item>SELFIE jednostavno društvo s ograničenom odgovornošću za ugostiteljstvo i trgovinu, OIB 53068560552, Andrije Kačića 93,31542 Lacići</item>
      <item>Vedran Tivanovac, OIB 38242494300, Andrije Kačića 93,31542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53068560552</item>
      <item>, OIB 38242494300</item>
    </izvorni_sadrzaj>
    <derivirana_varijabla naziv="DomainObject.Predmet.SudioniciListNazivOIB_1">
      <item>, OIB 85821130368</item>
      <item>, OIB 53068560552</item>
      <item>, OIB 38242494300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2F9D1-8DC9-4191-AFED-D8E40CB905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4680</properties:Characters>
  <properties:Lines>130</properties:Lines>
  <properties:Paragraphs>35</properties:Paragraphs>
  <properties:TotalTime>656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2017-05-02T09:56:00Z</dcterms:modified>
  <cp:revision>466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