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52852" w14:paraId="7e52852" w:rsidRDefault="0096739C" w:rsidP="0096739C" w:rsidR="0096739C">
      <w:pPr>
        <w:pStyle w:val="Zaglavlje"/>
        <w:jc w:val="right"/>
        <w15:collapsed w:val="false"/>
      </w:pPr>
      <w:bookmarkStart w:name="_GoBack" w:id="0"/>
      <w:bookmarkEnd w:id="0"/>
      <w:r>
        <w:t>8 St-23/14-70</w:t>
      </w:r>
    </w:p>
    <w:p w:rsidRDefault="00EF1976" w:rsidP="0073588E" w:rsidR="00EF1976" w:rsidRPr="00EF1D21"/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96739C" w:rsidP="008965DC" w:rsidR="0096739C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557BB0" w:rsidP="00557BB0" w:rsidR="00557BB0" w:rsidRPr="00557BB0">
      <w:pPr>
        <w:jc w:val="both"/>
      </w:pPr>
      <w:r w:rsidRPr="00557BB0">
        <w:t xml:space="preserve">           </w:t>
      </w:r>
      <w:r w:rsidR="00E56A37">
        <w:t xml:space="preserve">     Trgovački sud u Rijeci po</w:t>
      </w:r>
      <w:r w:rsidRPr="00557BB0">
        <w:t xml:space="preserve"> sutkinji</w:t>
      </w:r>
      <w:r w:rsidR="00E56A37">
        <w:t xml:space="preserve"> tog suda </w:t>
      </w:r>
      <w:r w:rsidRPr="00557BB0">
        <w:t xml:space="preserve"> Emi Brdovčak, </w:t>
      </w:r>
      <w:r w:rsidR="00040192">
        <w:t>u stečajnom postupku nad stečajnim dužnikom</w:t>
      </w:r>
      <w:r w:rsidR="008E4E56">
        <w:t xml:space="preserve"> NERO d.o.o. Umag u stečaju, Zemljoradnička 17, OIB: 63370821600, kojeg zastupa stečajni upravitelj Damir Majstorović iz Pule, koparska 37, OIB: 49931983367</w:t>
      </w:r>
      <w:r w:rsidR="00040192">
        <w:t xml:space="preserve">, </w:t>
      </w:r>
      <w:r w:rsidR="00E56A37">
        <w:t>29. rujn</w:t>
      </w:r>
      <w:r w:rsidR="00F67801">
        <w:t>a</w:t>
      </w:r>
      <w:r w:rsidR="00FE3333">
        <w:t xml:space="preserve"> 2016</w:t>
      </w:r>
      <w:r w:rsidRPr="00557BB0">
        <w:t>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96739C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>
        <w:t xml:space="preserve">za razdoblje od </w:t>
      </w:r>
      <w:r w:rsidR="00E56A37">
        <w:t>23. lipnja</w:t>
      </w:r>
      <w:r w:rsidR="00F67801">
        <w:t xml:space="preserve"> 2016.</w:t>
      </w:r>
      <w:r w:rsidR="00E56A37">
        <w:t xml:space="preserve"> do 23. rujna 2016. u iznosu od 700,00</w:t>
      </w:r>
      <w:r w:rsidR="00BF7407">
        <w:t xml:space="preserve">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8E4E56">
        <w:rPr>
          <w:bCs/>
        </w:rPr>
        <w:t>1</w:t>
      </w:r>
      <w:r w:rsidR="00EF3160">
        <w:rPr>
          <w:bCs/>
        </w:rPr>
        <w:t>9</w:t>
      </w:r>
      <w:r w:rsidR="00040192">
        <w:rPr>
          <w:bCs/>
        </w:rPr>
        <w:t xml:space="preserve">. </w:t>
      </w:r>
      <w:r w:rsidR="008E4E56">
        <w:rPr>
          <w:bCs/>
        </w:rPr>
        <w:t>veljače 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E56A37" w:rsidP="00EF3160" w:rsidR="00EF3160">
      <w:pPr>
        <w:ind w:firstLine="720"/>
        <w:jc w:val="both"/>
        <w:rPr>
          <w:bCs/>
        </w:rPr>
      </w:pPr>
      <w:r>
        <w:rPr>
          <w:bCs/>
        </w:rPr>
        <w:t>Podneskom od 26. rujn</w:t>
      </w:r>
      <w:r w:rsidR="00BF7407">
        <w:rPr>
          <w:bCs/>
        </w:rPr>
        <w:t>a</w:t>
      </w:r>
      <w:r w:rsidR="00F67801">
        <w:rPr>
          <w:bCs/>
        </w:rPr>
        <w:t xml:space="preserve"> 2016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</w:t>
      </w:r>
      <w:r w:rsidR="00FE3333" w:rsidRPr="00FE3333">
        <w:t xml:space="preserve"> </w:t>
      </w:r>
      <w:r w:rsidR="00F67801">
        <w:t xml:space="preserve">od </w:t>
      </w:r>
      <w:r w:rsidRPr="00E56A37">
        <w:t>23. lipnja 2016. do 23. rujna 2016.</w:t>
      </w:r>
      <w:r>
        <w:t xml:space="preserve"> </w:t>
      </w:r>
      <w:r w:rsidR="00FE3333">
        <w:rPr>
          <w:bCs/>
        </w:rPr>
        <w:t>i to u iznosu od 12</w:t>
      </w:r>
      <w:r w:rsidR="00AA6DFA">
        <w:rPr>
          <w:bCs/>
        </w:rPr>
        <w:t>0,00 k</w:t>
      </w:r>
      <w:r>
        <w:rPr>
          <w:bCs/>
        </w:rPr>
        <w:t>n na ime telefonskih troškova i</w:t>
      </w:r>
      <w:r w:rsidR="00FE3333">
        <w:rPr>
          <w:bCs/>
        </w:rPr>
        <w:t xml:space="preserve"> </w:t>
      </w:r>
      <w:r>
        <w:rPr>
          <w:bCs/>
        </w:rPr>
        <w:t>580</w:t>
      </w:r>
      <w:r w:rsidR="00BF7407">
        <w:rPr>
          <w:bCs/>
        </w:rPr>
        <w:t xml:space="preserve">,00 kn </w:t>
      </w:r>
      <w:r w:rsidR="00AA6DFA">
        <w:rPr>
          <w:bCs/>
        </w:rPr>
        <w:t xml:space="preserve">na ime troškova </w:t>
      </w:r>
      <w:r w:rsidR="00FE3333">
        <w:rPr>
          <w:bCs/>
        </w:rPr>
        <w:t xml:space="preserve">korištenja </w:t>
      </w:r>
      <w:r>
        <w:rPr>
          <w:bCs/>
        </w:rPr>
        <w:t>osobnog vozila u službene svrhe</w:t>
      </w:r>
      <w:r w:rsidR="00AA6DFA">
        <w:rPr>
          <w:bCs/>
        </w:rPr>
        <w:t xml:space="preserve">. </w:t>
      </w:r>
      <w:r w:rsidR="008E4E56">
        <w:rPr>
          <w:bCs/>
        </w:rPr>
        <w:t xml:space="preserve"> 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8E4E56">
        <w:t>u kojem je navedena s</w:t>
      </w:r>
      <w:r w:rsidR="00E56A37">
        <w:t xml:space="preserve">vrha korištenja osobnog vozila te </w:t>
      </w:r>
      <w:r w:rsidR="008E4E56">
        <w:t>obračun trošk</w:t>
      </w:r>
      <w:r w:rsidR="00E56A37">
        <w:t>ova telefona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E56A37">
      <w:pPr>
        <w:ind w:firstLine="720"/>
        <w:jc w:val="both"/>
      </w:pPr>
      <w:r>
        <w:t xml:space="preserve">Iz priložene dokumentacije proizlazi da je stečajni upravitelj </w:t>
      </w:r>
      <w:r w:rsidR="00F67801">
        <w:t>koristio osobno vozi</w:t>
      </w:r>
      <w:r w:rsidR="00BF7407">
        <w:t xml:space="preserve">lo radi </w:t>
      </w:r>
      <w:r w:rsidR="00E56A37">
        <w:t>obavljanja redovnih poslova u okviru stečajno – upraviteljske službe (</w:t>
      </w:r>
      <w:r w:rsidR="00BF7407">
        <w:t>odlazak</w:t>
      </w:r>
      <w:r w:rsidR="00F67801">
        <w:t xml:space="preserve"> u Umag</w:t>
      </w:r>
      <w:r w:rsidR="00E56A37">
        <w:t xml:space="preserve"> radi sastanka s dužnikovim zastupnikom po zakonu i lokalna vožnja radi odlazaka u banku, poštu knjigovodstvo i dr.). </w:t>
      </w:r>
    </w:p>
    <w:p w:rsidRDefault="00BF7407" w:rsidP="00E56A37" w:rsidR="00BF7407">
      <w:pPr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>, ovaj sud je utvrdio da je zahtjev za odobrenje tih troškova osnovan</w:t>
      </w:r>
      <w:r>
        <w:t>. Isto tako, stečajnom upravitelju pr</w:t>
      </w:r>
      <w:r w:rsidR="00FE3333">
        <w:t xml:space="preserve">iznat je i trošak </w:t>
      </w:r>
      <w:r w:rsidRPr="00AA6DFA">
        <w:t xml:space="preserve">telefona </w:t>
      </w:r>
      <w:r w:rsidR="00FE3333">
        <w:t>u iznosu od 12</w:t>
      </w:r>
      <w:r w:rsidRPr="00AA6DFA">
        <w:t xml:space="preserve">0,00 kn koje ovaj sud smatra realnim i opravdanim. </w:t>
      </w:r>
    </w:p>
    <w:p w:rsidRDefault="00AA6DFA" w:rsidP="00AA6DFA" w:rsidR="00AA6DFA">
      <w:pPr>
        <w:ind w:firstLine="720"/>
        <w:jc w:val="both"/>
      </w:pPr>
    </w:p>
    <w:p w:rsidRDefault="00AA6DFA" w:rsidP="00F67801" w:rsidR="00AA6DFA">
      <w:pPr>
        <w:ind w:firstLine="720"/>
        <w:jc w:val="both"/>
      </w:pPr>
      <w:r>
        <w:lastRenderedPageBreak/>
        <w:t xml:space="preserve">Slijedom navedenog, </w:t>
      </w:r>
      <w:r w:rsidR="00F67801">
        <w:t xml:space="preserve">primjenom odredbe </w:t>
      </w:r>
      <w:r w:rsidR="00F67801" w:rsidRPr="00F67801">
        <w:t>čl. 94. st. 1. Stečajnog zakona ("Narodne novine" broj 71/15; dalje: SZ) u vezi s čl. 13. st. 5. Pravilnika o porezu na dohodak („Narodne novine“ broj 95/05, 96/06, 68/07, 146/08, 2/09, 9/09, 146/09, 123/10, 137/11, 61/12, 79/13, 160/13 i 157/14; dalje: Pravilnik) riješeno je kao u izreci</w:t>
      </w:r>
      <w:r w:rsidR="00F67801">
        <w:t xml:space="preserve">. </w:t>
      </w:r>
    </w:p>
    <w:p w:rsidRDefault="00F67801" w:rsidP="0073588E" w:rsidR="00F67801">
      <w:pPr>
        <w:jc w:val="center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E56A37">
        <w:t>29</w:t>
      </w:r>
      <w:r w:rsidR="00EF1D21" w:rsidRPr="00EF1D21">
        <w:t xml:space="preserve">. </w:t>
      </w:r>
      <w:r w:rsidR="00E56A37">
        <w:t>rujn</w:t>
      </w:r>
      <w:r w:rsidR="00F67801">
        <w:t>a</w:t>
      </w:r>
      <w:r w:rsidR="008965DC" w:rsidRPr="00EF1D21">
        <w:t xml:space="preserve"> 201</w:t>
      </w:r>
      <w:r w:rsidR="009E682B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</w:t>
      </w:r>
      <w:r w:rsidR="00E56A37">
        <w:tab/>
      </w:r>
      <w:r w:rsidR="00E56A37">
        <w:tab/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96739C">
        <w:tab/>
        <w:t xml:space="preserve">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6739C" w:rsidP="00AD1726" w:rsidR="0096739C"/>
    <w:p w:rsidRDefault="0096739C" w:rsidP="00AD1726" w:rsidR="0096739C"/>
    <w:p w:rsidRDefault="0096739C" w:rsidP="00AD1726" w:rsidR="0096739C"/>
    <w:p w:rsidRDefault="0096739C" w:rsidP="00AD1726" w:rsidR="0096739C"/>
    <w:p w:rsidRDefault="00AD1726" w:rsidP="00AD1726" w:rsidR="00AD1726">
      <w:r>
        <w:t>UPUTA O PRAVNOM LIJEKU:</w:t>
      </w:r>
    </w:p>
    <w:p w:rsidRDefault="00AD1726" w:rsidP="0096739C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6739C" w:rsidP="00AD1726" w:rsidR="0096739C"/>
    <w:p w:rsidRDefault="0096739C" w:rsidP="00AD1726" w:rsidR="0096739C"/>
    <w:p w:rsidRDefault="0096739C" w:rsidP="00AD1726" w:rsidR="0096739C"/>
    <w:p w:rsidRDefault="00AD1726" w:rsidP="00AD1726" w:rsidR="00AD1726">
      <w:r>
        <w:t>DNA</w:t>
      </w:r>
    </w:p>
    <w:p w:rsidRDefault="00AD1726" w:rsidP="00AD1726" w:rsidR="00827FD9">
      <w:r>
        <w:t>-</w:t>
      </w:r>
      <w:r>
        <w:tab/>
      </w:r>
      <w:r w:rsidR="00EF3160">
        <w:t>e-</w:t>
      </w:r>
      <w:r w:rsidR="009E682B">
        <w:t>oglasna ploča</w:t>
      </w:r>
    </w:p>
    <w:p w:rsidRDefault="00E56A37" w:rsidP="00AD1726" w:rsidR="00E56A37">
      <w:r>
        <w:t>-</w:t>
      </w:r>
      <w:r>
        <w:tab/>
        <w:t>izvješće stečajnog upravitelja objaviti na web stranici e-oglasna ploča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96739C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36CD" w:rsidR="000B36CD">
      <w:r>
        <w:separator/>
      </w:r>
    </w:p>
  </w:endnote>
  <w:endnote w:id="0" w:type="continuationSeparator">
    <w:p w:rsidRDefault="000B36CD" w:rsidR="000B36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6957286"/>
      <w:docPartObj>
        <w:docPartGallery w:val="Page Numbers (Bottom of Page)"/>
        <w:docPartUnique/>
      </w:docPartObj>
    </w:sdtPr>
    <w:sdtEndPr/>
    <w:sdtContent>
      <w:p w:rsidRDefault="0096739C" w:rsidR="0096739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3951">
          <w:rPr>
            <w:noProof/>
          </w:rPr>
          <w:t>2</w:t>
        </w:r>
        <w:r>
          <w:fldChar w:fldCharType="end"/>
        </w:r>
      </w:p>
    </w:sdtContent>
  </w:sdt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36CD" w:rsidR="000B36CD">
      <w:r>
        <w:separator/>
      </w:r>
    </w:p>
  </w:footnote>
  <w:footnote w:id="0" w:type="continuationSeparator">
    <w:p w:rsidRDefault="000B36CD" w:rsidR="000B36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739C" w:rsidP="0096739C" w:rsidR="0096739C">
    <w:pPr>
      <w:pStyle w:val="Zaglavlje"/>
      <w:jc w:val="right"/>
    </w:pPr>
    <w:r>
      <w:t>8 St-23/14-70</w:t>
    </w:r>
  </w:p>
  <w:p w:rsidRDefault="00E56A37" w:rsidR="00E56A37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6B93" w:rsidP="00A45EAD" w:rsidR="00186B93" w:rsidRPr="00186B93">
    <w:pPr>
      <w:ind w:firstLine="708"/>
      <w:rPr>
        <w:sz w:val="20"/>
        <w:szCs w:val="20"/>
      </w:rPr>
    </w:pPr>
    <w:r w:rsidRPr="00186B93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186B93" w:rsidP="00210E4E" w:rsidR="00186B93" w:rsidRPr="00186B93">
    <w:pPr>
      <w:rPr>
        <w:sz w:val="20"/>
        <w:szCs w:val="20"/>
      </w:rPr>
    </w:pPr>
    <w:r w:rsidRPr="00186B93">
      <w:rPr>
        <w:rFonts w:eastAsia="MS Mincho"/>
        <w:sz w:val="20"/>
        <w:szCs w:val="20"/>
      </w:rPr>
      <w:t>REPUBLIKA HRVATSKA</w:t>
    </w:r>
  </w:p>
  <w:p w:rsidRDefault="00186B93" w:rsidP="00210E4E" w:rsidR="00186B93" w:rsidRPr="00186B93">
    <w:pPr>
      <w:rPr>
        <w:sz w:val="20"/>
        <w:szCs w:val="20"/>
      </w:rPr>
    </w:pPr>
    <w:r w:rsidRPr="00186B93">
      <w:rPr>
        <w:rFonts w:eastAsia="MS Mincho"/>
        <w:sz w:val="20"/>
        <w:szCs w:val="20"/>
      </w:rPr>
      <w:t>TRGOVAČKI SUD U RIJECI</w:t>
    </w:r>
  </w:p>
  <w:p w:rsidRDefault="00186B93" w:rsidP="00A45EAD" w:rsidR="00186B93" w:rsidRPr="00186B93">
    <w:pPr>
      <w:rPr>
        <w:rFonts w:eastAsia="MS Mincho"/>
        <w:sz w:val="20"/>
        <w:szCs w:val="20"/>
      </w:rPr>
    </w:pPr>
    <w:r w:rsidRPr="00186B93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B36CD"/>
    <w:rsid w:val="000D0E95"/>
    <w:rsid w:val="001019A8"/>
    <w:rsid w:val="001622F6"/>
    <w:rsid w:val="00180599"/>
    <w:rsid w:val="00186B93"/>
    <w:rsid w:val="00191C72"/>
    <w:rsid w:val="001C05C1"/>
    <w:rsid w:val="001D5070"/>
    <w:rsid w:val="00205A06"/>
    <w:rsid w:val="00241D24"/>
    <w:rsid w:val="00274354"/>
    <w:rsid w:val="002D3728"/>
    <w:rsid w:val="002F7CA3"/>
    <w:rsid w:val="00327862"/>
    <w:rsid w:val="003A38C8"/>
    <w:rsid w:val="003B2888"/>
    <w:rsid w:val="003C151A"/>
    <w:rsid w:val="004165CD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3588E"/>
    <w:rsid w:val="00796152"/>
    <w:rsid w:val="00827FD9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6739C"/>
    <w:rsid w:val="0098719A"/>
    <w:rsid w:val="009E682B"/>
    <w:rsid w:val="00A15995"/>
    <w:rsid w:val="00A30514"/>
    <w:rsid w:val="00A521BC"/>
    <w:rsid w:val="00A972F7"/>
    <w:rsid w:val="00AA6DFA"/>
    <w:rsid w:val="00AD1726"/>
    <w:rsid w:val="00AF3951"/>
    <w:rsid w:val="00AF3BFB"/>
    <w:rsid w:val="00B029EF"/>
    <w:rsid w:val="00B20414"/>
    <w:rsid w:val="00B649AB"/>
    <w:rsid w:val="00B82C64"/>
    <w:rsid w:val="00BF7407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56A37"/>
    <w:rsid w:val="00E8360A"/>
    <w:rsid w:val="00EC3E0C"/>
    <w:rsid w:val="00EF1976"/>
    <w:rsid w:val="00EF1D21"/>
    <w:rsid w:val="00EF3160"/>
    <w:rsid w:val="00F055F4"/>
    <w:rsid w:val="00F16759"/>
    <w:rsid w:val="00F67801"/>
    <w:rsid w:val="00F8251E"/>
    <w:rsid w:val="00F90F1A"/>
    <w:rsid w:val="00F95F67"/>
    <w:rsid w:val="00FE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96739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39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39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39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9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9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96739C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39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39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39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9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9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NERO d.o.o.  Umag</izvorni_sadrzaj>
    <derivirana_varijabla naziv="DomainObject.Predmet.ProtustrankaFormated_1">  NERO d.o.o.  Umag</derivirana_varijabla>
  </DomainObject.Predmet.ProtustrankaFormated>
  <DomainObject.Predmet.ProtustrankaFormatedOIB>
    <izvorni_sadrzaj>  NERO d.o.o.  Umag, OIB 63370821600</izvorni_sadrzaj>
    <derivirana_varijabla naziv="DomainObject.Predmet.ProtustrankaFormatedOIB_1">  NERO d.o.o.  Umag, OIB 63370821600</derivirana_varijabla>
  </DomainObject.Predmet.ProtustrankaFormatedOIB>
  <DomainObject.Predmet.ProtustrankaFormatedWithAdress>
    <izvorni_sadrzaj> NERO d.o.o.  Umag, Zemljoradnička 17, 52 470 Umag</izvorni_sadrzaj>
    <derivirana_varijabla naziv="DomainObject.Predmet.ProtustrankaFormatedWithAdress_1"> NERO d.o.o.  Umag, Zemljoradnička 17, 52 470 Umag</derivirana_varijabla>
  </DomainObject.Predmet.ProtustrankaFormatedWithAdress>
  <DomainObject.Predmet.ProtustrankaFormatedWithAdressOIB>
    <izvorni_sadrzaj> NERO d.o.o.  Umag, OIB 63370821600, Zemljoradnička 17, 52 470 Umag</izvorni_sadrzaj>
    <derivirana_varijabla naziv="DomainObject.Predmet.ProtustrankaFormatedWithAdressOIB_1"> NERO d.o.o.  Umag, OIB 63370821600, Zemljoradnička 17, 52 470 Umag</derivirana_varijabla>
  </DomainObject.Predmet.ProtustrankaFormatedWithAdressOIB>
  <DomainObject.Predmet.ProtustrankaWithAdress>
    <izvorni_sadrzaj>NERO d.o.o.  Umag Zemljoradnička 17, 52 470 Umag</izvorni_sadrzaj>
    <derivirana_varijabla naziv="DomainObject.Predmet.ProtustrankaWithAdress_1">NERO d.o.o.  Umag Zemljoradnička 17, 52 470 Umag</derivirana_varijabla>
  </DomainObject.Predmet.ProtustrankaWithAdress>
  <DomainObject.Predmet.ProtustrankaWithAdressOIB>
    <izvorni_sadrzaj>NERO d.o.o.  Umag, OIB 63370821600, Zemljoradnička 17, 52 470 Umag</izvorni_sadrzaj>
    <derivirana_varijabla naziv="DomainObject.Predmet.ProtustrankaWithAdressOIB_1">NERO d.o.o.  Umag, OIB 63370821600, Zemljoradnička 17, 52 470 Umag</derivirana_varijabla>
  </DomainObject.Predmet.ProtustrankaWithAdressOIB>
  <DomainObject.Predmet.ProtustrankaNazivFormated>
    <izvorni_sadrzaj>NERO d.o.o.  Umag</izvorni_sadrzaj>
    <derivirana_varijabla naziv="DomainObject.Predmet.ProtustrankaNazivFormated_1">NERO d.o.o.  Umag</derivirana_varijabla>
  </DomainObject.Predmet.ProtustrankaNazivFormated>
  <DomainObject.Predmet.ProtustrankaNazivFormatedOIB>
    <izvorni_sadrzaj>NERO d.o.o.  Umag, OIB 63370821600</izvorni_sadrzaj>
    <derivirana_varijabla naziv="DomainObject.Predmet.ProtustrankaNazivFormatedOIB_1">NERO d.o.o.  Umag, OIB 63370821600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VUJINOVIĆ  Umag zastupanog po punomoćniku Odvjetnički ured Jasna Stupavsky Stella; DARIO ŽELIMORSKI  Umag zastupanog po punomoćniku Odvjetnički ured Jasna Stupavsky Stella</izvorni_sadrzaj>
    <derivirana_varijabla naziv="DomainObject.Predmet.StrankaFormated_1">  LJUBICA VUJINOVIĆ  Umag zastupanog po punomoćniku Odvjetnički ured Jasna Stupavsky Stella; DARIO ŽELIMORSKI  Umag zastupanog po punomoćniku Odvjetnički ured Jasna Stupavsky Stella</derivirana_varijabla>
  </DomainObject.Predmet.StrankaFormated>
  <DomainObject.Predmet.StrankaFormatedOIB>
    <izvorni_sadrzaj>  LJUBICA VUJINOVIĆ  Umag, OIB 87777490728 zastupanog po punomoćniku Odvjetnički ured Jasna Stupavsky Stella; DARIO ŽELIMORSKI  Umag, OIB 99921916762 zastupanog po punomoćniku Odvjetnički ured Jasna Stupavsky Stella</izvorni_sadrzaj>
    <derivirana_varijabla naziv="DomainObject.Predmet.StrankaFormatedOIB_1">  LJUBICA VUJINOVIĆ  Umag, OIB 87777490728 zastupanog po punomoćniku Odvjetnički ured Jasna Stupavsky Stella; DARIO ŽELIMORSKI  Umag, OIB 99921916762 zastupanog po punomoćniku Odvjetnički ured Jasna Stupavsky Stella</derivirana_varijabla>
  </DomainObject.Predmet.StrankaFormatedOIB>
  <DomainObject.Predmet.StrankaFormatedWithAdress>
    <izvorni_sadrzaj> LJUBICA VUJINOVIĆ  Umag, Joakin Rakovac 14, 52 470 Umag zastupanog po punomoćniku Odvjetnički ured Jasna Stupavsky Stella; DARIO ŽELIMORSKI  Umag, Kolodvorska 28, 52 470 Umag zastupanog po punomoćniku Odvjetnički ured Jasna Stupavsky Stella</izvorni_sadrzaj>
    <derivirana_varijabla naziv="DomainObject.Predmet.StrankaFormatedWithAdress_1"> LJUBICA VUJINOVIĆ  Umag, Joakin Rakovac 14, 52 470 Umag zastupanog po punomoćniku Odvjetnički ured Jasna Stupavsky Stella; DARIO ŽELIMORSKI  Umag, Kolodvorska 28, 52 470 Umag zastupanog po punomoćniku Odvjetnički ured Jasna Stupavsky Stella</derivirana_varijabla>
  </DomainObject.Predmet.StrankaFormatedWithAdress>
  <DomainObject.Predmet.StrankaFormatedWithAdressOIB>
    <izvorni_sadrzaj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izvorni_sadrzaj>
    <derivirana_varijabla naziv="DomainObject.Predmet.StrankaFormatedWithAdressOIB_1"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derivirana_varijabla>
  </DomainObject.Predmet.StrankaFormatedWithAdressOIB>
  <DomainObject.Predmet.StrankaWithAdress>
    <izvorni_sadrzaj>LJUBICA VUJINOVIĆ  Umag Joakin Rakovac 14,52 470 Umag,DARIO ŽELIMORSKI  Umag Kolodvorska 28,52 470 Umag</izvorni_sadrzaj>
    <derivirana_varijabla naziv="DomainObject.Predmet.StrankaWithAdress_1">LJUBICA VUJINOVIĆ  Umag Joakin Rakovac 14,52 470 Umag,DARIO ŽELIMORSKI  Umag Kolodvorska 28,52 470 Umag</derivirana_varijabla>
  </DomainObject.Predmet.StrankaWithAdress>
  <DomainObject.Predmet.StrankaWithAdressOIB>
    <izvorni_sadrzaj>LJUBICA VUJINOVIĆ  Umag, OIB 87777490728, Joakin Rakovac 14,52 470 Umag,DARIO ŽELIMORSKI  Umag, OIB 99921916762, Kolodvorska 28,52 470 Umag</izvorni_sadrzaj>
    <derivirana_varijabla naziv="DomainObject.Predmet.StrankaWithAdressOIB_1">LJUBICA VUJINOVIĆ  Umag, OIB 87777490728, Joakin Rakovac 14,52 470 Umag,DARIO ŽELIMORSKI  Umag, OIB 99921916762, Kolodvorska 28,52 470 Umag</derivirana_varijabla>
  </DomainObject.Predmet.StrankaWithAdressOIB>
  <DomainObject.Predmet.StrankaNazivFormated>
    <izvorni_sadrzaj>LJUBICA VUJINOVIĆ  Umag,DARIO ŽELIMORSKI  Umag</izvorni_sadrzaj>
    <derivirana_varijabla naziv="DomainObject.Predmet.StrankaNazivFormated_1">LJUBICA VUJINOVIĆ  Umag,DARIO ŽELIMORSKI  Umag</derivirana_varijabla>
  </DomainObject.Predmet.StrankaNazivFormated>
  <DomainObject.Predmet.StrankaNazivFormatedOIB>
    <izvorni_sadrzaj>LJUBICA VUJINOVIĆ  Umag, OIB 87777490728,DARIO ŽELIMORSKI  Umag, OIB 99921916762</izvorni_sadrzaj>
    <derivirana_varijabla naziv="DomainObject.Predmet.StrankaNazivFormatedOIB_1">LJUBICA VUJINOVIĆ  Umag, OIB 87777490728,DARIO ŽELIMORSKI  Umag, OIB 99921916762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LJUBICA VUJINOVIĆ  Umag zastupanog po punomoćniku Odvjetnički ured Jasna Stupavsky Stella</item>
      <item>DARIO ŽELIMORSKI  Umag zastupanog po punomoćniku Odvjetnički ured Jasna Stupavsky Stella</item>
    </izvorni_sadrzaj>
    <derivirana_varijabla naziv="DomainObject.Predmet.StrankaListFormated_1">
      <item>LJUBICA VUJINOVIĆ  Umag zastupanog po punomoćniku Odvjetnički ured Jasna Stupavsky Stella</item>
      <item>DARIO ŽELIMORSKI  Umag zastupanog po punomoćniku Odvjetnički ured Jasna Stupavsky Stella</item>
    </derivirana_varijabla>
  </DomainObject.Predmet.StrankaListFormated>
  <DomainObject.Predmet.StrankaListFormatedOIB>
    <izvorni_sadrzaj>
      <item>LJUBICA VUJINOVIĆ  Umag, OIB 87777490728 zastupanog po punomoćniku Odvjetnički ured Jasna Stupavsky Stella</item>
      <item>DARIO ŽELIMORSKI  Umag, OIB 99921916762 zastupanog po punomoćniku Odvjetnički ured Jasna Stupavsky Stella</item>
    </izvorni_sadrzaj>
    <derivirana_varijabla naziv="DomainObject.Predmet.StrankaListFormatedOIB_1">
      <item>LJUBICA VUJINOVIĆ  Umag, OIB 87777490728 zastupanog po punomoćniku Odvjetnički ured Jasna Stupavsky Stella</item>
      <item>DARIO ŽELIMORSKI  Umag, OIB 99921916762 zastupanog po punomoćniku Odvjetnički ured Jasna Stupavsky Stella</item>
    </derivirana_varijabla>
  </DomainObject.Predmet.StrankaListFormatedOIB>
  <DomainObject.Predmet.StrankaListFormatedWithAdress>
    <izvorni_sadrzaj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izvorni_sadrzaj>
    <derivirana_varijabla naziv="DomainObject.Predmet.StrankaListFormatedWithAdress_1"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derivirana_varijabla>
  </DomainObject.Predmet.StrankaListFormatedWithAdress>
  <DomainObject.Predmet.StrankaListFormatedWithAdressOIB>
    <izvorni_sadrzaj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izvorni_sadrzaj>
    <derivirana_varijabla naziv="DomainObject.Predmet.StrankaListFormatedWithAdressOIB_1"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derivirana_varijabla>
  </DomainObject.Predmet.StrankaListFormatedWithAdressOIB>
  <DomainObject.Predmet.StrankaListNazivFormated>
    <izvorni_sadrzaj>
      <item>LJUBICA VUJINOVIĆ  Umag</item>
      <item>DARIO ŽELIMORSKI  Umag</item>
    </izvorni_sadrzaj>
    <derivirana_varijabla naziv="DomainObject.Predmet.StrankaListNazivFormated_1">
      <item>LJUBICA VUJINOVIĆ  Umag</item>
      <item>DARIO ŽELIMORSKI  Umag</item>
    </derivirana_varijabla>
  </DomainObject.Predmet.StrankaListNazivFormated>
  <DomainObject.Predmet.StrankaListNazivFormatedOIB>
    <izvorni_sadrzaj>
      <item>LJUBICA VUJINOVIĆ  Umag, OIB 87777490728</item>
      <item>DARIO ŽELIMORSKI  Umag, OIB 99921916762</item>
    </izvorni_sadrzaj>
    <derivirana_varijabla naziv="DomainObject.Predmet.StrankaListNazivFormatedOIB_1">
      <item>LJUBICA VUJINOVIĆ  Umag, OIB 87777490728</item>
      <item>DARIO ŽELIMORSKI  Umag, OIB 99921916762</item>
    </derivirana_varijabla>
  </DomainObject.Predmet.StrankaListNazivFormatedOIB>
  <DomainObject.Predmet.ProtuStrankaListFormated>
    <izvorni_sadrzaj>
      <item>NERO d.o.o.  Umag</item>
    </izvorni_sadrzaj>
    <derivirana_varijabla naziv="DomainObject.Predmet.ProtuStrankaListFormated_1">
      <item>NERO d.o.o.  Umag</item>
    </derivirana_varijabla>
  </DomainObject.Predmet.ProtuStrankaListFormated>
  <DomainObject.Predmet.ProtuStrankaListFormatedOIB>
    <izvorni_sadrzaj>
      <item>NERO d.o.o.  Umag, OIB 63370821600</item>
    </izvorni_sadrzaj>
    <derivirana_varijabla naziv="DomainObject.Predmet.ProtuStrankaListFormatedOIB_1">
      <item>NERO d.o.o.  Umag, OIB 63370821600</item>
    </derivirana_varijabla>
  </DomainObject.Predmet.ProtuStrankaListFormatedOIB>
  <DomainObject.Predmet.ProtuStrankaListFormatedWithAdress>
    <izvorni_sadrzaj>
      <item>NERO d.o.o.  Umag, Zemljoradnička 17, 52 470 Umag</item>
    </izvorni_sadrzaj>
    <derivirana_varijabla naziv="DomainObject.Predmet.ProtuStrankaListFormatedWithAdress_1">
      <item>NERO d.o.o.  Umag, Zemljoradnička 17, 52 470 Umag</item>
    </derivirana_varijabla>
  </DomainObject.Predmet.ProtuStrankaListFormatedWithAdress>
  <DomainObject.Predmet.ProtuStrankaListFormatedWithAdressOIB>
    <izvorni_sadrzaj>
      <item>NERO d.o.o.  Umag, OIB 63370821600, Zemljoradnička 17, 52 470 Umag</item>
    </izvorni_sadrzaj>
    <derivirana_varijabla naziv="DomainObject.Predmet.ProtuStrankaListFormatedWithAdressOIB_1">
      <item>NERO d.o.o.  Umag, OIB 63370821600, Zemljoradnička 17, 52 470 Umag</item>
    </derivirana_varijabla>
  </DomainObject.Predmet.ProtuStrankaListFormatedWithAdressOIB>
  <DomainObject.Predmet.ProtuStrankaListNazivFormated>
    <izvorni_sadrzaj>
      <item>NERO d.o.o.  Umag</item>
    </izvorni_sadrzaj>
    <derivirana_varijabla naziv="DomainObject.Predmet.ProtuStrankaListNazivFormated_1">
      <item>NERO d.o.o.  Umag</item>
    </derivirana_varijabla>
  </DomainObject.Predmet.ProtuStrankaListNazivFormated>
  <DomainObject.Predmet.ProtuStrankaListNazivFormatedOIB>
    <izvorni_sadrzaj>
      <item>NERO d.o.o.  Umag, OIB 63370821600</item>
    </izvorni_sadrzaj>
    <derivirana_varijabla naziv="DomainObject.Predmet.ProtuStrankaListNazivFormatedOIB_1">
      <item>NERO d.o.o.  Umag, OIB 63370821600</item>
    </derivirana_varijabla>
  </DomainObject.Predmet.ProtuStrankaListNazivFormatedOIB>
  <DomainObject.Predmet.OstaliListFormated>
    <izvorni_sadrzaj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izvorni_sadrzaj>
    <derivirana_varijabla naziv="DomainObject.Predmet.OstaliListFormated_1"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derivirana_varijabla>
  </DomainObject.Predmet.OstaliListFormated>
  <DomainObject.Predmet.OstaliListFormatedOIB>
    <izvorni_sadrzaj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izvorni_sadrzaj>
    <derivirana_varijabla naziv="DomainObject.Predmet.OstaliListFormatedOIB_1"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derivirana_varijabla>
  </DomainObject.Predmet.OstaliListFormatedOIB>
  <DomainObject.Predmet.OstaliListFormatedWithAdress>
    <izvorni_sadrzaj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izvorni_sadrzaj>
    <derivirana_varijabla naziv="DomainObject.Predmet.OstaliListFormatedWithAdress_1"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derivirana_varijabla>
  </DomainObject.Predmet.OstaliListFormatedWithAdress>
  <DomainObject.Predmet.OstaliListFormatedWithAdressOIB>
    <izvorni_sadrzaj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izvorni_sadrzaj>
    <derivirana_varijabla naziv="DomainObject.Predmet.OstaliListFormatedWithAdressOIB_1"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derivirana_varijabla>
  </DomainObject.Predmet.OstaliListFormatedWithAdressOIB>
  <DomainObject.Predmet.OstaliListNazivFormated>
    <izvorni_sadrzaj>
      <item>Odvjetnički ured Jasna Stupavsky Stella</item>
      <item>Marin Nekić</item>
      <item>Damir Majstorović</item>
      <item>Odvjetničko društvo Župić &amp; partneri d.o.o</item>
    </izvorni_sadrzaj>
    <derivirana_varijabla naziv="DomainObject.Predmet.OstaliListNazivFormated_1">
      <item>Odvjetnički ured Jasna Stupavsky Stella</item>
      <item>Marin Nekić</item>
      <item>Damir Majstorović</item>
      <item>Odvjetničko društvo Župić &amp; partneri d.o.o</item>
    </derivirana_varijabla>
  </DomainObject.Predmet.OstaliListNazivFormated>
  <DomainObject.Predmet.OstaliListNazivFormatedOIB>
    <izvorni_sadrzaj>
      <item>Odvjetnički ured Jasna Stupavsky Stella, OIB 65368352795</item>
      <item>Marin Nekić</item>
      <item>Damir Majstorović, OIB 49931983367</item>
      <item>Odvjetničko društvo Župić &amp; partneri d.o.o, OIB 42524586447</item>
    </izvorni_sadrzaj>
    <derivirana_varijabla naziv="DomainObject.Predmet.OstaliListNazivFormatedOIB_1">
      <item>Odvjetnički ured Jasna Stupavsky Stella, OIB 65368352795</item>
      <item>Marin Nekić</item>
      <item>Damir Majstorović, OIB 49931983367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VUJINOVIĆ  Umag i dr.</izvorni_sadrzaj>
    <derivirana_varijabla naziv="DomainObject.Predmet.StrankaIDrugi_1">LJUBICA VUJINOVIĆ  Umag i dr.</derivirana_varijabla>
  </DomainObject.Predmet.StrankaIDrugi>
  <DomainObject.Predmet.ProtustrankaIDrugi>
    <izvorni_sadrzaj>NERO d.o.o.  Umag</izvorni_sadrzaj>
    <derivirana_varijabla naziv="DomainObject.Predmet.ProtustrankaIDrugi_1">NERO d.o.o.  Umag</derivirana_varijabla>
  </DomainObject.Predmet.ProtustrankaIDrugi>
  <DomainObject.Predmet.StrankaIDrugiAdressOIB>
    <izvorni_sadrzaj>LJUBICA VUJINOVIĆ  Umag, OIB 87777490728, Joakin Rakovac 14, 52 470 Umag i dr.</izvorni_sadrzaj>
    <derivirana_varijabla naziv="DomainObject.Predmet.StrankaIDrugiAdressOIB_1">LJUBICA VUJINOVIĆ  Umag, OIB 87777490728, Joakin Rakovac 14, 52 470 Umag i dr.</derivirana_varijabla>
  </DomainObject.Predmet.StrankaIDrugiAdressOIB>
  <DomainObject.Predmet.ProtustrankaIDrugiAdressOIB>
    <izvorni_sadrzaj>NERO d.o.o.  Umag, OIB 63370821600, Zemljoradnička 17, 52 470 Umag</izvorni_sadrzaj>
    <derivirana_varijabla naziv="DomainObject.Predmet.ProtustrankaIDrugiAdressOIB_1">NERO d.o.o.  Umag, OIB 63370821600, Zemljoradnička 17,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izvorni_sadrzaj>
    <derivirana_varijabla naziv="DomainObject.Predmet.SudioniciListNaziv_1"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derivirana_varijabla>
  </DomainObject.Predmet.SudioniciListNaziv>
  <DomainObject.Predmet.SudioniciListAdressOIB>
    <izvorni_sadrzaj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izvorni_sadrzaj>
    <derivirana_varijabla naziv="DomainObject.Predmet.SudioniciListAdressOIB_1"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87777490728</item>
      <item>, OIB 99921916762</item>
      <item>, OIB 63370821600</item>
      <item>, OIB 65368352795</item>
      <item>, OIB null</item>
      <item>, OIB 49931983367</item>
      <item>, OIB 42524586447</item>
    </izvorni_sadrzaj>
    <derivirana_varijabla naziv="DomainObject.Predmet.SudioniciListNazivOIB_1">
      <item>, OIB 87777490728</item>
      <item>, OIB 99921916762</item>
      <item>, OIB 63370821600</item>
      <item>, OIB 65368352795</item>
      <item>, OIB null</item>
      <item>, OIB 49931983367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421</properties:Words>
  <properties:Characters>2182</properties:Characters>
  <properties:Lines>70</properties:Lines>
  <properties:Paragraphs>21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2016-09-29T13:03:00Z</dcterms:created>
  <dc:creator>M San Grupa</dc:creator>
  <cp:lastModifiedBy>Renata Valić</cp:lastModifiedBy>
  <cp:lastPrinted>2016-10-04T11:18:00Z</cp:lastPrinted>
  <dcterms:modified xmlns:xsi="http://www.w3.org/2001/XMLSchema-instance" xsi:type="dcterms:W3CDTF">2016-10-04T11:19:00Z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