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9958" w14:paraId="ef89958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DF61B2">
        <w:rPr>
          <w:sz w:val="22"/>
          <w:szCs w:val="22"/>
        </w:rPr>
        <w:t>UDRUGA ZA ZAŠTITU PRIRODE, KULTURNE BAŠTINE I LJUSKOG DOSTOJANSTVA "HRVATSKA SLOGA DILJEM SVIJETA", Zadar, Medulićeva 2/II, OIB:39791669178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DE4046">
        <w:rPr>
          <w:sz w:val="22"/>
          <w:szCs w:val="22"/>
        </w:rPr>
        <w:t>26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DF61B2">
        <w:rPr>
          <w:sz w:val="22"/>
          <w:szCs w:val="22"/>
        </w:rPr>
        <w:t>UDRUGA ZA ZAŠTITU PRIRODE, KULTURNE BAŠTINE I LJUSKOG DOSTOJANSTVA "HRVATSKA SLOGA DILJEM SVIJETA", Zadar, Medulićeva 2/II, OIB:39791669178</w:t>
      </w:r>
      <w:r w:rsidRPr="000E3CEA">
        <w:rPr>
          <w:sz w:val="22"/>
          <w:szCs w:val="22"/>
        </w:rPr>
        <w:t xml:space="preserve">, iznosi </w:t>
      </w:r>
      <w:r w:rsidR="00DF61B2">
        <w:rPr>
          <w:sz w:val="22"/>
          <w:szCs w:val="22"/>
        </w:rPr>
        <w:t>25.621,65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</w:t>
      </w:r>
      <w:r w:rsidR="00DF61B2">
        <w:rPr>
          <w:sz w:val="22"/>
          <w:szCs w:val="22"/>
        </w:rPr>
        <w:t>ju</w:t>
      </w:r>
      <w:r w:rsidRPr="000E3CEA">
        <w:rPr>
          <w:sz w:val="22"/>
          <w:szCs w:val="22"/>
        </w:rPr>
        <w:t xml:space="preserve"> se osob</w:t>
      </w:r>
      <w:r w:rsidR="00DF61B2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ovlašten</w:t>
      </w:r>
      <w:r w:rsidR="00DF61B2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po zakonu za zastupanje </w:t>
      </w:r>
      <w:r w:rsidR="007B4C1B">
        <w:rPr>
          <w:sz w:val="22"/>
          <w:szCs w:val="22"/>
        </w:rPr>
        <w:t>ANTE VUKSAN-ĆOSA i MARIN</w:t>
      </w:r>
      <w:r w:rsidR="00DF61B2">
        <w:rPr>
          <w:sz w:val="22"/>
          <w:szCs w:val="22"/>
        </w:rPr>
        <w:t>KO RADA</w:t>
      </w:r>
      <w:r w:rsidR="007B4C1B">
        <w:rPr>
          <w:sz w:val="22"/>
          <w:szCs w:val="22"/>
        </w:rPr>
        <w:t>S</w:t>
      </w:r>
      <w:r w:rsidRPr="000E3CEA">
        <w:rPr>
          <w:sz w:val="22"/>
          <w:szCs w:val="22"/>
        </w:rPr>
        <w:t>, da u roku od 15 (petnaest) dana od dana objave ovog oglasa n</w:t>
      </w:r>
      <w:r w:rsidR="00DF61B2">
        <w:rPr>
          <w:sz w:val="22"/>
          <w:szCs w:val="22"/>
        </w:rPr>
        <w:t xml:space="preserve">a e-oglasnoj ploči suda podnesu </w:t>
      </w:r>
      <w:r w:rsidRPr="000E3CEA">
        <w:rPr>
          <w:sz w:val="22"/>
          <w:szCs w:val="22"/>
        </w:rPr>
        <w:t>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</w:t>
      </w:r>
      <w:r w:rsidR="007B4C1B">
        <w:rPr>
          <w:sz w:val="22"/>
          <w:szCs w:val="22"/>
        </w:rPr>
        <w:t>om na broj 22</w:t>
      </w:r>
      <w:r w:rsidR="000E3CEA">
        <w:rPr>
          <w:sz w:val="22"/>
          <w:szCs w:val="22"/>
        </w:rPr>
        <w:t>1-</w:t>
      </w:r>
      <w:r w:rsidR="00DF61B2">
        <w:rPr>
          <w:sz w:val="22"/>
          <w:szCs w:val="22"/>
        </w:rPr>
        <w:t>122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DF61B2">
      <w:rPr>
        <w:sz w:val="22"/>
        <w:szCs w:val="22"/>
      </w:rPr>
      <w:t>122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E338B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4C1B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DE4046"/>
    <w:rsid w:val="00DF61B2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3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3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3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3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3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3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3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3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3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3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prirode, kulturne baštine i ljudskog dostojanstva "Hrvatska sloga diljem svijeta"</izvorni_sadrzaj>
    <derivirana_varijabla naziv="DomainObject.Predmet.ProtustrankaFormated_1">  Udruga za zaštitu prirode, kulturne baštine i ljudskog dostojanstva "Hrvatska sloga diljem svijeta"</derivirana_varijabla>
  </DomainObject.Predmet.ProtustrankaFormated>
  <DomainObject.Predmet.ProtustrankaFormatedOIB>
    <izvorni_sadrzaj>  Udruga za zaštitu prirode, kulturne baštine i ljudskog dostojanstva "Hrvatska sloga diljem svijeta", OIB 39791669178</izvorni_sadrzaj>
    <derivirana_varijabla naziv="DomainObject.Predmet.ProtustrankaFormatedOIB_1">  Udruga za zaštitu prirode, kulturne baštine i ljudskog dostojanstva "Hrvatska sloga diljem svijeta", OIB 39791669178</derivirana_varijabla>
  </DomainObject.Predmet.ProtustrankaFormatedOIB>
  <DomainObject.Predmet.ProtustrankaFormatedWithAdress>
    <izvorni_sadrzaj> Udruga za zaštitu prirode, kulturne baštine i ljudskog dostojanstva "Hrvatska sloga diljem svijeta", Medulićeva 2/II, 23000 Zadar</izvorni_sadrzaj>
    <derivirana_varijabla naziv="DomainObject.Predmet.ProtustrankaFormatedWithAdress_1"> Udruga za zaštitu prirode, kulturne baštine i ljudskog dostojanstva "Hrvatska sloga diljem svijeta", Medulićeva 2/II, 23000 Zadar</derivirana_varijabla>
  </DomainObject.Predmet.ProtustrankaFormatedWithAdress>
  <DomainObject.Predmet.ProtustrankaFormatedWithAdressOIB>
    <izvorni_sadrzaj> Udruga za zaštitu prirode, kulturne baštine i ljudskog dostojanstva "Hrvatska sloga diljem svijeta", OIB 39791669178, Medulićeva 2/II, 23000 Zadar</izvorni_sadrzaj>
    <derivirana_varijabla naziv="DomainObject.Predmet.ProtustrankaFormatedWithAdressOIB_1"> Udruga za zaštitu prirode, kulturne baštine i ljudskog dostojanstva "Hrvatska sloga diljem svijeta", OIB 39791669178, Medulićeva 2/II, 23000 Zadar</derivirana_varijabla>
  </DomainObject.Predmet.ProtustrankaFormatedWithAdressOIB>
  <DomainObject.Predmet.ProtustrankaWithAdress>
    <izvorni_sadrzaj>Udruga za zaštitu prirode, kulturne baštine i ljudskog dostojanstva "Hrvatska sloga diljem svijeta" Medulićeva 2/II, 23000 Zadar</izvorni_sadrzaj>
    <derivirana_varijabla naziv="DomainObject.Predmet.ProtustrankaWithAdress_1">Udruga za zaštitu prirode, kulturne baštine i ljudskog dostojanstva "Hrvatska sloga diljem svijeta" Medulićeva 2/II, 23000 Zadar</derivirana_varijabla>
  </DomainObject.Predmet.ProtustrankaWithAdress>
  <DomainObject.Predmet.ProtustrankaWithAdressOIB>
    <izvorni_sadrzaj>Udruga za zaštitu prirode, kulturne baštine i ljudskog dostojanstva "Hrvatska sloga diljem svijeta", OIB 39791669178, Medulićeva 2/II, 23000 Zadar</izvorni_sadrzaj>
    <derivirana_varijabla naziv="DomainObject.Predmet.ProtustrankaWithAdressOIB_1">Udruga za zaštitu prirode, kulturne baštine i ljudskog dostojanstva "Hrvatska sloga diljem svijeta", OIB 39791669178, Medulićeva 2/II, 23000 Zadar</derivirana_varijabla>
  </DomainObject.Predmet.ProtustrankaWithAdressOIB>
  <DomainObject.Predmet.ProtustrankaNazivFormated>
    <izvorni_sadrzaj>Udruga za zaštitu prirode, kulturne baštine i ljudskog dostojanstva "Hrvatska sloga diljem svijeta"</izvorni_sadrzaj>
    <derivirana_varijabla naziv="DomainObject.Predmet.ProtustrankaNazivFormated_1">Udruga za zaštitu prirode, kulturne baštine i ljudskog dostojanstva "Hrvatska sloga diljem svijeta"</derivirana_varijabla>
  </DomainObject.Predmet.ProtustrankaNazivFormated>
  <DomainObject.Predmet.ProtustrankaNazivFormatedOIB>
    <izvorni_sadrzaj>Udruga za zaštitu prirode, kulturne baštine i ljudskog dostojanstva "Hrvatska sloga diljem svijeta", OIB 39791669178</izvorni_sadrzaj>
    <derivirana_varijabla naziv="DomainObject.Predmet.ProtustrankaNazivFormatedOIB_1">Udruga za zaštitu prirode, kulturne baštine i ljudskog dostojanstva "Hrvatska sloga diljem svijeta", OIB 39791669178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25621.65</izvorni_sadrzaj>
    <derivirana_varijabla naziv="DomainObject.Predmet.TrenutnaVrijednost_1">25621.65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zaštitu prirode, kulturne baštine i ljudskog dostojanstva "Hrvatska sloga diljem svijeta"</item>
    </izvorni_sadrzaj>
    <derivirana_varijabla naziv="DomainObject.Predmet.ProtuStrankaListFormated_1">
      <item>Udruga za zaštitu prirode, kulturne baštine i ljudskog dostojanstva "Hrvatska sloga diljem svijeta"</item>
    </derivirana_varijabla>
  </DomainObject.Predmet.ProtuStrankaListFormated>
  <DomainObject.Predmet.ProtuStrankaListFormatedOIB>
    <izvorni_sadrzaj>
      <item>Udruga za zaštitu prirode, kulturne baštine i ljudskog dostojanstva "Hrvatska sloga diljem svijeta", OIB 39791669178</item>
    </izvorni_sadrzaj>
    <derivirana_varijabla naziv="DomainObject.Predmet.ProtuStrankaListFormatedOIB_1">
      <item>Udruga za zaštitu prirode, kulturne baštine i ljudskog dostojanstva "Hrvatska sloga diljem svijeta", OIB 39791669178</item>
    </derivirana_varijabla>
  </DomainObject.Predmet.ProtuStrankaListFormatedOIB>
  <DomainObject.Predmet.ProtuStrankaListFormatedWithAdress>
    <izvorni_sadrzaj>
      <item>Udruga za zaštitu prirode, kulturne baštine i ljudskog dostojanstva "Hrvatska sloga diljem svijeta", Medulićeva 2/II, 23000 Zadar</item>
    </izvorni_sadrzaj>
    <derivirana_varijabla naziv="DomainObject.Predmet.ProtuStrankaListFormatedWithAdress_1">
      <item>Udruga za zaštitu prirode, kulturne baštine i ljudskog dostojanstva "Hrvatska sloga diljem svijeta", Medulićeva 2/II, 23000 Zadar</item>
    </derivirana_varijabla>
  </DomainObject.Predmet.ProtuStrankaListFormatedWithAdress>
  <DomainObject.Predmet.ProtuStrankaListFormatedWithAdressOIB>
    <izvorni_sadrzaj>
      <item>Udruga za zaštitu prirode, kulturne baštine i ljudskog dostojanstva "Hrvatska sloga diljem svijeta", OIB 39791669178, Medulićeva 2/II, 23000 Zadar</item>
    </izvorni_sadrzaj>
    <derivirana_varijabla naziv="DomainObject.Predmet.ProtuStrankaListFormatedWithAdressOIB_1">
      <item>Udruga za zaštitu prirode, kulturne baštine i ljudskog dostojanstva "Hrvatska sloga diljem svijeta", OIB 39791669178, Medulićeva 2/II, 23000 Zadar</item>
    </derivirana_varijabla>
  </DomainObject.Predmet.ProtuStrankaListFormatedWithAdressOIB>
  <DomainObject.Predmet.ProtuStrankaListNazivFormated>
    <izvorni_sadrzaj>
      <item>Udruga za zaštitu prirode, kulturne baštine i ljudskog dostojanstva "Hrvatska sloga diljem svijeta"</item>
    </izvorni_sadrzaj>
    <derivirana_varijabla naziv="DomainObject.Predmet.ProtuStrankaListNazivFormated_1">
      <item>Udruga za zaštitu prirode, kulturne baštine i ljudskog dostojanstva "Hrvatska sloga diljem svijeta"</item>
    </derivirana_varijabla>
  </DomainObject.Predmet.ProtuStrankaListNazivFormated>
  <DomainObject.Predmet.ProtuStrankaListNazivFormatedOIB>
    <izvorni_sadrzaj>
      <item>Udruga za zaštitu prirode, kulturne baštine i ljudskog dostojanstva "Hrvatska sloga diljem svijeta", OIB 39791669178</item>
    </izvorni_sadrzaj>
    <derivirana_varijabla naziv="DomainObject.Predmet.ProtuStrankaListNazivFormatedOIB_1">
      <item>Udruga za zaštitu prirode, kulturne baštine i ljudskog dostojanstva "Hrvatska sloga diljem svijeta", OIB 39791669178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zaštitu prirode, kulturne baštine i ljudskog dostojanstva "Hrvatska sloga diljem svijeta"</izvorni_sadrzaj>
    <derivirana_varijabla naziv="DomainObject.Predmet.ProtustrankaIDrugi_1">Udruga za zaštitu prirode, kulturne baštine i ljudskog dostojanstva "Hrvatska sloga diljem svijeta"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Udruga za zaštitu prirode, kulturne baštine i ljudskog dostojanstva "Hrvatska sloga diljem svijeta", OIB 39791669178, Medulićeva 2/II, 23000 Zadar</izvorni_sadrzaj>
    <derivirana_varijabla naziv="DomainObject.Predmet.ProtustrankaIDrugiAdressOIB_1">Udruga za zaštitu prirode, kulturne baštine i ljudskog dostojanstva "Hrvatska sloga diljem svijeta", OIB 39791669178, Medulićeva 2/II,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zaštitu prirode, kulturne baštine i ljudskog dostojanstva "Hrvatska sloga diljem svijeta"</item>
    </izvorni_sadrzaj>
    <derivirana_varijabla naziv="DomainObject.Predmet.SudioniciListNaziv_1">
      <item>Financijska agencija</item>
      <item>Udruga za zaštitu prirode, kulturne baštine i ljudskog dostojanstva "Hrvatska sloga diljem svijeta"</item>
    </derivirana_varijabla>
  </DomainObject.Predmet.SudioniciListNaziv>
  <DomainObject.Predmet.SudioniciListAdressOIB>
    <izvorni_sadrzaj>
      <item>Financijska agencija, OIB 85821130368, Ivana Danila 4,23000 Zadar</item>
      <item>Udruga za zaštitu prirode, kulturne baštine i ljudskog dostojanstva "Hrvatska sloga diljem svijeta", OIB 39791669178, Medulićeva 2/II,23000 Zadar</item>
    </izvorni_sadrzaj>
    <derivirana_varijabla naziv="DomainObject.Predmet.SudioniciListAdressOIB_1">
      <item>Financijska agencija, OIB 85821130368, Ivana Danila 4,23000 Zadar</item>
      <item>Udruga za zaštitu prirode, kulturne baštine i ljudskog dostojanstva "Hrvatska sloga diljem svijeta", OIB 39791669178, Medulićeva 2/II,23000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39791669178</item>
    </izvorni_sadrzaj>
    <derivirana_varijabla naziv="DomainObject.Predmet.SudioniciListNazivOIB_1">
      <item>, OIB 85821130368</item>
      <item>, OIB 39791669178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20C4B-B26A-44C0-A3FE-4F955F1FA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1983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2016-02-26T09:35:00Z</dcterms:created>
  <dc:creator>Danijela Markulin</dc:creator>
  <cp:lastModifiedBy>Merlina Klišmanić</cp:lastModifiedBy>
  <cp:lastPrinted>2016-02-26T10:19:00Z</cp:lastPrinted>
  <dcterms:modified xmlns:xsi="http://www.w3.org/2001/XMLSchema-instance" xsi:type="dcterms:W3CDTF">2016-02-26T10:32:00Z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