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ff1a3" w14:paraId="8fff1a3" w:rsidRDefault="00091BC6" w:rsidP="005D7BF8" w:rsidR="00091BC6" w:rsidRPr="005D7BF8">
      <w:pPr>
        <w:pStyle w:val="Bezproreda"/>
        <w:jc w:val="both"/>
        <w15:collapsed w:val="false"/>
      </w:pPr>
      <w:bookmarkStart w:name="_GoBack" w:id="0"/>
      <w:bookmarkEnd w:id="0"/>
      <w:r w:rsidRPr="005D7BF8">
        <w:t xml:space="preserve">  </w:t>
      </w:r>
      <w:r>
        <w:t xml:space="preserve">             </w:t>
      </w:r>
      <w:r w:rsidRPr="005D7BF8">
        <w:t xml:space="preserve">  </w:t>
      </w:r>
      <w:r w:rsidRPr="005D7BF8"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1BC6" w:rsidP="005D7BF8" w:rsidR="00091BC6" w:rsidRPr="005D7BF8">
      <w:pPr>
        <w:pStyle w:val="Bezproreda"/>
        <w:jc w:val="both"/>
      </w:pPr>
      <w:r w:rsidRPr="005D7BF8">
        <w:rPr>
          <w:rFonts w:eastAsia="MS Mincho"/>
        </w:rPr>
        <w:t xml:space="preserve">   REPUBLIKA HRVATSKA</w:t>
      </w:r>
    </w:p>
    <w:p w:rsidRDefault="00091BC6" w:rsidP="005D7BF8" w:rsidR="00091BC6" w:rsidRPr="005D7BF8">
      <w:pPr>
        <w:pStyle w:val="Bezproreda"/>
        <w:jc w:val="both"/>
      </w:pPr>
      <w:r w:rsidRPr="005D7BF8">
        <w:rPr>
          <w:rFonts w:eastAsia="MS Mincho"/>
        </w:rPr>
        <w:t>TRGOVAČKI SUD U RIJECI</w:t>
      </w:r>
    </w:p>
    <w:p w:rsidRDefault="00091BC6" w:rsidP="005D7BF8" w:rsidR="00091BC6" w:rsidRPr="005D7BF8">
      <w:pPr>
        <w:pStyle w:val="Bezproreda"/>
        <w:jc w:val="both"/>
        <w:rPr>
          <w:rFonts w:eastAsia="MS Mincho"/>
        </w:rPr>
      </w:pPr>
      <w:r w:rsidRPr="005D7BF8">
        <w:rPr>
          <w:rFonts w:eastAsia="MS Mincho"/>
        </w:rPr>
        <w:t xml:space="preserve">       Rijeka, Zadarska 1 i 3</w:t>
      </w:r>
    </w:p>
    <w:p w:rsidRDefault="00091BC6" w:rsidP="00E2497B" w:rsidR="00091BC6">
      <w:pPr>
        <w:jc w:val="center"/>
        <w:rPr>
          <w:b/>
          <w:lang w:eastAsia="en-US"/>
        </w:rPr>
      </w:pPr>
    </w:p>
    <w:p w:rsidRDefault="00E2497B" w:rsidP="00E2497B" w:rsidR="00D734B9" w:rsidRPr="00583313">
      <w:pPr>
        <w:jc w:val="center"/>
        <w:rPr>
          <w:b/>
          <w:lang w:eastAsia="en-US"/>
        </w:rPr>
      </w:pPr>
      <w:r w:rsidRPr="00583313">
        <w:rPr>
          <w:b/>
          <w:lang w:eastAsia="en-US"/>
        </w:rPr>
        <w:t>R E P U B L I K A   H R V A T S K A</w:t>
      </w:r>
    </w:p>
    <w:p w:rsidRDefault="00A1283C" w:rsidP="00D734B9" w:rsidR="00A1283C" w:rsidRPr="00583313">
      <w:pPr>
        <w:rPr>
          <w:lang w:eastAsia="en-US"/>
        </w:rPr>
      </w:pPr>
    </w:p>
    <w:p w:rsidRDefault="00FC75B2" w:rsidP="00FC75B2" w:rsidR="00FC75B2" w:rsidRPr="00583313">
      <w:pPr>
        <w:pStyle w:val="Naslov1"/>
        <w:rPr>
          <w:sz w:val="24"/>
          <w:szCs w:val="24"/>
        </w:rPr>
      </w:pPr>
      <w:r w:rsidRPr="00583313">
        <w:rPr>
          <w:sz w:val="24"/>
          <w:szCs w:val="24"/>
        </w:rPr>
        <w:t>R J E Š E N J E</w:t>
      </w:r>
    </w:p>
    <w:p w:rsidRDefault="00EA71DF" w:rsidP="00FC75B2" w:rsidR="00EA71DF" w:rsidRPr="00583313">
      <w:pPr>
        <w:jc w:val="center"/>
      </w:pPr>
    </w:p>
    <w:p w:rsidRDefault="0006209B" w:rsidP="001F02CC" w:rsidR="001F02CC" w:rsidRPr="00583313">
      <w:pPr>
        <w:jc w:val="both"/>
      </w:pPr>
      <w:r w:rsidRPr="00583313">
        <w:tab/>
      </w:r>
      <w:r w:rsidR="001F02CC" w:rsidRPr="00583313">
        <w:t>Trgo</w:t>
      </w:r>
      <w:r w:rsidR="001A6AE1" w:rsidRPr="00583313">
        <w:t xml:space="preserve">vački sud u Rijeci, OIB 88785964957 po </w:t>
      </w:r>
      <w:r w:rsidR="001F02CC" w:rsidRPr="00583313">
        <w:t>sucu</w:t>
      </w:r>
      <w:r w:rsidR="001A6AE1" w:rsidRPr="00583313">
        <w:t xml:space="preserve"> pojedincu</w:t>
      </w:r>
      <w:r w:rsidR="001F02CC" w:rsidRPr="00583313">
        <w:t xml:space="preserve"> Danieli Korlević, u </w:t>
      </w:r>
      <w:r w:rsidR="0059615B" w:rsidRPr="0059615B">
        <w:t xml:space="preserve">nastavku postupka radi naknadne diobe </w:t>
      </w:r>
      <w:r w:rsidR="0059615B" w:rsidRPr="0059615B">
        <w:rPr>
          <w:b/>
        </w:rPr>
        <w:t>Stečajne mase dužnika CENTAURUS d.o.o. Zagreb, P. Hatza 10</w:t>
      </w:r>
      <w:r w:rsidR="001A6AE1" w:rsidRPr="00583313">
        <w:rPr>
          <w:b/>
        </w:rPr>
        <w:t>,</w:t>
      </w:r>
      <w:r w:rsidR="001F02CC" w:rsidRPr="00583313">
        <w:rPr>
          <w:b/>
        </w:rPr>
        <w:t xml:space="preserve"> </w:t>
      </w:r>
      <w:r w:rsidR="001F02CC" w:rsidRPr="00583313">
        <w:t xml:space="preserve">nakon ispitnog ročišta, dana </w:t>
      </w:r>
      <w:r w:rsidR="0059615B">
        <w:t>13. travnja</w:t>
      </w:r>
      <w:r w:rsidR="00510251">
        <w:t xml:space="preserve"> 2017</w:t>
      </w:r>
      <w:r w:rsidR="001F02CC" w:rsidRPr="00583313">
        <w:t>. godine</w:t>
      </w:r>
    </w:p>
    <w:p w:rsidRDefault="001F02CC" w:rsidP="001F02CC" w:rsidR="001F02CC" w:rsidRPr="00583313">
      <w:pPr>
        <w:jc w:val="both"/>
      </w:pPr>
    </w:p>
    <w:p w:rsidRDefault="00FC75B2" w:rsidP="001F02CC" w:rsidR="00FC75B2" w:rsidRPr="007E23DB">
      <w:pPr>
        <w:jc w:val="center"/>
        <w:rPr>
          <w:b/>
        </w:rPr>
      </w:pPr>
      <w:r w:rsidRPr="007E23DB">
        <w:rPr>
          <w:b/>
        </w:rPr>
        <w:t>r i j e š i o</w:t>
      </w:r>
      <w:r w:rsidR="00173CC3" w:rsidRPr="007E23DB">
        <w:rPr>
          <w:b/>
        </w:rPr>
        <w:t xml:space="preserve">  </w:t>
      </w:r>
      <w:r w:rsidRPr="007E23DB">
        <w:rPr>
          <w:b/>
        </w:rPr>
        <w:t xml:space="preserve"> </w:t>
      </w:r>
      <w:r w:rsidR="00A15189" w:rsidRPr="007E23DB">
        <w:rPr>
          <w:b/>
        </w:rPr>
        <w:t xml:space="preserve"> </w:t>
      </w:r>
      <w:r w:rsidRPr="007E23DB">
        <w:rPr>
          <w:b/>
        </w:rPr>
        <w:t xml:space="preserve"> j e</w:t>
      </w:r>
    </w:p>
    <w:p w:rsidRDefault="00D824C2" w:rsidP="001F02CC" w:rsidR="00D824C2" w:rsidRPr="00583313">
      <w:pPr>
        <w:jc w:val="center"/>
      </w:pPr>
    </w:p>
    <w:p w:rsidRDefault="00C461A1" w:rsidP="0059615B" w:rsidR="0059615B">
      <w:pPr>
        <w:jc w:val="both"/>
      </w:pPr>
      <w:r w:rsidRPr="00C461A1">
        <w:tab/>
        <w:t>Stečajni vjerovnik GRAD RIJEKA, Rijeka, Korzo 15, OIB 54382731928 upućuje se na pokretanje parnice protiv stečajnog dužnika radi utvrđivanja osporene tražbine u iznosu od 114,70 kn, u roku od osam dana od dana pravomoćnosti rješenja od upućivanja u parnicu, odnosno primitka drugostupanjske odluke, inače će se smatrati da je odustao od prava na vođenje parnice.</w:t>
      </w:r>
    </w:p>
    <w:p w:rsidRDefault="00FC75B2" w:rsidP="00FD2815" w:rsidR="00FC75B2" w:rsidRPr="007E23DB">
      <w:pPr>
        <w:jc w:val="center"/>
        <w:rPr>
          <w:b/>
        </w:rPr>
      </w:pPr>
      <w:r w:rsidRPr="007E23DB">
        <w:rPr>
          <w:b/>
        </w:rPr>
        <w:t>Obrazloženje</w:t>
      </w:r>
    </w:p>
    <w:p w:rsidRDefault="005C3354" w:rsidP="00C64A0E" w:rsidR="005C3354" w:rsidRPr="00583313">
      <w:pPr>
        <w:ind w:firstLine="720"/>
        <w:jc w:val="both"/>
      </w:pPr>
    </w:p>
    <w:p w:rsidRDefault="00C64A0E" w:rsidP="00C64A0E" w:rsidR="00C64A0E" w:rsidRPr="00583313">
      <w:pPr>
        <w:ind w:firstLine="720"/>
        <w:jc w:val="both"/>
      </w:pPr>
      <w:r w:rsidRPr="00583313">
        <w:t>Na ispitnom ročištu održanom</w:t>
      </w:r>
      <w:r w:rsidR="00583313">
        <w:t xml:space="preserve"> </w:t>
      </w:r>
      <w:r w:rsidR="0059615B">
        <w:t>13. travnja</w:t>
      </w:r>
      <w:r w:rsidR="00510251">
        <w:t xml:space="preserve"> 2017</w:t>
      </w:r>
      <w:r w:rsidR="00583313">
        <w:t>.</w:t>
      </w:r>
      <w:r w:rsidRPr="00583313">
        <w:t xml:space="preserve"> godine ispitane su sve prijavljene tražbine prema svojim iznosima i redu.</w:t>
      </w:r>
    </w:p>
    <w:p w:rsidRDefault="00C461A1" w:rsidP="00FD2815" w:rsidR="00C461A1">
      <w:pPr>
        <w:jc w:val="both"/>
      </w:pPr>
      <w:r w:rsidRPr="00C461A1">
        <w:tab/>
        <w:t xml:space="preserve">Stečajni upravitelj osporio je tražbinu drugog višeg isplatnog reda stečajnog vjerovnika GRAD RIJEKA, Rijeka, Korzo 15 u iznosu od 114,70 kn, uz obrazloženje da navedeni iznos predstavlja kamate obračunate nakon nastavljanja postupka radi naknadne diobe stečajne mase.  </w:t>
      </w:r>
    </w:p>
    <w:p w:rsidRDefault="0059615B" w:rsidP="00FD2815" w:rsidR="00606D94">
      <w:pPr>
        <w:jc w:val="both"/>
      </w:pPr>
      <w:r>
        <w:tab/>
      </w:r>
      <w:r w:rsidRPr="0059615B">
        <w:t>Valjalo je stoga stečajnog vjerovnika na temelju čl.265. st.1. i čl.266. st.1. SZ-a, uputiti na parnicu protiv stečajnog dužnika radi utvrđivanja osporene tražbine.</w:t>
      </w:r>
    </w:p>
    <w:p w:rsidRDefault="0059615B" w:rsidP="00827F51" w:rsidR="00827F51">
      <w:pPr>
        <w:jc w:val="both"/>
      </w:pPr>
      <w:r>
        <w:t xml:space="preserve"> </w:t>
      </w:r>
    </w:p>
    <w:p w:rsidRDefault="008E2C70" w:rsidP="00D824C2" w:rsidR="008E2C70" w:rsidRPr="00583313">
      <w:pPr>
        <w:jc w:val="center"/>
      </w:pPr>
      <w:r w:rsidRPr="00583313">
        <w:t>U Rijeci,</w:t>
      </w:r>
      <w:r w:rsidR="00A407E7" w:rsidRPr="00583313">
        <w:t xml:space="preserve"> </w:t>
      </w:r>
      <w:r w:rsidR="0059615B">
        <w:t>13. travnja</w:t>
      </w:r>
      <w:r w:rsidR="00510251">
        <w:t xml:space="preserve"> 2017</w:t>
      </w:r>
      <w:r w:rsidR="006908D8" w:rsidRPr="00583313">
        <w:t xml:space="preserve">. </w:t>
      </w:r>
      <w:r w:rsidR="001C0267" w:rsidRPr="00583313">
        <w:t>godine</w:t>
      </w:r>
    </w:p>
    <w:p w:rsidRDefault="00FD2815" w:rsidP="007E23DB" w:rsidR="00FD2815">
      <w:pPr>
        <w:jc w:val="right"/>
      </w:pPr>
    </w:p>
    <w:p w:rsidRDefault="00583313" w:rsidP="007E23DB" w:rsidR="008E2C70" w:rsidRPr="00583313">
      <w:pPr>
        <w:jc w:val="right"/>
      </w:pPr>
      <w:r>
        <w:t>S</w:t>
      </w:r>
      <w:r w:rsidR="008E2C70" w:rsidRPr="00583313">
        <w:t>udac</w:t>
      </w:r>
    </w:p>
    <w:p w:rsidRDefault="008E2C70" w:rsidP="005B5CCD" w:rsidR="0055056E">
      <w:pPr>
        <w:ind w:firstLine="708" w:left="1416"/>
        <w:jc w:val="right"/>
      </w:pPr>
      <w:r w:rsidRPr="00583313">
        <w:tab/>
      </w:r>
      <w:r w:rsidRPr="00583313">
        <w:tab/>
      </w:r>
      <w:r w:rsidRPr="00583313">
        <w:tab/>
      </w:r>
      <w:r w:rsidRPr="00583313">
        <w:tab/>
      </w:r>
      <w:r w:rsidRPr="00583313">
        <w:tab/>
      </w:r>
      <w:r w:rsidR="00355F9C">
        <w:tab/>
      </w:r>
      <w:r w:rsidR="008021AB" w:rsidRPr="00583313">
        <w:t>D</w:t>
      </w:r>
      <w:r w:rsidRPr="00583313">
        <w:t>aniela Korlević</w:t>
      </w:r>
      <w:r w:rsidR="00FD2815">
        <w:t xml:space="preserve"> </w:t>
      </w:r>
      <w:r w:rsidR="005B5CCD">
        <w:t xml:space="preserve"> </w:t>
      </w:r>
    </w:p>
    <w:p w:rsidRDefault="00827F51" w:rsidP="001A5F3A" w:rsidR="00827F51">
      <w:pPr>
        <w:ind w:firstLine="708" w:left="1416"/>
        <w:jc w:val="right"/>
      </w:pPr>
    </w:p>
    <w:p w:rsidRDefault="006E729F" w:rsidP="001A5F3A" w:rsidR="006E729F">
      <w:pPr>
        <w:ind w:firstLine="708" w:left="1416"/>
        <w:jc w:val="right"/>
      </w:pPr>
    </w:p>
    <w:p w:rsidRDefault="00B1322E" w:rsidP="00B1322E" w:rsidR="00B1322E" w:rsidRPr="007E23DB">
      <w:pPr>
        <w:rPr>
          <w:b/>
        </w:rPr>
      </w:pPr>
      <w:r w:rsidRPr="007E23DB">
        <w:rPr>
          <w:b/>
        </w:rPr>
        <w:t>UPUTA O PRAVNOM LIJEKU:</w:t>
      </w:r>
    </w:p>
    <w:p w:rsidRDefault="00B1322E" w:rsidP="00FD2815" w:rsidR="00FD2815">
      <w:pPr>
        <w:jc w:val="both"/>
      </w:pPr>
      <w:r w:rsidRPr="00AE7BFB">
        <w:t xml:space="preserve">Protiv rješenja pravo na žalbu ima stečajni upravitelj i svaki vjerovnik u dijelu koji se tiče njegove prijavljene tražbine, odnosno tražbine koju je osporio i stečajni upravitelj (članak 265. stavak 3. SZ-a). </w:t>
      </w:r>
      <w:r w:rsidR="00510251" w:rsidRPr="000A7232">
        <w:t xml:space="preserve">Žalba se </w:t>
      </w:r>
      <w:r w:rsidR="00510251">
        <w:t xml:space="preserve">izjavljuje u dva primjerka u roku od osam dana od dostave prvostupanjskog rješenja. Dostava se smatra obavljenom </w:t>
      </w:r>
      <w:r w:rsidR="00510251" w:rsidRPr="000A7232">
        <w:t>istekom osmoga dana od dana objave pismena na mrežnoj stranici e-Oglasna ploča</w:t>
      </w:r>
      <w:r w:rsidR="00510251">
        <w:t xml:space="preserve"> sudova, </w:t>
      </w:r>
      <w:r w:rsidR="00510251" w:rsidRPr="000A7232">
        <w:t xml:space="preserve">a o žalbi odlučuje Visoki trgovački sud Republike Hrvatske. </w:t>
      </w:r>
      <w:r w:rsidR="00FD2815">
        <w:br w:type="page"/>
      </w:r>
    </w:p>
    <w:p w:rsidRDefault="008E2C70" w:rsidP="008E2C70" w:rsidR="008E2C70" w:rsidRPr="007E23DB">
      <w:pPr>
        <w:jc w:val="both"/>
        <w:rPr>
          <w:b/>
          <w:sz w:val="20"/>
        </w:rPr>
      </w:pPr>
      <w:r w:rsidRPr="007E23DB">
        <w:rPr>
          <w:b/>
          <w:sz w:val="20"/>
        </w:rPr>
        <w:lastRenderedPageBreak/>
        <w:t>DNA</w:t>
      </w:r>
      <w:r w:rsidR="001C0267" w:rsidRPr="007E23DB">
        <w:rPr>
          <w:b/>
          <w:sz w:val="20"/>
        </w:rPr>
        <w:t>:</w:t>
      </w:r>
    </w:p>
    <w:p w:rsidRDefault="005C3354" w:rsidP="00C64A0E" w:rsidR="00C64A0E" w:rsidRPr="007E23DB">
      <w:pPr>
        <w:jc w:val="both"/>
        <w:rPr>
          <w:sz w:val="20"/>
        </w:rPr>
      </w:pPr>
      <w:r w:rsidRPr="007E23DB">
        <w:rPr>
          <w:sz w:val="20"/>
        </w:rPr>
        <w:t>- stečajni upravitelj na znanje</w:t>
      </w:r>
    </w:p>
    <w:p w:rsidRDefault="008E2C70" w:rsidP="003319D2" w:rsidR="003319D2">
      <w:pPr>
        <w:jc w:val="both"/>
        <w:rPr>
          <w:sz w:val="20"/>
        </w:rPr>
      </w:pPr>
      <w:r w:rsidRPr="007E23DB">
        <w:rPr>
          <w:sz w:val="20"/>
        </w:rPr>
        <w:t xml:space="preserve">- </w:t>
      </w:r>
      <w:r w:rsidR="009C005A" w:rsidRPr="007E23DB">
        <w:rPr>
          <w:sz w:val="20"/>
        </w:rPr>
        <w:t>stečajnom vjerovniku</w:t>
      </w:r>
      <w:r w:rsidR="00AE7BFB">
        <w:rPr>
          <w:sz w:val="20"/>
        </w:rPr>
        <w:t xml:space="preserve"> </w:t>
      </w:r>
      <w:r w:rsidR="00C461A1">
        <w:rPr>
          <w:sz w:val="20"/>
        </w:rPr>
        <w:t>GRAD RIJEKA po opun. ZOU Knežević i ostali</w:t>
      </w:r>
    </w:p>
    <w:p w:rsidRDefault="0059615B" w:rsidP="003319D2" w:rsidR="0059615B">
      <w:pPr>
        <w:jc w:val="both"/>
        <w:rPr>
          <w:sz w:val="20"/>
        </w:rPr>
      </w:pPr>
      <w:r>
        <w:rPr>
          <w:sz w:val="20"/>
        </w:rPr>
        <w:t>- e-oglasna ploča sudova</w:t>
      </w:r>
    </w:p>
    <w:p w:rsidRDefault="00510251" w:rsidP="003319D2" w:rsidR="00510251" w:rsidRPr="007E23DB">
      <w:pPr>
        <w:jc w:val="both"/>
        <w:rPr>
          <w:sz w:val="20"/>
        </w:rPr>
      </w:pPr>
    </w:p>
    <w:p w:rsidRDefault="008E2C70" w:rsidP="008E2C70" w:rsidR="001C0267" w:rsidRPr="007E23DB">
      <w:pPr>
        <w:rPr>
          <w:sz w:val="20"/>
        </w:rPr>
      </w:pPr>
      <w:r w:rsidRPr="007E23DB">
        <w:rPr>
          <w:sz w:val="20"/>
        </w:rPr>
        <w:t>U Rijeci,</w:t>
      </w:r>
      <w:r w:rsidR="005C3354" w:rsidRPr="007E23DB">
        <w:rPr>
          <w:sz w:val="20"/>
        </w:rPr>
        <w:t xml:space="preserve"> </w:t>
      </w:r>
      <w:r w:rsidR="0059615B">
        <w:rPr>
          <w:sz w:val="20"/>
        </w:rPr>
        <w:t>13.4.</w:t>
      </w:r>
      <w:r w:rsidR="00510251">
        <w:rPr>
          <w:sz w:val="20"/>
        </w:rPr>
        <w:t>2017</w:t>
      </w:r>
      <w:r w:rsidR="006908D8" w:rsidRPr="007E23DB">
        <w:rPr>
          <w:sz w:val="20"/>
        </w:rPr>
        <w:t>.</w:t>
      </w:r>
      <w:r w:rsidR="00510251">
        <w:rPr>
          <w:sz w:val="20"/>
        </w:rPr>
        <w:t xml:space="preserve"> </w:t>
      </w:r>
      <w:r w:rsidR="006908D8" w:rsidRPr="007E23DB">
        <w:rPr>
          <w:sz w:val="20"/>
        </w:rPr>
        <w:t>g.</w:t>
      </w:r>
    </w:p>
    <w:p w:rsidRDefault="006908D8" w:rsidP="008E2C70" w:rsidR="006908D8" w:rsidRPr="007E23DB">
      <w:pPr>
        <w:rPr>
          <w:sz w:val="20"/>
        </w:rPr>
      </w:pPr>
    </w:p>
    <w:p w:rsidRDefault="00583313" w:rsidP="008E2C70" w:rsidR="008E2C70" w:rsidRPr="007E23DB">
      <w:pPr>
        <w:rPr>
          <w:sz w:val="20"/>
        </w:rPr>
      </w:pPr>
      <w:r w:rsidRPr="007E23DB">
        <w:rPr>
          <w:sz w:val="20"/>
        </w:rPr>
        <w:t>S</w:t>
      </w:r>
      <w:r w:rsidR="008E2C70" w:rsidRPr="007E23DB">
        <w:rPr>
          <w:sz w:val="20"/>
        </w:rPr>
        <w:t>udac</w:t>
      </w:r>
    </w:p>
    <w:p w:rsidRDefault="008E2C70" w:rsidR="00A50178" w:rsidRPr="007E23DB">
      <w:pPr>
        <w:rPr>
          <w:sz w:val="20"/>
        </w:rPr>
      </w:pPr>
      <w:smartTag w:element="PersonName" w:uri="urn:schemas-microsoft-com:office:smarttags">
        <w:r w:rsidRPr="007E23DB">
          <w:rPr>
            <w:sz w:val="20"/>
          </w:rPr>
          <w:t>Daniela Korlević</w:t>
        </w:r>
      </w:smartTag>
    </w:p>
    <w:p w:rsidRDefault="002D5BA4" w:rsidR="002D5BA4" w:rsidRPr="00583313"/>
    <w:sectPr w:rsidR="002D5BA4" w:rsidRPr="00583313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7B62" w:rsidR="00AC7B62">
      <w:r>
        <w:separator/>
      </w:r>
    </w:p>
  </w:endnote>
  <w:endnote w:id="0" w:type="continuationSeparator">
    <w:p w:rsidRDefault="00AC7B62" w:rsidR="00AC7B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62DD" w:rsidR="00BA62D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62DD" w:rsidR="00BA62D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62DD" w:rsidR="00BA62D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1BC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A62DD" w:rsidR="00BA62D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7B62" w:rsidR="00AC7B62">
      <w:r>
        <w:separator/>
      </w:r>
    </w:p>
  </w:footnote>
  <w:footnote w:id="0" w:type="continuationSeparator">
    <w:p w:rsidRDefault="00AC7B62" w:rsidR="00AC7B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62DD" w:rsidP="002D688F" w:rsidR="00BA62DD" w:rsidRPr="005722E9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5722E9">
      <w:t>Posl. br. 15 St-</w:t>
    </w:r>
    <w:r w:rsidR="0059615B">
      <w:t>13/17-</w:t>
    </w:r>
    <w:r w:rsidR="00134F3E">
      <w:t>13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75B2"/>
    <w:rsid w:val="00023B49"/>
    <w:rsid w:val="00024D20"/>
    <w:rsid w:val="00032035"/>
    <w:rsid w:val="00033569"/>
    <w:rsid w:val="000567E5"/>
    <w:rsid w:val="0006209B"/>
    <w:rsid w:val="00072B0B"/>
    <w:rsid w:val="00091BC6"/>
    <w:rsid w:val="000939F9"/>
    <w:rsid w:val="000F548A"/>
    <w:rsid w:val="00102D32"/>
    <w:rsid w:val="001115AD"/>
    <w:rsid w:val="0011487D"/>
    <w:rsid w:val="001335BE"/>
    <w:rsid w:val="00134F3E"/>
    <w:rsid w:val="001548DB"/>
    <w:rsid w:val="00162E30"/>
    <w:rsid w:val="00173960"/>
    <w:rsid w:val="00173CC3"/>
    <w:rsid w:val="00186A44"/>
    <w:rsid w:val="00192282"/>
    <w:rsid w:val="001975A2"/>
    <w:rsid w:val="001A2550"/>
    <w:rsid w:val="001A6AE1"/>
    <w:rsid w:val="001C0267"/>
    <w:rsid w:val="001C0A20"/>
    <w:rsid w:val="001C2118"/>
    <w:rsid w:val="001C7B64"/>
    <w:rsid w:val="001F02CC"/>
    <w:rsid w:val="001F0933"/>
    <w:rsid w:val="00211E76"/>
    <w:rsid w:val="00217D1F"/>
    <w:rsid w:val="00222314"/>
    <w:rsid w:val="002248B1"/>
    <w:rsid w:val="00271B13"/>
    <w:rsid w:val="0027559C"/>
    <w:rsid w:val="00276339"/>
    <w:rsid w:val="002906C6"/>
    <w:rsid w:val="002D5BA4"/>
    <w:rsid w:val="002D688F"/>
    <w:rsid w:val="002E0FA8"/>
    <w:rsid w:val="002F1A85"/>
    <w:rsid w:val="003054B2"/>
    <w:rsid w:val="00310F40"/>
    <w:rsid w:val="00324467"/>
    <w:rsid w:val="003319D2"/>
    <w:rsid w:val="00332E1C"/>
    <w:rsid w:val="00337F6A"/>
    <w:rsid w:val="00355F9C"/>
    <w:rsid w:val="0036379E"/>
    <w:rsid w:val="00373143"/>
    <w:rsid w:val="00374703"/>
    <w:rsid w:val="00384863"/>
    <w:rsid w:val="0039216E"/>
    <w:rsid w:val="003A0A19"/>
    <w:rsid w:val="003C2FF6"/>
    <w:rsid w:val="003E48CD"/>
    <w:rsid w:val="00411A7D"/>
    <w:rsid w:val="00411ACC"/>
    <w:rsid w:val="0044173E"/>
    <w:rsid w:val="004448CC"/>
    <w:rsid w:val="00463A52"/>
    <w:rsid w:val="004714FE"/>
    <w:rsid w:val="00477980"/>
    <w:rsid w:val="004B683C"/>
    <w:rsid w:val="004F1F25"/>
    <w:rsid w:val="004F319B"/>
    <w:rsid w:val="00510251"/>
    <w:rsid w:val="00516410"/>
    <w:rsid w:val="005306BA"/>
    <w:rsid w:val="005406FA"/>
    <w:rsid w:val="0055056E"/>
    <w:rsid w:val="005619E7"/>
    <w:rsid w:val="00561F59"/>
    <w:rsid w:val="005722E9"/>
    <w:rsid w:val="00577524"/>
    <w:rsid w:val="00583313"/>
    <w:rsid w:val="0059615B"/>
    <w:rsid w:val="00597EAB"/>
    <w:rsid w:val="005A7489"/>
    <w:rsid w:val="005B5CCD"/>
    <w:rsid w:val="005C3354"/>
    <w:rsid w:val="005C3A45"/>
    <w:rsid w:val="005C60E1"/>
    <w:rsid w:val="005D3762"/>
    <w:rsid w:val="005D6258"/>
    <w:rsid w:val="005F0B04"/>
    <w:rsid w:val="00606D94"/>
    <w:rsid w:val="0065369E"/>
    <w:rsid w:val="0066142B"/>
    <w:rsid w:val="006664B5"/>
    <w:rsid w:val="00680E20"/>
    <w:rsid w:val="00685836"/>
    <w:rsid w:val="00685D17"/>
    <w:rsid w:val="006908D8"/>
    <w:rsid w:val="00690A5F"/>
    <w:rsid w:val="006B366C"/>
    <w:rsid w:val="006C1393"/>
    <w:rsid w:val="006C15A5"/>
    <w:rsid w:val="006D16DD"/>
    <w:rsid w:val="006E6700"/>
    <w:rsid w:val="006E729F"/>
    <w:rsid w:val="00707F40"/>
    <w:rsid w:val="007172B3"/>
    <w:rsid w:val="00736AEA"/>
    <w:rsid w:val="007405A3"/>
    <w:rsid w:val="00755256"/>
    <w:rsid w:val="00770FE1"/>
    <w:rsid w:val="00773611"/>
    <w:rsid w:val="007A0275"/>
    <w:rsid w:val="007A1E9C"/>
    <w:rsid w:val="007A788D"/>
    <w:rsid w:val="007C0E64"/>
    <w:rsid w:val="007C5DB9"/>
    <w:rsid w:val="007D2DB6"/>
    <w:rsid w:val="007E23DB"/>
    <w:rsid w:val="007E6B39"/>
    <w:rsid w:val="008021AB"/>
    <w:rsid w:val="00803236"/>
    <w:rsid w:val="00813206"/>
    <w:rsid w:val="00827F51"/>
    <w:rsid w:val="008312C5"/>
    <w:rsid w:val="00846E5A"/>
    <w:rsid w:val="008556B1"/>
    <w:rsid w:val="00862071"/>
    <w:rsid w:val="008715D3"/>
    <w:rsid w:val="00887DDC"/>
    <w:rsid w:val="00892120"/>
    <w:rsid w:val="008A2074"/>
    <w:rsid w:val="008B25E1"/>
    <w:rsid w:val="008B2C70"/>
    <w:rsid w:val="008C7A84"/>
    <w:rsid w:val="008D5F00"/>
    <w:rsid w:val="008E2847"/>
    <w:rsid w:val="008E2C70"/>
    <w:rsid w:val="008E7E10"/>
    <w:rsid w:val="009113A1"/>
    <w:rsid w:val="00927D7D"/>
    <w:rsid w:val="00936AC4"/>
    <w:rsid w:val="00942E1A"/>
    <w:rsid w:val="00951126"/>
    <w:rsid w:val="00952BBA"/>
    <w:rsid w:val="009578E3"/>
    <w:rsid w:val="00965BA5"/>
    <w:rsid w:val="00997EDB"/>
    <w:rsid w:val="009A1BED"/>
    <w:rsid w:val="009A4203"/>
    <w:rsid w:val="009A443F"/>
    <w:rsid w:val="009B3191"/>
    <w:rsid w:val="009C005A"/>
    <w:rsid w:val="009C15BD"/>
    <w:rsid w:val="009D3CEF"/>
    <w:rsid w:val="009E2BBC"/>
    <w:rsid w:val="009F00FC"/>
    <w:rsid w:val="00A01C33"/>
    <w:rsid w:val="00A1283C"/>
    <w:rsid w:val="00A15189"/>
    <w:rsid w:val="00A201AC"/>
    <w:rsid w:val="00A27BB8"/>
    <w:rsid w:val="00A361C7"/>
    <w:rsid w:val="00A407E7"/>
    <w:rsid w:val="00A456F8"/>
    <w:rsid w:val="00A50178"/>
    <w:rsid w:val="00A53AE6"/>
    <w:rsid w:val="00A72E49"/>
    <w:rsid w:val="00A84019"/>
    <w:rsid w:val="00A9161E"/>
    <w:rsid w:val="00A91DC2"/>
    <w:rsid w:val="00A9746B"/>
    <w:rsid w:val="00AA3224"/>
    <w:rsid w:val="00AB2418"/>
    <w:rsid w:val="00AC2FD7"/>
    <w:rsid w:val="00AC7B62"/>
    <w:rsid w:val="00AD3B5F"/>
    <w:rsid w:val="00AD5BBD"/>
    <w:rsid w:val="00AE7BFB"/>
    <w:rsid w:val="00B0036D"/>
    <w:rsid w:val="00B02056"/>
    <w:rsid w:val="00B03954"/>
    <w:rsid w:val="00B05C23"/>
    <w:rsid w:val="00B1322E"/>
    <w:rsid w:val="00B17F0D"/>
    <w:rsid w:val="00B34CF5"/>
    <w:rsid w:val="00B376C2"/>
    <w:rsid w:val="00B66B2F"/>
    <w:rsid w:val="00B72ECE"/>
    <w:rsid w:val="00B84A59"/>
    <w:rsid w:val="00B925C3"/>
    <w:rsid w:val="00BA62DD"/>
    <w:rsid w:val="00BA6F70"/>
    <w:rsid w:val="00BD2C30"/>
    <w:rsid w:val="00BD5BD9"/>
    <w:rsid w:val="00BE1F65"/>
    <w:rsid w:val="00C17228"/>
    <w:rsid w:val="00C238BD"/>
    <w:rsid w:val="00C42D62"/>
    <w:rsid w:val="00C461A1"/>
    <w:rsid w:val="00C46651"/>
    <w:rsid w:val="00C57CFB"/>
    <w:rsid w:val="00C64A0E"/>
    <w:rsid w:val="00C65C97"/>
    <w:rsid w:val="00C8400A"/>
    <w:rsid w:val="00CA04E1"/>
    <w:rsid w:val="00CA6283"/>
    <w:rsid w:val="00CD1F52"/>
    <w:rsid w:val="00CE6DE3"/>
    <w:rsid w:val="00CF1F75"/>
    <w:rsid w:val="00D01BDF"/>
    <w:rsid w:val="00D05613"/>
    <w:rsid w:val="00D07D50"/>
    <w:rsid w:val="00D17067"/>
    <w:rsid w:val="00D32496"/>
    <w:rsid w:val="00D407CD"/>
    <w:rsid w:val="00D50608"/>
    <w:rsid w:val="00D65EE7"/>
    <w:rsid w:val="00D72EE5"/>
    <w:rsid w:val="00D734B9"/>
    <w:rsid w:val="00D803B7"/>
    <w:rsid w:val="00D81369"/>
    <w:rsid w:val="00D824C2"/>
    <w:rsid w:val="00D86D87"/>
    <w:rsid w:val="00DA0606"/>
    <w:rsid w:val="00DA29F5"/>
    <w:rsid w:val="00DB2FBB"/>
    <w:rsid w:val="00DB5859"/>
    <w:rsid w:val="00DB7A81"/>
    <w:rsid w:val="00DC1ACF"/>
    <w:rsid w:val="00DE7964"/>
    <w:rsid w:val="00E1351A"/>
    <w:rsid w:val="00E16AF2"/>
    <w:rsid w:val="00E2497B"/>
    <w:rsid w:val="00E31C9E"/>
    <w:rsid w:val="00E31FCC"/>
    <w:rsid w:val="00E32207"/>
    <w:rsid w:val="00E33DD7"/>
    <w:rsid w:val="00E3410C"/>
    <w:rsid w:val="00E54CA9"/>
    <w:rsid w:val="00E57DAC"/>
    <w:rsid w:val="00E60019"/>
    <w:rsid w:val="00E704CD"/>
    <w:rsid w:val="00E70661"/>
    <w:rsid w:val="00E83301"/>
    <w:rsid w:val="00E84120"/>
    <w:rsid w:val="00E92D8E"/>
    <w:rsid w:val="00EA71DF"/>
    <w:rsid w:val="00EB3E7D"/>
    <w:rsid w:val="00EB7C0E"/>
    <w:rsid w:val="00F06C1B"/>
    <w:rsid w:val="00F11594"/>
    <w:rsid w:val="00F17957"/>
    <w:rsid w:val="00F25CB3"/>
    <w:rsid w:val="00F31A74"/>
    <w:rsid w:val="00F731C0"/>
    <w:rsid w:val="00F75913"/>
    <w:rsid w:val="00FB0CD5"/>
    <w:rsid w:val="00FB3AA1"/>
    <w:rsid w:val="00FC75B2"/>
    <w:rsid w:val="00FD2815"/>
    <w:rsid w:val="00FE4EBA"/>
    <w:rsid w:val="00FF4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C75B2"/>
    <w:rPr>
      <w:sz w:val="24"/>
      <w:szCs w:val="24"/>
    </w:rPr>
  </w:style>
  <w:style w:styleId="Naslov1" w:type="paragraph">
    <w:name w:val="heading 1"/>
    <w:basedOn w:val="Normal"/>
    <w:next w:val="Normal"/>
    <w:qFormat/>
    <w:rsid w:val="00FC75B2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C75B2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C75B2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C75B2"/>
  </w:style>
  <w:style w:styleId="Zaglavlje" w:type="paragraph">
    <w:name w:val="header"/>
    <w:basedOn w:val="Normal"/>
    <w:rsid w:val="00FC75B2"/>
    <w:pPr>
      <w:tabs>
        <w:tab w:pos="4320" w:val="center"/>
        <w:tab w:pos="8640" w:val="right"/>
      </w:tabs>
    </w:pPr>
  </w:style>
  <w:style w:styleId="Bezproreda" w:type="paragraph">
    <w:name w:val="No Spacing"/>
    <w:uiPriority w:val="1"/>
    <w:qFormat/>
    <w:rsid w:val="003E48CD"/>
    <w:rPr>
      <w:sz w:val="24"/>
      <w:szCs w:val="24"/>
    </w:rPr>
  </w:style>
  <w:style w:styleId="Tekstbalonia" w:type="paragraph">
    <w:name w:val="Balloon Text"/>
    <w:basedOn w:val="Normal"/>
    <w:link w:val="TekstbaloniaChar"/>
    <w:rsid w:val="00FD28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281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91B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1BC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1BC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1BC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1BC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C75B2"/>
    <w:rPr>
      <w:sz w:val="24"/>
      <w:szCs w:val="24"/>
    </w:rPr>
  </w:style>
  <w:style w:styleId="Naslov1" w:type="paragraph">
    <w:name w:val="heading 1"/>
    <w:basedOn w:val="Normal"/>
    <w:next w:val="Normal"/>
    <w:qFormat/>
    <w:rsid w:val="00FC75B2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C75B2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C75B2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C75B2"/>
  </w:style>
  <w:style w:styleId="Zaglavlje" w:type="paragraph">
    <w:name w:val="header"/>
    <w:basedOn w:val="Normal"/>
    <w:rsid w:val="00FC75B2"/>
    <w:pPr>
      <w:tabs>
        <w:tab w:pos="4320" w:val="center"/>
        <w:tab w:pos="8640" w:val="right"/>
      </w:tabs>
    </w:pPr>
  </w:style>
  <w:style w:styleId="Bezproreda" w:type="paragraph">
    <w:name w:val="No Spacing"/>
    <w:uiPriority w:val="1"/>
    <w:qFormat/>
    <w:rsid w:val="003E48CD"/>
    <w:rPr>
      <w:sz w:val="24"/>
      <w:szCs w:val="24"/>
    </w:rPr>
  </w:style>
  <w:style w:styleId="Tekstbalonia" w:type="paragraph">
    <w:name w:val="Balloon Text"/>
    <w:basedOn w:val="Normal"/>
    <w:link w:val="TekstbaloniaChar"/>
    <w:rsid w:val="00FD28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281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91B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1BC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1BC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1BC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1BC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2017.</izvorni_sadrzaj>
    <derivirana_varijabla naziv="DomainObject.Predmet.DatumOsnivanja_1">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St-13/2017</izvorni_sadrzaj>
    <derivirana_varijabla naziv="DomainObject.Predmet.OznakaBroj_1">St-13/2017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St-1150/15</izvorni_sadrzaj>
    <derivirana_varijabla naziv="DomainObject.Predmet.PrimjedbaSuca_1">Nastavak postupka radi naknadne diobe,
veza St-1150/15</derivirana_varijabla>
  </DomainObject.Predmet.PrimjedbaSuca>
  <DomainObject.Predmet.ProtustrankaFormated>
    <izvorni_sadrzaj>  Stečajna masa CENTAURUS d.o.o.</izvorni_sadrzaj>
    <derivirana_varijabla naziv="DomainObject.Predmet.ProtustrankaFormated_1">  Stečajna masa CENTAURUS d.o.o.</derivirana_varijabla>
  </DomainObject.Predmet.ProtustrankaFormated>
  <DomainObject.Predmet.ProtustrankaFormatedOIB>
    <izvorni_sadrzaj>  Stečajna masa CENTAURUS d.o.o., OIB 60897944582</izvorni_sadrzaj>
    <derivirana_varijabla naziv="DomainObject.Predmet.ProtustrankaFormatedOIB_1">  Stečajna masa CENTAURUS d.o.o., OIB 60897944582</derivirana_varijabla>
  </DomainObject.Predmet.ProtustrankaFormatedOIB>
  <DomainObject.Predmet.ProtustrankaFormatedWithAdress>
    <izvorni_sadrzaj> Stečajna masa CENTAURUS d.o.o., Vukovarska 10a, 51000 Rijeka</izvorni_sadrzaj>
    <derivirana_varijabla naziv="DomainObject.Predmet.ProtustrankaFormatedWithAdress_1"> Stečajna masa CENTAURUS d.o.o., Vukovarska 10a, 51000 Rijeka</derivirana_varijabla>
  </DomainObject.Predmet.ProtustrankaFormatedWithAdress>
  <DomainObject.Predmet.ProtustrankaFormatedWithAdressOIB>
    <izvorni_sadrzaj> Stečajna masa CENTAURUS d.o.o., OIB 60897944582, Vukovarska 10a, 51000 Rijeka</izvorni_sadrzaj>
    <derivirana_varijabla naziv="DomainObject.Predmet.ProtustrankaFormatedWithAdressOIB_1"> Stečajna masa CENTAURUS d.o.o., OIB 60897944582, Vukovarska 10a, 51000 Rijeka</derivirana_varijabla>
  </DomainObject.Predmet.ProtustrankaFormatedWithAdressOIB>
  <DomainObject.Predmet.ProtustrankaWithAdress>
    <izvorni_sadrzaj>Stečajna masa CENTAURUS d.o.o. Vukovarska 10a, 51000 Rijeka</izvorni_sadrzaj>
    <derivirana_varijabla naziv="DomainObject.Predmet.ProtustrankaWithAdress_1">Stečajna masa CENTAURUS d.o.o. Vukovarska 10a, 51000 Rijeka</derivirana_varijabla>
  </DomainObject.Predmet.ProtustrankaWithAdress>
  <DomainObject.Predmet.ProtustrankaWithAdressOIB>
    <izvorni_sadrzaj>Stečajna masa CENTAURUS d.o.o., OIB 60897944582, Vukovarska 10a, 51000 Rijeka</izvorni_sadrzaj>
    <derivirana_varijabla naziv="DomainObject.Predmet.ProtustrankaWithAdressOIB_1">Stečajna masa CENTAURUS d.o.o., OIB 60897944582, Vukovarska 10a, 51000 Rijeka</derivirana_varijabla>
  </DomainObject.Predmet.ProtustrankaWithAdressOIB>
  <DomainObject.Predmet.ProtustrankaNazivFormated>
    <izvorni_sadrzaj>Stečajna masa CENTAURUS d.o.o.</izvorni_sadrzaj>
    <derivirana_varijabla naziv="DomainObject.Predmet.ProtustrankaNazivFormated_1">Stečajna masa CENTAURUS d.o.o.</derivirana_varijabla>
  </DomainObject.Predmet.ProtustrankaNazivFormated>
  <DomainObject.Predmet.ProtustrankaNazivFormatedOIB>
    <izvorni_sadrzaj>Stečajna masa CENTAURUS d.o.o., OIB 60897944582</izvorni_sadrzaj>
    <derivirana_varijabla naziv="DomainObject.Predmet.ProtustrankaNazivFormatedOIB_1">Stečajna masa CENTAURUS d.o.o., OIB 60897944582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JELENKO LEHKI Stečajni upravitelj</izvorni_sadrzaj>
    <derivirana_varijabla naziv="DomainObject.Predmet.StrankaFormated_1">  JELENKO LEHKI Stečajni upravitelj</derivirana_varijabla>
  </DomainObject.Predmet.StrankaFormated>
  <DomainObject.Predmet.StrankaFormatedOIB>
    <izvorni_sadrzaj>  JELENKO LEHKI Stečajni upravitelj, OIB 96068307857</izvorni_sadrzaj>
    <derivirana_varijabla naziv="DomainObject.Predmet.StrankaFormatedOIB_1">  JELENKO LEHKI Stečajni upravitelj, OIB 96068307857</derivirana_varijabla>
  </DomainObject.Predmet.StrankaFormatedOIB>
  <DomainObject.Predmet.StrankaFormatedWithAdress>
    <izvorni_sadrzaj> JELENKO LEHKI Stečajni upravitelj, Pavla Hatza 10, 10000 Zagreb</izvorni_sadrzaj>
    <derivirana_varijabla naziv="DomainObject.Predmet.StrankaFormatedWithAdress_1"> JELENKO LEHKI Stečajni upravitelj, Pavla Hatza 10, 10000 Zagreb</derivirana_varijabla>
  </DomainObject.Predmet.StrankaFormatedWithAdress>
  <DomainObject.Predmet.StrankaFormatedWithAdressOIB>
    <izvorni_sadrzaj> JELENKO LEHKI Stečajni upravitelj, OIB 96068307857, Pavla Hatza 10, 10000 Zagreb</izvorni_sadrzaj>
    <derivirana_varijabla naziv="DomainObject.Predmet.StrankaFormatedWithAdressOIB_1"> JELENKO LEHKI Stečajni upravitelj, OIB 96068307857, Pavla Hatza 10, 10000 Zagreb</derivirana_varijabla>
  </DomainObject.Predmet.StrankaFormatedWithAdressOIB>
  <DomainObject.Predmet.StrankaWithAdress>
    <izvorni_sadrzaj>JELENKO LEHKI Stečajni upravitelj Pavla Hatza 10,10000 Zagreb</izvorni_sadrzaj>
    <derivirana_varijabla naziv="DomainObject.Predmet.StrankaWithAdress_1">JELENKO LEHKI Stečajni upravitelj Pavla Hatza 10,10000 Zagreb</derivirana_varijabla>
  </DomainObject.Predmet.StrankaWithAdress>
  <DomainObject.Predmet.StrankaWithAdressOIB>
    <izvorni_sadrzaj>JELENKO LEHKI Stečajni upravitelj, OIB 96068307857, Pavla Hatza 10,10000 Zagreb</izvorni_sadrzaj>
    <derivirana_varijabla naziv="DomainObject.Predmet.StrankaWithAdressOIB_1">JELENKO LEHKI Stečajni upravitelj, OIB 96068307857, Pavla Hatza 10,10000 Zagreb</derivirana_varijabla>
  </DomainObject.Predmet.StrankaWithAdressOIB>
  <DomainObject.Predmet.StrankaNazivFormated>
    <izvorni_sadrzaj>JELENKO LEHKI Stečajni upravitelj</izvorni_sadrzaj>
    <derivirana_varijabla naziv="DomainObject.Predmet.StrankaNazivFormated_1">JELENKO LEHKI Stečajni upravitelj</derivirana_varijabla>
  </DomainObject.Predmet.StrankaNazivFormated>
  <DomainObject.Predmet.StrankaNazivFormatedOIB>
    <izvorni_sadrzaj>JELENKO LEHKI Stečajni upravitelj, OIB 96068307857</izvorni_sadrzaj>
    <derivirana_varijabla naziv="DomainObject.Predmet.StrankaNazivFormatedOIB_1">JELENKO LEHKI Stečajni upravitelj, OIB 96068307857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JELENKO LEHKI Stečajni upravitelj</item>
    </izvorni_sadrzaj>
    <derivirana_varijabla naziv="DomainObject.Predmet.StrankaListFormated_1">
      <item>JELENKO LEHKI Stečajni upravitelj</item>
    </derivirana_varijabla>
  </DomainObject.Predmet.StrankaListFormated>
  <DomainObject.Predmet.StrankaListFormatedOIB>
    <izvorni_sadrzaj>
      <item>JELENKO LEHKI Stečajni upravitelj, OIB 96068307857</item>
    </izvorni_sadrzaj>
    <derivirana_varijabla naziv="DomainObject.Predmet.StrankaListFormatedOIB_1">
      <item>JELENKO LEHKI Stečajni upravitelj, OIB 96068307857</item>
    </derivirana_varijabla>
  </DomainObject.Predmet.StrankaListFormatedOIB>
  <DomainObject.Predmet.StrankaListFormatedWithAdress>
    <izvorni_sadrzaj>
      <item>JELENKO LEHKI Stečajni upravitelj, Pavla Hatza 10, 10000 Zagreb</item>
    </izvorni_sadrzaj>
    <derivirana_varijabla naziv="DomainObject.Predmet.StrankaListFormatedWithAdress_1">
      <item>JELENKO LEHKI Stečajni upravitelj, Pavla Hatza 10, 10000 Zagreb</item>
    </derivirana_varijabla>
  </DomainObject.Predmet.StrankaListFormatedWithAdress>
  <DomainObject.Predmet.StrankaListFormatedWithAdressOIB>
    <izvorni_sadrzaj>
      <item>JELENKO LEHKI Stečajni upravitelj, OIB 96068307857, Pavla Hatza 10, 10000 Zagreb</item>
    </izvorni_sadrzaj>
    <derivirana_varijabla naziv="DomainObject.Predmet.StrankaListFormatedWithAdressOIB_1">
      <item>JELENKO LEHKI Stečajni upravitelj, OIB 96068307857, Pavla Hatza 10, 10000 Zagreb</item>
    </derivirana_varijabla>
  </DomainObject.Predmet.StrankaListFormatedWithAdressOIB>
  <DomainObject.Predmet.StrankaListNazivFormated>
    <izvorni_sadrzaj>
      <item>JELENKO LEHKI Stečajni upravitelj</item>
    </izvorni_sadrzaj>
    <derivirana_varijabla naziv="DomainObject.Predmet.StrankaListNazivFormated_1">
      <item>JELENKO LEHKI Stečajni upravitelj</item>
    </derivirana_varijabla>
  </DomainObject.Predmet.StrankaListNazivFormated>
  <DomainObject.Predmet.StrankaListNazivFormatedOIB>
    <izvorni_sadrzaj>
      <item>JELENKO LEHKI Stečajni upravitelj, OIB 96068307857</item>
    </izvorni_sadrzaj>
    <derivirana_varijabla naziv="DomainObject.Predmet.StrankaListNazivFormatedOIB_1">
      <item>JELENKO LEHKI Stečajni upravitelj, OIB 96068307857</item>
    </derivirana_varijabla>
  </DomainObject.Predmet.StrankaListNazivFormatedOIB>
  <DomainObject.Predmet.ProtuStrankaListFormated>
    <izvorni_sadrzaj>
      <item>Stečajna masa CENTAURUS d.o.o.</item>
    </izvorni_sadrzaj>
    <derivirana_varijabla naziv="DomainObject.Predmet.ProtuStrankaListFormated_1">
      <item>Stečajna masa CENTAURUS d.o.o.</item>
    </derivirana_varijabla>
  </DomainObject.Predmet.ProtuStrankaListFormated>
  <DomainObject.Predmet.ProtuStrankaListFormatedOIB>
    <izvorni_sadrzaj>
      <item>Stečajna masa CENTAURUS d.o.o., OIB 60897944582</item>
    </izvorni_sadrzaj>
    <derivirana_varijabla naziv="DomainObject.Predmet.ProtuStrankaListFormatedOIB_1">
      <item>Stečajna masa CENTAURUS d.o.o., OIB 60897944582</item>
    </derivirana_varijabla>
  </DomainObject.Predmet.ProtuStrankaListFormatedOIB>
  <DomainObject.Predmet.ProtuStrankaListFormatedWithAdress>
    <izvorni_sadrzaj>
      <item>Stečajna masa CENTAURUS d.o.o., Vukovarska 10a, 51000 Rijeka</item>
    </izvorni_sadrzaj>
    <derivirana_varijabla naziv="DomainObject.Predmet.ProtuStrankaListFormatedWithAdress_1">
      <item>Stečajna masa CENTAURUS d.o.o., Vukovarska 10a, 51000 Rijeka</item>
    </derivirana_varijabla>
  </DomainObject.Predmet.ProtuStrankaListFormatedWithAdress>
  <DomainObject.Predmet.ProtuStrankaListFormatedWithAdressOIB>
    <izvorni_sadrzaj>
      <item>Stečajna masa CENTAURUS d.o.o., OIB 60897944582, Vukovarska 10a, 51000 Rijeka</item>
    </izvorni_sadrzaj>
    <derivirana_varijabla naziv="DomainObject.Predmet.ProtuStrankaListFormatedWithAdressOIB_1">
      <item>Stečajna masa CENTAURUS d.o.o., OIB 60897944582, Vukovarska 10a, 51000 Rijeka</item>
    </derivirana_varijabla>
  </DomainObject.Predmet.ProtuStrankaListFormatedWithAdressOIB>
  <DomainObject.Predmet.ProtuStrankaListNazivFormated>
    <izvorni_sadrzaj>
      <item>Stečajna masa CENTAURUS d.o.o.</item>
    </izvorni_sadrzaj>
    <derivirana_varijabla naziv="DomainObject.Predmet.ProtuStrankaListNazivFormated_1">
      <item>Stečajna masa CENTAURUS d.o.o.</item>
    </derivirana_varijabla>
  </DomainObject.Predmet.ProtuStrankaListNazivFormated>
  <DomainObject.Predmet.ProtuStrankaListNazivFormatedOIB>
    <izvorni_sadrzaj>
      <item>Stečajna masa CENTAURUS d.o.o., OIB 60897944582</item>
    </izvorni_sadrzaj>
    <derivirana_varijabla naziv="DomainObject.Predmet.ProtuStrankaListNazivFormatedOIB_1">
      <item>Stečajna masa CENTAURUS d.o.o., OIB 60897944582</item>
    </derivirana_varijabla>
  </DomainObject.Predmet.ProtuStrankaListNazivFormatedOIB>
  <DomainObject.Predmet.OstaliListFormated>
    <izvorni_sadrzaj>
      <item>DRAGAN BACANOVIĆ</item>
      <item>ANTONELA SESAR</item>
      <item>LENKA BANJANIN</item>
      <item>BOJAN ŠIKANJIĆ</item>
      <item>DAMIR JURKOVIĆ</item>
    </izvorni_sadrzaj>
    <derivirana_varijabla naziv="DomainObject.Predmet.OstaliListFormated_1">
      <item>DRAGAN BACANOVIĆ</item>
      <item>ANTONELA SESAR</item>
      <item>LENKA BANJANIN</item>
      <item>BOJAN ŠIKANJIĆ</item>
      <item>DAMIR JURKOVIĆ</item>
    </derivirana_varijabla>
  </DomainObject.Predmet.OstaliListFormated>
  <DomainObject.Predmet.OstaliListFormatedOIB>
    <izvorni_sadrzaj>
      <item>DRAGAN BACANOVIĆ</item>
      <item>ANTONELA SESAR</item>
      <item>LENKA BANJANIN</item>
      <item>BOJAN ŠIKANJIĆ</item>
      <item>DAMIR JURKOVIĆ</item>
    </izvorni_sadrzaj>
    <derivirana_varijabla naziv="DomainObject.Predmet.OstaliListFormatedOIB_1">
      <item>DRAGAN BACANOVIĆ</item>
      <item>ANTONELA SESAR</item>
      <item>LENKA BANJANIN</item>
      <item>BOJAN ŠIKANJIĆ</item>
      <item>DAMIR JURKOVIĆ</item>
    </derivirana_varijabla>
  </DomainObject.Predmet.OstaliListFormatedOIB>
  <DomainObject.Predmet.OstaliListFormatedWithAdress>
    <izvorni_sadrzaj>
      <item>DRAGAN BACANOVIĆ</item>
      <item>ANTONELA SESAR</item>
      <item>LENKA BANJANIN</item>
      <item>BOJAN ŠIKANJIĆ</item>
      <item>DAMIR JURKOVIĆ</item>
    </izvorni_sadrzaj>
    <derivirana_varijabla naziv="DomainObject.Predmet.OstaliListFormatedWithAdress_1">
      <item>DRAGAN BACANOVIĆ</item>
      <item>ANTONELA SESAR</item>
      <item>LENKA BANJANIN</item>
      <item>BOJAN ŠIKANJIĆ</item>
      <item>DAMIR JURKOVIĆ</item>
    </derivirana_varijabla>
  </DomainObject.Predmet.OstaliListFormatedWithAdress>
  <DomainObject.Predmet.OstaliListFormatedWithAdressOIB>
    <izvorni_sadrzaj>
      <item>DRAGAN BACANOVIĆ</item>
      <item>ANTONELA SESAR</item>
      <item>LENKA BANJANIN</item>
      <item>BOJAN ŠIKANJIĆ</item>
      <item>DAMIR JURKOVIĆ</item>
    </izvorni_sadrzaj>
    <derivirana_varijabla naziv="DomainObject.Predmet.OstaliListFormatedWithAdressOIB_1">
      <item>DRAGAN BACANOVIĆ</item>
      <item>ANTONELA SESAR</item>
      <item>LENKA BANJANIN</item>
      <item>BOJAN ŠIKANJIĆ</item>
      <item>DAMIR JURKOVIĆ</item>
    </derivirana_varijabla>
  </DomainObject.Predmet.OstaliListFormatedWithAdressOIB>
  <DomainObject.Predmet.OstaliListNazivFormated>
    <izvorni_sadrzaj>
      <item>DRAGAN BACANOVIĆ</item>
      <item>ANTONELA SESAR</item>
      <item>LENKA BANJANIN</item>
      <item>BOJAN ŠIKANJIĆ</item>
      <item>DAMIR JURKOVIĆ</item>
    </izvorni_sadrzaj>
    <derivirana_varijabla naziv="DomainObject.Predmet.OstaliListNazivFormated_1">
      <item>DRAGAN BACANOVIĆ</item>
      <item>ANTONELA SESAR</item>
      <item>LENKA BANJANIN</item>
      <item>BOJAN ŠIKANJIĆ</item>
      <item>DAMIR JURKOVIĆ</item>
    </derivirana_varijabla>
  </DomainObject.Predmet.OstaliListNazivFormated>
  <DomainObject.Predmet.OstaliListNazivFormatedOIB>
    <izvorni_sadrzaj>
      <item>DRAGAN BACANOVIĆ</item>
      <item>ANTONELA SESAR</item>
      <item>LENKA BANJANIN</item>
      <item>BOJAN ŠIKANJIĆ</item>
      <item>DAMIR JURKOVIĆ</item>
    </izvorni_sadrzaj>
    <derivirana_varijabla naziv="DomainObject.Predmet.OstaliListNazivFormatedOIB_1">
      <item>DRAGAN BACANOVIĆ</item>
      <item>ANTONELA SESAR</item>
      <item>LENKA BANJANIN</item>
      <item>BOJAN ŠIKANJIĆ</item>
      <item>DAMIR JURKOVIĆ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JELENKO LEHKI Stečajni upravitelj</izvorni_sadrzaj>
    <derivirana_varijabla naziv="DomainObject.Predmet.StrankaIDrugi_1">JELENKO LEHKI Stečajni upravitelj</derivirana_varijabla>
  </DomainObject.Predmet.StrankaIDrugi>
  <DomainObject.Predmet.ProtustrankaIDrugi>
    <izvorni_sadrzaj>Stečajna masa CENTAURUS d.o.o.</izvorni_sadrzaj>
    <derivirana_varijabla naziv="DomainObject.Predmet.ProtustrankaIDrugi_1">Stečajna masa CENTAURUS d.o.o.</derivirana_varijabla>
  </DomainObject.Predmet.ProtustrankaIDrugi>
  <DomainObject.Predmet.StrankaIDrugiAdressOIB>
    <izvorni_sadrzaj>JELENKO LEHKI Stečajni upravitelj, OIB 96068307857, Pavla Hatza 10, 10000 Zagreb</izvorni_sadrzaj>
    <derivirana_varijabla naziv="DomainObject.Predmet.StrankaIDrugiAdressOIB_1">JELENKO LEHKI Stečajni upravitelj, OIB 96068307857, Pavla Hatza 10, 10000 Zagreb</derivirana_varijabla>
  </DomainObject.Predmet.StrankaIDrugiAdressOIB>
  <DomainObject.Predmet.ProtustrankaIDrugiAdressOIB>
    <izvorni_sadrzaj>Stečajna masa CENTAURUS d.o.o., OIB 60897944582, Vukovarska 10a, 51000 Rijeka</izvorni_sadrzaj>
    <derivirana_varijabla naziv="DomainObject.Predmet.ProtustrankaIDrugiAdressOIB_1">Stečajna masa CENTAURUS d.o.o., OIB 60897944582, Vukovarska 10a,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JELENKO LEHKI Stečajni upravitelj</item>
      <item>Stečajna masa CENTAURUS d.o.o.</item>
      <item>DRAGAN BACANOVIĆ</item>
      <item>ANTONELA SESAR</item>
      <item>LENKA BANJANIN</item>
      <item>BOJAN ŠIKANJIĆ</item>
      <item>DAMIR JURKOVIĆ</item>
    </izvorni_sadrzaj>
    <derivirana_varijabla naziv="DomainObject.Predmet.SudioniciListNaziv_1">
      <item>JELENKO LEHKI Stečajni upravitelj</item>
      <item>Stečajna masa CENTAURUS d.o.o.</item>
      <item>DRAGAN BACANOVIĆ</item>
      <item>ANTONELA SESAR</item>
      <item>LENKA BANJANIN</item>
      <item>BOJAN ŠIKANJIĆ</item>
      <item>DAMIR JURKOVIĆ</item>
    </derivirana_varijabla>
  </DomainObject.Predmet.SudioniciListNaziv>
  <DomainObject.Predmet.SudioniciListAdressOIB>
    <izvorni_sadrzaj>
      <item>JELENKO LEHKI Stečajni upravitelj, OIB 96068307857, Pavla Hatza 10,10000 Zagreb</item>
      <item>Stečajna masa CENTAURUS d.o.o., OIB 60897944582, Vukovarska 10a,51000 Rijeka</item>
      <item>DRAGAN BACANOVIĆ</item>
      <item>ANTONELA SESAR</item>
      <item>LENKA BANJANIN</item>
      <item>BOJAN ŠIKANJIĆ</item>
      <item>DAMIR JURKOVIĆ</item>
    </izvorni_sadrzaj>
    <derivirana_varijabla naziv="DomainObject.Predmet.SudioniciListAdressOIB_1">
      <item>JELENKO LEHKI Stečajni upravitelj, OIB 96068307857, Pavla Hatza 10,10000 Zagreb</item>
      <item>Stečajna masa CENTAURUS d.o.o., OIB 60897944582, Vukovarska 10a,51000 Rijeka</item>
      <item>DRAGAN BACANOVIĆ</item>
      <item>ANTONELA SESAR</item>
      <item>LENKA BANJANIN</item>
      <item>BOJAN ŠIKANJIĆ</item>
      <item>DAMIR JURKOVIĆ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96068307857</item>
      <item>, OIB 60897944582</item>
      <item>, OIB null</item>
      <item>, OIB null</item>
      <item>, OIB null</item>
      <item>, OIB null</item>
      <item>, OIB null</item>
    </izvorni_sadrzaj>
    <derivirana_varijabla naziv="DomainObject.Predmet.SudioniciListNazivOIB_1">
      <item>, OIB 96068307857</item>
      <item>, OIB 60897944582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EF6E39-3693-4B98-B2B4-C0A6C6E130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327</properties:Words>
  <properties:Characters>1703</properties:Characters>
  <properties:Lines>53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2017-04-13T11:22:00Z</dcterms:created>
  <dc:creator>dcmelik</dc:creator>
  <cp:lastModifiedBy>Jasna Radulović</cp:lastModifiedBy>
  <cp:lastPrinted>2017-04-13T11:23:00Z</cp:lastPrinted>
  <dcterms:modified xmlns:xsi="http://www.w3.org/2001/XMLSchema-instance" xsi:type="dcterms:W3CDTF">2017-04-13T11:23:00Z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