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fe252c" w14:paraId="dfe252c" w:rsidRDefault="003C3462" w:rsidP="003C3462" w:rsidR="003C3462" w:rsidRPr="00C10A2E">
      <w:pPr>
        <w15:collapsed w:val="false"/>
        <w:rPr>
          <w:b/>
        </w:rPr>
      </w:pPr>
      <w:bookmarkStart w:name="_GoBack" w:id="0"/>
      <w:bookmarkEnd w:id="0"/>
      <w:r w:rsidRPr="00C10A2E">
        <w:rPr>
          <w:b/>
        </w:rPr>
        <w:t>REPUBLIKA HRVATSKA                                                                       14.St-</w:t>
      </w:r>
      <w:r>
        <w:rPr>
          <w:b/>
        </w:rPr>
        <w:t>382</w:t>
      </w:r>
      <w:r w:rsidRPr="00C10A2E">
        <w:rPr>
          <w:b/>
        </w:rPr>
        <w:t>/</w:t>
      </w:r>
      <w:r>
        <w:rPr>
          <w:b/>
        </w:rPr>
        <w:t>2011.4</w:t>
      </w:r>
    </w:p>
    <w:p w:rsidRDefault="003C3462" w:rsidP="003C3462" w:rsidR="003C3462" w:rsidRPr="00C10A2E">
      <w:pPr>
        <w:rPr>
          <w:b/>
        </w:rPr>
      </w:pPr>
      <w:r w:rsidRPr="00C10A2E">
        <w:rPr>
          <w:b/>
        </w:rPr>
        <w:t>TRGOVAČKI SUD U SPLITU</w:t>
      </w:r>
    </w:p>
    <w:p w:rsidRDefault="003C3462" w:rsidP="003C3462" w:rsidR="003C3462" w:rsidRPr="00C10A2E">
      <w:pPr>
        <w:rPr>
          <w:b/>
        </w:rPr>
      </w:pPr>
    </w:p>
    <w:p w:rsidRDefault="003C3462" w:rsidP="003C3462" w:rsidR="003C3462" w:rsidRPr="00C10A2E">
      <w:pPr>
        <w:jc w:val="both"/>
        <w:rPr>
          <w:b/>
        </w:rPr>
      </w:pPr>
      <w:r w:rsidRPr="00C10A2E">
        <w:rPr>
          <w:b/>
        </w:rPr>
        <w:t xml:space="preserve">                                                                  Z A P I S N I K</w:t>
      </w:r>
    </w:p>
    <w:p w:rsidRDefault="003C3462" w:rsidP="003C3462" w:rsidR="003C3462">
      <w:pPr>
        <w:jc w:val="both"/>
      </w:pPr>
    </w:p>
    <w:p w:rsidRDefault="003C3462" w:rsidP="003C3462" w:rsidR="003C3462" w:rsidRPr="003738F1">
      <w:pPr>
        <w:jc w:val="both"/>
        <w:rPr>
          <w:b/>
        </w:rPr>
      </w:pPr>
      <w:r>
        <w:t>sa posebnog Ispitnog ročišta i Skupštine vjerovnika održano dana 17. rujna 2015. godine s početkom u 12,00 sati kod Trgovačkog suda u Splitu, u stečajnom postupku nad stečajnom Dužnikom:</w:t>
      </w:r>
      <w:r w:rsidRPr="0025041E">
        <w:rPr>
          <w:b/>
        </w:rPr>
        <w:t xml:space="preserve"> </w:t>
      </w:r>
      <w:r w:rsidRPr="00E47754">
        <w:rPr>
          <w:b/>
        </w:rPr>
        <w:t xml:space="preserve"> </w:t>
      </w:r>
      <w:r w:rsidRPr="003738F1">
        <w:rPr>
          <w:b/>
        </w:rPr>
        <w:t xml:space="preserve">AVANGARD, d.o.o., u stečaju, Split, </w:t>
      </w:r>
      <w:proofErr w:type="spellStart"/>
      <w:r w:rsidRPr="003738F1">
        <w:rPr>
          <w:b/>
        </w:rPr>
        <w:t>Smiljanićeva</w:t>
      </w:r>
      <w:proofErr w:type="spellEnd"/>
      <w:r w:rsidRPr="003738F1">
        <w:rPr>
          <w:b/>
        </w:rPr>
        <w:t xml:space="preserve"> 2.</w:t>
      </w:r>
    </w:p>
    <w:p w:rsidRDefault="003C3462" w:rsidP="003C3462" w:rsidR="003C3462" w:rsidRPr="00E47754">
      <w:pPr>
        <w:jc w:val="both"/>
        <w:rPr>
          <w:b/>
        </w:rPr>
      </w:pPr>
    </w:p>
    <w:p w:rsidRDefault="003C3462" w:rsidP="003C3462" w:rsidR="003C3462">
      <w:pPr>
        <w:jc w:val="both"/>
      </w:pPr>
      <w:r>
        <w:t>Nazočni  od suda:</w:t>
      </w:r>
    </w:p>
    <w:p w:rsidRDefault="003C3462" w:rsidP="003C3462" w:rsidR="003C3462">
      <w:pPr>
        <w:jc w:val="both"/>
      </w:pPr>
      <w:r>
        <w:t>JOZO ĆALETA, stečajni sudac,</w:t>
      </w:r>
    </w:p>
    <w:p w:rsidRDefault="003C3462" w:rsidP="003C3462" w:rsidR="003C3462">
      <w:pPr>
        <w:jc w:val="both"/>
      </w:pPr>
      <w:r>
        <w:t>VESNA KATIĆ, zapisničar,</w:t>
      </w:r>
    </w:p>
    <w:p w:rsidRDefault="003C3462" w:rsidP="003C3462" w:rsidR="003C3462">
      <w:pPr>
        <w:jc w:val="both"/>
      </w:pPr>
    </w:p>
    <w:p w:rsidRDefault="003C3462" w:rsidP="003C3462" w:rsidR="003C3462">
      <w:pPr>
        <w:jc w:val="both"/>
      </w:pPr>
      <w:r>
        <w:t>IVO BUČAN, stečajni upravitelj.</w:t>
      </w:r>
    </w:p>
    <w:p w:rsidRDefault="003C3462" w:rsidP="003C3462" w:rsidR="003C3462">
      <w:pPr>
        <w:jc w:val="both"/>
      </w:pPr>
    </w:p>
    <w:p w:rsidRDefault="003C3462" w:rsidP="003C3462" w:rsidR="003C3462">
      <w:pPr>
        <w:jc w:val="center"/>
        <w:rPr>
          <w:b/>
        </w:rPr>
      </w:pPr>
      <w:r>
        <w:rPr>
          <w:b/>
        </w:rPr>
        <w:t xml:space="preserve">POSEBNO </w:t>
      </w:r>
      <w:r w:rsidRPr="00C1346B">
        <w:rPr>
          <w:b/>
        </w:rPr>
        <w:t>ISPITNO ROČIŠTE</w:t>
      </w:r>
    </w:p>
    <w:p w:rsidRDefault="003C3462" w:rsidP="003C3462" w:rsidR="003C3462">
      <w:pPr>
        <w:jc w:val="center"/>
        <w:rPr>
          <w:b/>
        </w:rPr>
      </w:pPr>
    </w:p>
    <w:p w:rsidRDefault="003C3462" w:rsidP="003C3462" w:rsidR="003C3462">
      <w:pPr>
        <w:jc w:val="both"/>
      </w:pPr>
      <w:r w:rsidRPr="005D5247">
        <w:t>Utvrđuje se kako su ostali pristupili:</w:t>
      </w:r>
    </w:p>
    <w:p w:rsidRDefault="003C3462" w:rsidP="003C3462" w:rsidR="003C3462">
      <w:pPr>
        <w:numPr>
          <w:ilvl w:val="0"/>
          <w:numId w:val="1"/>
        </w:numPr>
        <w:jc w:val="both"/>
      </w:pPr>
      <w:r>
        <w:t xml:space="preserve">Danijela </w:t>
      </w:r>
      <w:proofErr w:type="spellStart"/>
      <w:r>
        <w:t>Ivaničić</w:t>
      </w:r>
      <w:proofErr w:type="spellEnd"/>
      <w:r>
        <w:t>, za vjerovnika SPLITSKA BANKA d.d.</w:t>
      </w:r>
    </w:p>
    <w:p w:rsidRDefault="003C3462" w:rsidP="003C3462" w:rsidR="003C3462">
      <w:pPr>
        <w:numPr>
          <w:ilvl w:val="0"/>
          <w:numId w:val="1"/>
        </w:numPr>
        <w:jc w:val="both"/>
      </w:pPr>
      <w:r>
        <w:t>Darijo Jukić,  zastupnik ŽDO, za vjerovnika RH</w:t>
      </w:r>
    </w:p>
    <w:p w:rsidRDefault="003C3462" w:rsidP="003C3462" w:rsidR="003C3462">
      <w:pPr>
        <w:numPr>
          <w:ilvl w:val="0"/>
          <w:numId w:val="1"/>
        </w:numPr>
        <w:jc w:val="both"/>
      </w:pPr>
      <w:r>
        <w:t>Zamjenik punomoćnika Mateo Puljić, odvjetnički vježbenik  kod odvjetnika Dino Puljić,  za vjerovnika HYPO STEIEEMARK KRAFTFAHEZEUG…</w:t>
      </w:r>
    </w:p>
    <w:p w:rsidRDefault="003C3462" w:rsidP="003C3462" w:rsidR="003C3462">
      <w:pPr>
        <w:jc w:val="both"/>
      </w:pPr>
    </w:p>
    <w:p w:rsidRDefault="003C3462" w:rsidP="003C3462" w:rsidR="003C3462">
      <w:pPr>
        <w:jc w:val="both"/>
      </w:pPr>
    </w:p>
    <w:p w:rsidRDefault="003C3462" w:rsidP="003C3462" w:rsidR="003C3462">
      <w:pPr>
        <w:jc w:val="both"/>
      </w:pPr>
      <w:r>
        <w:t xml:space="preserve">Utvrđuje se kako je predmet današnjeg posebnog Ispitnog ročišta ispitivanje prijavljenih tražbina vjerovnika koji nisu ispitanim prvom ispitno ročištu i prijavljeni nakon prvog Ispitnog ročišta u roku od 3 mjeseca pa se stečajni </w:t>
      </w:r>
      <w:proofErr w:type="spellStart"/>
      <w:r>
        <w:t>upr</w:t>
      </w:r>
      <w:proofErr w:type="spellEnd"/>
      <w:r>
        <w:t>. poziva izjasniti se o svakoj prijavljenoj tražbini na način priznaje li istu ili ju osporava.</w:t>
      </w:r>
    </w:p>
    <w:p w:rsidRDefault="003C3462" w:rsidP="003C3462" w:rsidR="003C3462">
      <w:pPr>
        <w:jc w:val="both"/>
      </w:pPr>
    </w:p>
    <w:p w:rsidRDefault="003C3462" w:rsidP="003C3462" w:rsidR="003C3462">
      <w:pPr>
        <w:jc w:val="both"/>
      </w:pPr>
      <w:r>
        <w:t xml:space="preserve">Prije izjašnjenja stečajnog </w:t>
      </w:r>
      <w:proofErr w:type="spellStart"/>
      <w:r>
        <w:t>upr</w:t>
      </w:r>
      <w:proofErr w:type="spellEnd"/>
      <w:r>
        <w:t>., stečajni sudac upoznaje prisutne kako će o danas ispitanim tražbinama sud odnijeti posebno rješenje koje će se dostaviti samo onim vjerovnicima čije tražbine budu osporene, makar i djelomično osporene dok se onim vjerovnicima čije tražbine danas budu u cijelosti priznate rješenje suda neće dostavljati već će takvi vjerovnici o sadržaju rješenja suda biti upoznati preko sudske oglasne ploče.</w:t>
      </w:r>
    </w:p>
    <w:p w:rsidRDefault="003C3462" w:rsidP="003C3462" w:rsidR="003C3462">
      <w:pPr>
        <w:jc w:val="both"/>
      </w:pPr>
    </w:p>
    <w:p w:rsidRDefault="003C3462" w:rsidP="003C3462" w:rsidR="003C3462">
      <w:pPr>
        <w:jc w:val="both"/>
      </w:pPr>
      <w:r>
        <w:t xml:space="preserve">Nakon toga stečajni </w:t>
      </w:r>
      <w:proofErr w:type="spellStart"/>
      <w:r>
        <w:t>upr</w:t>
      </w:r>
      <w:proofErr w:type="spellEnd"/>
      <w:r>
        <w:t>. iznosi kako slijedi:</w:t>
      </w:r>
    </w:p>
    <w:p w:rsidRDefault="003C3462" w:rsidP="003C3462" w:rsidR="003C3462">
      <w:pPr>
        <w:pStyle w:val="Odlomakpopisa"/>
        <w:numPr>
          <w:ilvl w:val="0"/>
          <w:numId w:val="2"/>
        </w:numPr>
        <w:jc w:val="both"/>
      </w:pPr>
      <w:r>
        <w:t xml:space="preserve">U provom višem isplatnom redu priznajem tražbinu vjerovnika </w:t>
      </w:r>
      <w:r w:rsidRPr="00650D4A">
        <w:rPr>
          <w:b/>
        </w:rPr>
        <w:t>RH - Min.</w:t>
      </w:r>
      <w:r>
        <w:t xml:space="preserve"> </w:t>
      </w:r>
      <w:r w:rsidRPr="00650D4A">
        <w:rPr>
          <w:b/>
        </w:rPr>
        <w:t>financij</w:t>
      </w:r>
      <w:r>
        <w:t>a u prijavljenom iznosu od: 676.600,11 kuna</w:t>
      </w:r>
    </w:p>
    <w:p w:rsidRDefault="003C3462" w:rsidP="003C3462" w:rsidR="003C3462">
      <w:pPr>
        <w:pStyle w:val="Odlomakpopisa"/>
        <w:numPr>
          <w:ilvl w:val="0"/>
          <w:numId w:val="2"/>
        </w:numPr>
        <w:jc w:val="both"/>
      </w:pPr>
      <w:r>
        <w:t xml:space="preserve">U drugom višem isplatnom redu priznajem tražbinu vjerovnika </w:t>
      </w:r>
      <w:proofErr w:type="spellStart"/>
      <w:r w:rsidRPr="00650D4A">
        <w:rPr>
          <w:b/>
        </w:rPr>
        <w:t>VIPnet</w:t>
      </w:r>
      <w:proofErr w:type="spellEnd"/>
      <w:r w:rsidRPr="00650D4A">
        <w:rPr>
          <w:b/>
        </w:rPr>
        <w:t xml:space="preserve"> Zagreb</w:t>
      </w:r>
      <w:r>
        <w:t xml:space="preserve"> u ukupno prijavljenom iznosu : 84.509,69 kuna.</w:t>
      </w:r>
    </w:p>
    <w:p w:rsidRDefault="003C3462" w:rsidP="003C3462" w:rsidR="003C3462">
      <w:pPr>
        <w:ind w:left="360"/>
        <w:jc w:val="both"/>
      </w:pPr>
    </w:p>
    <w:p w:rsidRDefault="003C3462" w:rsidP="003C3462" w:rsidR="003C3462">
      <w:pPr>
        <w:ind w:left="360"/>
        <w:jc w:val="both"/>
      </w:pPr>
      <w:r>
        <w:t>Više tražbina za ispitivanje nema.</w:t>
      </w:r>
    </w:p>
    <w:p w:rsidRDefault="003C3462" w:rsidP="003C3462" w:rsidR="003C3462">
      <w:pPr>
        <w:ind w:left="360"/>
        <w:jc w:val="both"/>
      </w:pPr>
    </w:p>
    <w:p w:rsidRDefault="003C3462" w:rsidP="003C3462" w:rsidR="003C3462">
      <w:pPr>
        <w:ind w:left="360"/>
        <w:jc w:val="both"/>
      </w:pPr>
      <w:r>
        <w:t xml:space="preserve">Na postavljeno pitanje vjerovnika RH Darija Jukić, stečajni </w:t>
      </w:r>
      <w:proofErr w:type="spellStart"/>
      <w:r>
        <w:t>upr</w:t>
      </w:r>
      <w:proofErr w:type="spellEnd"/>
      <w:r>
        <w:t>. ističe kako razlika između prijavljenog iznosa od. 774.960, 68 kuna i danas priznatog iznosa u prvom višem isplatnom redu od: 676.600,11 kuna predstavlja tražbinu bivših radnika stečajnih Dužnika u bruto iznosima i to iz temelja doprinosa za mirovinsko osiguranje, a što je radnicima Dužnika već priznato u bruto iznosima na prvom Ispitnom ročište i utvrđeno rješenjem suda od 02. srpnja 2015. godine.</w:t>
      </w:r>
    </w:p>
    <w:p w:rsidRDefault="003C3462" w:rsidP="003C3462" w:rsidR="003C3462">
      <w:pPr>
        <w:jc w:val="both"/>
      </w:pPr>
    </w:p>
    <w:p w:rsidRDefault="003C3462" w:rsidP="003C3462" w:rsidR="003C3462">
      <w:pPr>
        <w:pStyle w:val="Odlomakpopisa"/>
        <w:numPr>
          <w:ilvl w:val="0"/>
          <w:numId w:val="4"/>
        </w:numPr>
        <w:jc w:val="center"/>
      </w:pPr>
      <w:r>
        <w:lastRenderedPageBreak/>
        <w:t xml:space="preserve">2 - </w:t>
      </w:r>
    </w:p>
    <w:p w:rsidRDefault="003C3462" w:rsidP="003C3462" w:rsidR="003C3462">
      <w:pPr>
        <w:jc w:val="both"/>
      </w:pPr>
    </w:p>
    <w:p w:rsidRDefault="003C3462" w:rsidP="003C3462" w:rsidR="003C3462">
      <w:pPr>
        <w:jc w:val="both"/>
      </w:pPr>
      <w:r>
        <w:t>Prisutni vjerovnici upitani izjavljuju kako nitko od njih ne osporava danas priznate tražbine vjerovnika prvog i drugog višeg isplatnog reda.</w:t>
      </w:r>
    </w:p>
    <w:p w:rsidRDefault="003C3462" w:rsidP="003C3462" w:rsidR="003C3462">
      <w:pPr>
        <w:jc w:val="both"/>
      </w:pPr>
    </w:p>
    <w:p w:rsidRDefault="003C3462" w:rsidP="003C3462" w:rsidR="003C3462">
      <w:pPr>
        <w:jc w:val="both"/>
      </w:pPr>
      <w:r>
        <w:t>Pitanja i primjedbi vezano za Posebno ispitno ročište nema.</w:t>
      </w:r>
    </w:p>
    <w:p w:rsidRDefault="003C3462" w:rsidP="003C3462" w:rsidR="003C3462">
      <w:pPr>
        <w:jc w:val="both"/>
      </w:pPr>
    </w:p>
    <w:p w:rsidRDefault="003C3462" w:rsidP="003C3462" w:rsidR="003C3462">
      <w:pPr>
        <w:jc w:val="both"/>
      </w:pPr>
      <w:r>
        <w:t>Posebno Ispitno ročište dovršeno.</w:t>
      </w:r>
    </w:p>
    <w:p w:rsidRDefault="003C3462" w:rsidP="003C3462" w:rsidR="003C3462">
      <w:pPr>
        <w:jc w:val="both"/>
      </w:pPr>
    </w:p>
    <w:p w:rsidRDefault="003C3462" w:rsidP="003C3462" w:rsidR="003C3462">
      <w:pPr>
        <w:jc w:val="both"/>
      </w:pPr>
      <w:r>
        <w:t>Slijedi</w:t>
      </w:r>
    </w:p>
    <w:p w:rsidRDefault="003C3462" w:rsidP="003C3462" w:rsidR="003C3462">
      <w:pPr>
        <w:jc w:val="both"/>
      </w:pPr>
    </w:p>
    <w:p w:rsidRDefault="003C3462" w:rsidP="003C3462" w:rsidR="003C3462">
      <w:pPr>
        <w:jc w:val="center"/>
        <w:rPr>
          <w:b/>
        </w:rPr>
      </w:pPr>
      <w:r>
        <w:rPr>
          <w:b/>
        </w:rPr>
        <w:t>SKUPŠTINA VJEROVNIKA</w:t>
      </w:r>
    </w:p>
    <w:p w:rsidRDefault="003C3462" w:rsidP="003C3462" w:rsidR="003C3462">
      <w:pPr>
        <w:jc w:val="center"/>
        <w:rPr>
          <w:b/>
        </w:rPr>
      </w:pPr>
    </w:p>
    <w:p w:rsidRDefault="003C3462" w:rsidP="003C3462" w:rsidR="003C3462">
      <w:pPr>
        <w:jc w:val="both"/>
      </w:pPr>
      <w:r>
        <w:t xml:space="preserve">Stečajni </w:t>
      </w:r>
      <w:proofErr w:type="spellStart"/>
      <w:r>
        <w:t>upr</w:t>
      </w:r>
      <w:proofErr w:type="spellEnd"/>
      <w:r>
        <w:t>. ističe kako je predmet današnje Skupštine vjerovnika sukladan Dnevnom redu objavljeno u NN broj 76/15 od 10. srpnja 2015.  godina na stranici 39. a isti oglas je bio oglašen i na e-oglasnoj ploči suda.</w:t>
      </w:r>
    </w:p>
    <w:p w:rsidRDefault="003C3462" w:rsidP="003C3462" w:rsidR="003C3462">
      <w:pPr>
        <w:jc w:val="both"/>
      </w:pPr>
    </w:p>
    <w:p w:rsidRDefault="003C3462" w:rsidP="003C3462" w:rsidR="003C3462">
      <w:pPr>
        <w:pStyle w:val="Odlomakpopisa"/>
        <w:numPr>
          <w:ilvl w:val="0"/>
          <w:numId w:val="3"/>
        </w:numPr>
        <w:jc w:val="both"/>
      </w:pPr>
      <w:r>
        <w:t xml:space="preserve">Prelazi se na prvu točku Dnevnog reda pa se stečajni </w:t>
      </w:r>
      <w:proofErr w:type="spellStart"/>
      <w:r>
        <w:t>upr</w:t>
      </w:r>
      <w:proofErr w:type="spellEnd"/>
      <w:r>
        <w:t>. poziva podnijeti Izvješće sukladno istoj točki Dnevnog reda nakon čega isti iznosi sukladno svom pismenom Izvješću koje je dostavio sudu dana 15. rujna 2015. godine te se isto čita i izlaže i čini sastavni dio današnjeg Zapisnika.</w:t>
      </w:r>
    </w:p>
    <w:p w:rsidRDefault="003C3462" w:rsidP="003C3462" w:rsidR="003C3462">
      <w:pPr>
        <w:jc w:val="both"/>
      </w:pPr>
    </w:p>
    <w:p w:rsidRDefault="003C3462" w:rsidP="003C3462" w:rsidR="003C3462">
      <w:pPr>
        <w:jc w:val="both"/>
      </w:pPr>
      <w:r>
        <w:t xml:space="preserve">Prisutni vjerovnici primili su na znanje Izvješće stečajnog </w:t>
      </w:r>
      <w:proofErr w:type="spellStart"/>
      <w:r>
        <w:t>upr</w:t>
      </w:r>
      <w:proofErr w:type="spellEnd"/>
      <w:r>
        <w:t>.</w:t>
      </w:r>
    </w:p>
    <w:p w:rsidRDefault="003C3462" w:rsidP="003C3462" w:rsidR="003C3462">
      <w:pPr>
        <w:jc w:val="both"/>
      </w:pPr>
    </w:p>
    <w:p w:rsidRDefault="003C3462" w:rsidP="003C3462" w:rsidR="003C3462">
      <w:pPr>
        <w:jc w:val="both"/>
      </w:pPr>
      <w:r>
        <w:t xml:space="preserve">Prisutni zamjenik po zakona u RH Darijo Jukić iz ŽDO Split, prigovara Izvješću pošto istim Izvješćem nije obuhvaćeno i potraživanje – tražbina stečajnog Dužnika prema bivšim članovima uprave  temeljem pozajmica koje stečajni Dužnik prije otvaranja stečajnog postupka dao svojim članovima uprave a koje pozajmice u svojoj ukupnosti iznose: 2.645.617,48 kuna i to bez kamata. Nadalje ističe kako bivši direktor Dužnika u ovom stečajnom postupku iskazao kako je prije otvaranja stečajnog postupka sa računa stečajnog Dužnika bez ikakvog utemeljenja IMEX BANKA d.d. Split, Poslovnica Zadar, naplatila iznos od100.000,00 kuna radi čega je zaposlenik banke dobio otkaz pa se u Izvješću stečajnog </w:t>
      </w:r>
      <w:proofErr w:type="spellStart"/>
      <w:r>
        <w:t>upr</w:t>
      </w:r>
      <w:proofErr w:type="spellEnd"/>
      <w:r>
        <w:t xml:space="preserve">. o tom potraživanju stečajnog Dužnika prema IMEX BANCI radi povrata tog iznosa, ništa ne govori. Nadalje ističe kako stečajni </w:t>
      </w:r>
      <w:proofErr w:type="spellStart"/>
      <w:r>
        <w:t>upr</w:t>
      </w:r>
      <w:proofErr w:type="spellEnd"/>
      <w:r>
        <w:t xml:space="preserve">. nije pribavio niti potvrdio procjenu vrijednosti dionica koje stečajni Dužnik ima u trg. društvima VELEBIT OSIGURANJE d.d. Zagreb i VELEBIT ŽIVOTNO OSIGURANJE d.d. Zagreb već je samo izvijestio o  ponudi POZAVAROVARNICA SAVA d.d. Ljubljana . Stečajni </w:t>
      </w:r>
      <w:proofErr w:type="spellStart"/>
      <w:r>
        <w:t>upr</w:t>
      </w:r>
      <w:proofErr w:type="spellEnd"/>
      <w:r>
        <w:t xml:space="preserve">. je trebao provjeriti a po potrebi i procijeniti vrijednost navedenih dionica. </w:t>
      </w:r>
    </w:p>
    <w:p w:rsidRDefault="003C3462" w:rsidP="003C3462" w:rsidR="003C3462">
      <w:pPr>
        <w:jc w:val="both"/>
      </w:pPr>
    </w:p>
    <w:p w:rsidRDefault="003C3462" w:rsidP="003C3462" w:rsidR="003C3462">
      <w:pPr>
        <w:jc w:val="both"/>
      </w:pPr>
      <w:r>
        <w:t xml:space="preserve">U odnosu na gornje navode – prigovore RH, stečajni </w:t>
      </w:r>
      <w:proofErr w:type="spellStart"/>
      <w:r>
        <w:t>upr</w:t>
      </w:r>
      <w:proofErr w:type="spellEnd"/>
      <w:r>
        <w:t xml:space="preserve">. ističe kako je bivši direktor Dužnika saslušan kod ovog suda dana 28. listopada 2013. godine na okolnosti i pozajmica i obveza prema stečajnom Dužniku i to njega kao člana uprave i ostalih vlasnika društva koji su podizali te pozajmice i koji imaju obveze prema društvu, na tom ročištu je bio prisutan i zastupnik RH i na istom nisu ništa prigovarali niti su naložili stečajno </w:t>
      </w:r>
      <w:proofErr w:type="spellStart"/>
      <w:r>
        <w:t>upr</w:t>
      </w:r>
      <w:proofErr w:type="spellEnd"/>
      <w:r>
        <w:t>. poduzimanje bilo kojih radnji s tim u vezi.  Riječ je o ročištu koje je održano samo radi saslušanja Milenka Parlov kao bivšeg direktora Dužnika.</w:t>
      </w:r>
    </w:p>
    <w:p w:rsidRDefault="003C3462" w:rsidP="003C3462" w:rsidR="003C3462">
      <w:pPr>
        <w:jc w:val="both"/>
      </w:pPr>
    </w:p>
    <w:p w:rsidRDefault="003C3462" w:rsidP="003C3462" w:rsidR="003C3462">
      <w:pPr>
        <w:jc w:val="both"/>
      </w:pPr>
      <w:r>
        <w:t xml:space="preserve">Stečajni </w:t>
      </w:r>
      <w:proofErr w:type="spellStart"/>
      <w:r>
        <w:t>upr</w:t>
      </w:r>
      <w:proofErr w:type="spellEnd"/>
      <w:r>
        <w:t xml:space="preserve">. ističe kako je u svojim Izvještajima prije toga izvijestio sud i vjerovnike kako se navedene pozajmice stečajnog Dužnika prema članovima društva Dužnika ne mogu naplatiti zbog njihove nesposobnosti za vraćanje zajma pa zbog toga ni podizanje parnice nije imalo </w:t>
      </w:r>
    </w:p>
    <w:p w:rsidRDefault="003C3462" w:rsidP="003C3462" w:rsidR="003C3462">
      <w:pPr>
        <w:pStyle w:val="Odlomakpopisa"/>
        <w:numPr>
          <w:ilvl w:val="0"/>
          <w:numId w:val="4"/>
        </w:numPr>
        <w:jc w:val="center"/>
      </w:pPr>
      <w:r>
        <w:t xml:space="preserve">3 - </w:t>
      </w:r>
    </w:p>
    <w:p w:rsidRDefault="003C3462" w:rsidP="003C3462" w:rsidR="003C3462">
      <w:pPr>
        <w:jc w:val="both"/>
      </w:pPr>
    </w:p>
    <w:p w:rsidRDefault="003C3462" w:rsidP="003C3462" w:rsidR="003C3462">
      <w:pPr>
        <w:jc w:val="both"/>
      </w:pPr>
      <w:r>
        <w:t xml:space="preserve">svrhe niti su vjerovnici po tom pitanju donosili ikakve odluke.  Kada bi se radilo i o osnovanosti istog potraživanja Dužnika prema članovima društva Dužnika, i kada bi isti danas bili platežni sposobni, postoji opasnost da isti u parnici istaknu prigovor zastare, čime bi Dužnik istu parnicu izgubio i bio obvezana naplatu troškova a stečajni </w:t>
      </w:r>
      <w:proofErr w:type="spellStart"/>
      <w:r>
        <w:t>upr</w:t>
      </w:r>
      <w:proofErr w:type="spellEnd"/>
      <w:r>
        <w:t xml:space="preserve">. naglašava kako je direktor istakao da su te pozajmice korištene u korist Dužnika za tekuće poslove. No stečajni </w:t>
      </w:r>
      <w:proofErr w:type="spellStart"/>
      <w:r>
        <w:t>upr</w:t>
      </w:r>
      <w:proofErr w:type="spellEnd"/>
      <w:r>
        <w:t xml:space="preserve">. ističe kako može podnijeti kaznenu prijavu protiv bivših članova Dužnika i članova – </w:t>
      </w:r>
      <w:proofErr w:type="spellStart"/>
      <w:r>
        <w:t>udjeličara</w:t>
      </w:r>
      <w:proofErr w:type="spellEnd"/>
      <w:r>
        <w:t xml:space="preserve"> u Dužnika nadležnom državnom tijelu pa ako bude pokrenut kazneni postupak protiv istih, u tom kaznenom postupku može postaviti imovinski pravni zahtjev ali ga današnja Skupština na to mora ovlastiti.  U odnosu na iznos od 100.000,00 kuna koje bi tobože IMEX BANKA d.d. Split Poslovnica Zadar bez temelja skinula sa računa Dužnika, stečajni </w:t>
      </w:r>
      <w:proofErr w:type="spellStart"/>
      <w:r>
        <w:t>upr</w:t>
      </w:r>
      <w:proofErr w:type="spellEnd"/>
      <w:r>
        <w:t xml:space="preserve">. ističe kako o tome nema dokaza u knjigama Dužnika ali mu i za takvo </w:t>
      </w:r>
      <w:proofErr w:type="spellStart"/>
      <w:r>
        <w:t>utuženje</w:t>
      </w:r>
      <w:proofErr w:type="spellEnd"/>
      <w:r>
        <w:t xml:space="preserve"> treba potvrda Skupštine vjerovnika</w:t>
      </w:r>
    </w:p>
    <w:p w:rsidRDefault="003C3462" w:rsidP="003C3462" w:rsidR="003C3462">
      <w:pPr>
        <w:jc w:val="both"/>
      </w:pPr>
    </w:p>
    <w:p w:rsidRDefault="003C3462" w:rsidP="003C3462" w:rsidR="003C3462">
      <w:pPr>
        <w:jc w:val="both"/>
      </w:pPr>
      <w:r>
        <w:t xml:space="preserve">U odnosu na očitovanja stečajnog </w:t>
      </w:r>
      <w:proofErr w:type="spellStart"/>
      <w:r>
        <w:t>upr</w:t>
      </w:r>
      <w:proofErr w:type="spellEnd"/>
      <w:r>
        <w:t xml:space="preserve">. na prigovor ovog vjerovnika,  </w:t>
      </w:r>
      <w:proofErr w:type="spellStart"/>
      <w:r>
        <w:t>zz</w:t>
      </w:r>
      <w:proofErr w:type="spellEnd"/>
      <w:r>
        <w:t xml:space="preserve"> vjerovnika RH isto osporava u cijelosti neosnovana. U prvom redu stečajnom </w:t>
      </w:r>
      <w:proofErr w:type="spellStart"/>
      <w:r>
        <w:t>upr</w:t>
      </w:r>
      <w:proofErr w:type="spellEnd"/>
      <w:r>
        <w:t xml:space="preserve">. nije potrebno ovlaštenje Skupštine za podnošenje kaznene prijave, štoviše prema ovlaštenju prema SZ to je dužan učiniti.  Skreće se pažnja stečajnom </w:t>
      </w:r>
      <w:proofErr w:type="spellStart"/>
      <w:r>
        <w:t>upr</w:t>
      </w:r>
      <w:proofErr w:type="spellEnd"/>
      <w:r>
        <w:t xml:space="preserve">. na zaključak suda od 12. rujna 2013. godine u kojem stoji kako će se nakon izvođenja dokaza saslušanjem Milenka Parlov posebnim zaključkom stečajnom </w:t>
      </w:r>
      <w:proofErr w:type="spellStart"/>
      <w:r>
        <w:t>upr</w:t>
      </w:r>
      <w:proofErr w:type="spellEnd"/>
      <w:r>
        <w:t xml:space="preserve">. izdati dodatne upute u ovom stečajnom postupku. neistinita je tvrdnja stečajnog </w:t>
      </w:r>
      <w:proofErr w:type="spellStart"/>
      <w:r>
        <w:t>upr</w:t>
      </w:r>
      <w:proofErr w:type="spellEnd"/>
      <w:r>
        <w:t xml:space="preserve">. kako vjerovnici prilikom ispitivanja </w:t>
      </w:r>
      <w:proofErr w:type="spellStart"/>
      <w:r>
        <w:t>zz</w:t>
      </w:r>
      <w:proofErr w:type="spellEnd"/>
      <w:r>
        <w:t xml:space="preserve"> Milenka Parlov nisu imali primjedbi. Naime ne radi se o radnji u odnosu na koju bi vjerovnici imali primjedbi, pa se utoliko ukazuje stečajnom </w:t>
      </w:r>
      <w:proofErr w:type="spellStart"/>
      <w:r>
        <w:t>upr</w:t>
      </w:r>
      <w:proofErr w:type="spellEnd"/>
      <w:r>
        <w:t xml:space="preserve">. na pitanje ovog vjerovnika udjelu koji se odnosi </w:t>
      </w:r>
      <w:proofErr w:type="spellStart"/>
      <w:r>
        <w:t>an</w:t>
      </w:r>
      <w:proofErr w:type="spellEnd"/>
      <w:r>
        <w:t xml:space="preserve"> isplatu pozajmica. Upravo u svom odgovoru raniji </w:t>
      </w:r>
      <w:proofErr w:type="spellStart"/>
      <w:r>
        <w:t>zz</w:t>
      </w:r>
      <w:proofErr w:type="spellEnd"/>
      <w:r>
        <w:t xml:space="preserve"> Dužnika navodi kako je on bio ovlašten podizati gotovinu, da se to uredno evidentiralo u knjigama blagajne, da se vodilo kompletno blagajničko poslovanje i da se sva dokumentacija nalazi u poslovnom prostoru u Splitu, </w:t>
      </w:r>
      <w:proofErr w:type="spellStart"/>
      <w:r>
        <w:t>Smiljanićeva</w:t>
      </w:r>
      <w:proofErr w:type="spellEnd"/>
      <w:r>
        <w:t xml:space="preserve"> 2 u vlasništvu Ljubice </w:t>
      </w:r>
      <w:proofErr w:type="spellStart"/>
      <w:r>
        <w:t>Žuljević</w:t>
      </w:r>
      <w:proofErr w:type="spellEnd"/>
      <w:r>
        <w:t xml:space="preserve">. Rukovodeći se time stečajni </w:t>
      </w:r>
      <w:proofErr w:type="spellStart"/>
      <w:r>
        <w:t>upr</w:t>
      </w:r>
      <w:proofErr w:type="spellEnd"/>
      <w:r>
        <w:t xml:space="preserve">. je bio dužan preuzeti ovu dokumentaciju, ispitati istinitost tvrdnji </w:t>
      </w:r>
      <w:proofErr w:type="spellStart"/>
      <w:r>
        <w:t>zz</w:t>
      </w:r>
      <w:proofErr w:type="spellEnd"/>
      <w:r>
        <w:t xml:space="preserve"> i ovoj Skupštini predočiti zaključak u tom dijelu. zaključno ovaj vjerovnik ukazuje stečajnom </w:t>
      </w:r>
      <w:proofErr w:type="spellStart"/>
      <w:r>
        <w:t>upr</w:t>
      </w:r>
      <w:proofErr w:type="spellEnd"/>
      <w:r>
        <w:t xml:space="preserve">. kako na stranici 4. Izvješća od 09. rujna 2013. godine pod točkom D. upravitelj navodi "eventualna naplata-povrat </w:t>
      </w:r>
      <w:proofErr w:type="spellStart"/>
      <w:r>
        <w:t>datih</w:t>
      </w:r>
      <w:proofErr w:type="spellEnd"/>
      <w:r>
        <w:t xml:space="preserve"> pozajmica članovima uprave u iznosu od 2.645.617,48 kn će biti vrlo neizvjesna i dugotrajna". I uz ovakvi stav upravitelja proizlazio kako on dvoji o ovoj tražbini, odnosno njenoj vjerodostojnosti već samo ukazuje na dugotrajnost postupak i neizvjesnost naplate.</w:t>
      </w:r>
    </w:p>
    <w:p w:rsidRDefault="003C3462" w:rsidP="003C3462" w:rsidR="003C3462">
      <w:pPr>
        <w:jc w:val="both"/>
      </w:pPr>
    </w:p>
    <w:p w:rsidRDefault="003C3462" w:rsidP="003C3462" w:rsidR="003C3462">
      <w:pPr>
        <w:jc w:val="both"/>
      </w:pPr>
      <w:r>
        <w:t xml:space="preserve">Više pitanja i primjedbi za Izvješće stečajnog </w:t>
      </w:r>
      <w:proofErr w:type="spellStart"/>
      <w:r>
        <w:t>upr</w:t>
      </w:r>
      <w:proofErr w:type="spellEnd"/>
      <w:r>
        <w:t>. nema.</w:t>
      </w:r>
    </w:p>
    <w:p w:rsidRDefault="003C3462" w:rsidP="003C3462" w:rsidR="003C3462">
      <w:pPr>
        <w:jc w:val="both"/>
      </w:pPr>
    </w:p>
    <w:p w:rsidRDefault="003C3462" w:rsidP="003C3462" w:rsidR="003C3462">
      <w:pPr>
        <w:pStyle w:val="Odlomakpopisa"/>
        <w:numPr>
          <w:ilvl w:val="0"/>
          <w:numId w:val="3"/>
        </w:numPr>
        <w:jc w:val="both"/>
      </w:pPr>
      <w:r>
        <w:t xml:space="preserve">Prelazi se na drugu točku Dnevnog reda u sklopu koje točke stečajni sudac upoznaje prisutne kako vjerovnici danas trebaju donijeti Odluku o prodaji i načinu prodaje imovine Dužnika radi unovčenja iste. Vjerovnici se upozoravaju sa procjenom nekretnine u Novoj Gradiški koju je procjenu izradi sudski vještak Igor Babić i sudu dostavio svoje </w:t>
      </w:r>
      <w:proofErr w:type="spellStart"/>
      <w:r>
        <w:t>vještvo</w:t>
      </w:r>
      <w:proofErr w:type="spellEnd"/>
      <w:r>
        <w:t xml:space="preserve"> dana 18. lipnja 2014. godine. Na istoj nekretnini ima založno pravo RH pa se primjerak istog </w:t>
      </w:r>
      <w:proofErr w:type="spellStart"/>
      <w:r>
        <w:t>vještva</w:t>
      </w:r>
      <w:proofErr w:type="spellEnd"/>
      <w:r>
        <w:t xml:space="preserve"> uručuje prisutnom Dariju Jukić ako zastupnik vjerovnika RH. Stečajni sudac predlaže početnu prodajnu cijenu nekretnine odrediti  u visini kako je to odredio vještak Igor Balić, strojeve prodavati po cijeni koje ej odredio sudski vještak Krunoslav </w:t>
      </w:r>
      <w:proofErr w:type="spellStart"/>
      <w:r>
        <w:t>Ormuš</w:t>
      </w:r>
      <w:proofErr w:type="spellEnd"/>
      <w:r>
        <w:t xml:space="preserve"> na zahtjev </w:t>
      </w:r>
      <w:proofErr w:type="spellStart"/>
      <w:r>
        <w:t>razlučnog</w:t>
      </w:r>
      <w:proofErr w:type="spellEnd"/>
      <w:r>
        <w:t xml:space="preserve"> vjerovnika HYPO ALPE-ADRIA-BANK d.d. a u tu cijenu stečajni </w:t>
      </w:r>
      <w:proofErr w:type="spellStart"/>
      <w:r>
        <w:t>upr</w:t>
      </w:r>
      <w:proofErr w:type="spellEnd"/>
      <w:r>
        <w:t xml:space="preserve">. predlaže uključiti i prodaju vozila IVECO reg. oznake ST712 OA, iako isto nije obuhvaćeno. Stečajni </w:t>
      </w:r>
      <w:proofErr w:type="spellStart"/>
      <w:r>
        <w:t>upr</w:t>
      </w:r>
      <w:proofErr w:type="spellEnd"/>
      <w:r>
        <w:t xml:space="preserve">. ističe kako je jučer primio ponudu društva DETONATOR d.o.o. Gornja Vrba za kupnju stroja za razminiranje zajedno sa svom opremom i za kupnju tog stroja nudi cijenu od </w:t>
      </w:r>
    </w:p>
    <w:p w:rsidRDefault="003C3462" w:rsidP="003C3462" w:rsidR="003C3462">
      <w:pPr>
        <w:ind w:left="360"/>
        <w:jc w:val="center"/>
      </w:pPr>
      <w:r>
        <w:t xml:space="preserve">– 4 - </w:t>
      </w:r>
    </w:p>
    <w:p w:rsidRDefault="003C3462" w:rsidP="003C3462" w:rsidR="003C3462">
      <w:pPr>
        <w:ind w:left="360"/>
        <w:jc w:val="both"/>
      </w:pPr>
    </w:p>
    <w:p w:rsidRDefault="003C3462" w:rsidP="003C3462" w:rsidR="003C3462">
      <w:pPr>
        <w:ind w:left="360"/>
        <w:jc w:val="both"/>
      </w:pPr>
      <w:r>
        <w:t xml:space="preserve">300.000,00 kuna a ujedno nudi kupnju vozila IVECO  ST 712 OA za cijenu od 10.000,00 kuna, sveukupno 310.000,00 kuna. ističe kako se navedeni stroj i vozilo nalaze u zakupu kod istog društva DETONATOR d.o.o., koji su u svom Izvješću opisali što su sve uložili za popravak istog stroja. U odnosu na stroj – bager za razminiranje GSV SENEBODEN 15 C, stečajni </w:t>
      </w:r>
      <w:proofErr w:type="spellStart"/>
      <w:r>
        <w:t>upr</w:t>
      </w:r>
      <w:proofErr w:type="spellEnd"/>
      <w:r>
        <w:t xml:space="preserve">. ističe kako mu nije poznato na kojoj se lokaciji isti stroj nalazi a poznato mu je da se stroj nalazi u posjedu HYPO ALPE-ADRIA-BANK d.d. koji je prvi prijavio </w:t>
      </w:r>
      <w:proofErr w:type="spellStart"/>
      <w:r>
        <w:t>razlučno</w:t>
      </w:r>
      <w:proofErr w:type="spellEnd"/>
      <w:r>
        <w:t xml:space="preserve"> pravo pa predlaže isti stroj procIjeniti nakon što ga pronađe. U odnosu na dionice o kojima je u Izvješću riječ stečajni </w:t>
      </w:r>
      <w:proofErr w:type="spellStart"/>
      <w:r>
        <w:t>upr</w:t>
      </w:r>
      <w:proofErr w:type="spellEnd"/>
      <w:r>
        <w:t>. predlaže prihvatiti ponudu društva  POZAVAROVARNICA SAVA d.d. Ljubljana.</w:t>
      </w:r>
    </w:p>
    <w:p w:rsidRDefault="003C3462" w:rsidP="003C3462" w:rsidR="003C3462">
      <w:pPr>
        <w:jc w:val="both"/>
      </w:pPr>
      <w:r>
        <w:t xml:space="preserve"> </w:t>
      </w:r>
    </w:p>
    <w:p w:rsidRDefault="003C3462" w:rsidP="003C3462" w:rsidR="003C3462">
      <w:pPr>
        <w:jc w:val="both"/>
      </w:pPr>
      <w:r>
        <w:t xml:space="preserve">Prisutni zastupnik po zakonu RH ističe kako je procjena  tržišne vrijednosti nekretnine u vlasništvu stečajnog Dužnika na kojem ovaj vjerovnik ima upisano </w:t>
      </w:r>
      <w:proofErr w:type="spellStart"/>
      <w:r>
        <w:t>razlučno</w:t>
      </w:r>
      <w:proofErr w:type="spellEnd"/>
      <w:r>
        <w:t xml:space="preserve"> pravo sačinjena prije uredbe o procjeni vrijednosti nekretnina,  a svakako prije zakona o procjeni vrijednosti nekretnina s čim u vezi predlaže cijeneći protok vremena vještaka Igora Babića pozvati da ne revidira svoje </w:t>
      </w:r>
      <w:proofErr w:type="spellStart"/>
      <w:r>
        <w:t>vještvo</w:t>
      </w:r>
      <w:proofErr w:type="spellEnd"/>
      <w:r>
        <w:t xml:space="preserve"> u skladu sa Zakonom o procjeni vrijednosti nekretnina. I nakon što isti to učini  primjerak iste dopune </w:t>
      </w:r>
      <w:proofErr w:type="spellStart"/>
      <w:r>
        <w:t>vještva</w:t>
      </w:r>
      <w:proofErr w:type="spellEnd"/>
      <w:r>
        <w:t xml:space="preserve"> dostaviti </w:t>
      </w:r>
      <w:proofErr w:type="spellStart"/>
      <w:r>
        <w:t>razlučnom</w:t>
      </w:r>
      <w:proofErr w:type="spellEnd"/>
      <w:r>
        <w:t xml:space="preserve"> vjerovniku na izjašnjenje ali se odluka o prodaji mora sada donijeti. U odnosu na strojeve nema ništa za reći. U odnosu na dionice o kojima je riječ i po uvjetom da je ponuda SAVA RE Rijeka d.d. uistinu upućena svim dioničarima i po daljnjim uvjetom da je istinit navod o vrednovanju dionica tvrtke DELOIDDE d.o.o. Zagreb i BDO REVIZIJA d.o.o. Zagreb ne protivi se prihvaćanju ponude. Cijeneći pri tom činjenicu kako se radi o teško unovčivoj imovini, a prema navodu stečajnog </w:t>
      </w:r>
      <w:proofErr w:type="spellStart"/>
      <w:r>
        <w:t>upr</w:t>
      </w:r>
      <w:proofErr w:type="spellEnd"/>
      <w:r>
        <w:t xml:space="preserve">. kojem se zadnji put trgovalo još tamo 2011. godine a ne i kasnije.  </w:t>
      </w:r>
    </w:p>
    <w:p w:rsidRDefault="003C3462" w:rsidP="003C3462" w:rsidR="003C3462">
      <w:pPr>
        <w:jc w:val="center"/>
        <w:rPr>
          <w:b/>
        </w:rPr>
      </w:pPr>
    </w:p>
    <w:p w:rsidRDefault="003C3462" w:rsidP="003C3462" w:rsidR="003C3462">
      <w:pPr>
        <w:jc w:val="center"/>
        <w:rPr>
          <w:b/>
        </w:rPr>
      </w:pPr>
    </w:p>
    <w:p w:rsidRDefault="003C3462" w:rsidP="003C3462" w:rsidR="003C3462">
      <w:pPr>
        <w:jc w:val="both"/>
      </w:pPr>
      <w:r>
        <w:t>Nakon toga  prisutni vjerovnici nakon kraće rasprave jednoglasno donose slijedeće</w:t>
      </w:r>
    </w:p>
    <w:p w:rsidRDefault="003C3462" w:rsidP="003C3462" w:rsidR="003C3462">
      <w:pPr>
        <w:jc w:val="both"/>
      </w:pPr>
    </w:p>
    <w:p w:rsidRDefault="003C3462" w:rsidP="003C3462" w:rsidR="003C3462">
      <w:pPr>
        <w:jc w:val="center"/>
      </w:pPr>
      <w:r>
        <w:t>ODLUKE</w:t>
      </w:r>
    </w:p>
    <w:p w:rsidRDefault="003C3462" w:rsidP="003C3462" w:rsidR="003C3462">
      <w:pPr>
        <w:jc w:val="both"/>
      </w:pPr>
    </w:p>
    <w:p w:rsidRDefault="003C3462" w:rsidP="003C3462" w:rsidR="003C3462">
      <w:pPr>
        <w:jc w:val="center"/>
        <w:rPr>
          <w:b/>
        </w:rPr>
      </w:pPr>
    </w:p>
    <w:p w:rsidRDefault="003C3462" w:rsidP="003C3462" w:rsidR="003C3462" w:rsidRPr="004E10C9">
      <w:pPr>
        <w:pStyle w:val="Odlomakpopisa"/>
        <w:numPr>
          <w:ilvl w:val="0"/>
          <w:numId w:val="5"/>
        </w:numPr>
        <w:jc w:val="both"/>
        <w:rPr>
          <w:b/>
        </w:rPr>
      </w:pPr>
      <w:r>
        <w:t>O</w:t>
      </w:r>
      <w:r w:rsidRPr="004E10C9">
        <w:t>dlučuje se prodati nekretnina Dužnika</w:t>
      </w:r>
      <w:r>
        <w:rPr>
          <w:b/>
        </w:rPr>
        <w:t xml:space="preserve"> </w:t>
      </w:r>
      <w:r w:rsidRPr="002E5ADD">
        <w:t>koja se nalazi</w:t>
      </w:r>
      <w:r>
        <w:rPr>
          <w:b/>
        </w:rPr>
        <w:t xml:space="preserve"> </w:t>
      </w:r>
      <w:r>
        <w:t xml:space="preserve">u Novoj Gradiški s tim da će se prethodno po stečajnom sucu zatražiti dopuna </w:t>
      </w:r>
      <w:proofErr w:type="spellStart"/>
      <w:r>
        <w:t>vještva</w:t>
      </w:r>
      <w:proofErr w:type="spellEnd"/>
      <w:r>
        <w:t xml:space="preserve"> vještaka Igora Babić o današnjoj vrijednosti te nekretnine sukladnom novo Zakonu o procjeni nekretnina i po zakonskim propisima s tim u vezi te nakon što se o tome pismeno očituje </w:t>
      </w:r>
      <w:proofErr w:type="spellStart"/>
      <w:r>
        <w:t>razlučni</w:t>
      </w:r>
      <w:proofErr w:type="spellEnd"/>
      <w:r>
        <w:t xml:space="preserve"> vjerovnika.</w:t>
      </w:r>
    </w:p>
    <w:p w:rsidRDefault="003C3462" w:rsidP="003C3462" w:rsidR="003C3462" w:rsidRPr="002E5ADD">
      <w:pPr>
        <w:pStyle w:val="Odlomakpopisa"/>
        <w:numPr>
          <w:ilvl w:val="0"/>
          <w:numId w:val="5"/>
        </w:numPr>
        <w:jc w:val="both"/>
        <w:rPr>
          <w:b/>
        </w:rPr>
      </w:pPr>
      <w:r>
        <w:t xml:space="preserve">Odlučuje se prodati stroj za razminiranje DALMATINO model MLATILICA god. </w:t>
      </w:r>
      <w:proofErr w:type="spellStart"/>
      <w:r>
        <w:t>proiz</w:t>
      </w:r>
      <w:proofErr w:type="spellEnd"/>
      <w:r>
        <w:t xml:space="preserve">. 2008., po procijenjenoj vrijednosti o 650.000,00 kuna plus PDV, zajedeno sa vozilom IVECO DALI, s tim da se vozilo IVEXCO prethodno procjeni po vještaku Krunoslav </w:t>
      </w:r>
      <w:proofErr w:type="spellStart"/>
      <w:r>
        <w:t>Ormuš</w:t>
      </w:r>
      <w:proofErr w:type="spellEnd"/>
      <w:r>
        <w:t>.</w:t>
      </w:r>
    </w:p>
    <w:p w:rsidRDefault="003C3462" w:rsidP="003C3462" w:rsidR="003C3462" w:rsidRPr="002E5ADD">
      <w:pPr>
        <w:pStyle w:val="Odlomakpopisa"/>
        <w:numPr>
          <w:ilvl w:val="0"/>
          <w:numId w:val="5"/>
        </w:numPr>
        <w:jc w:val="both"/>
        <w:rPr>
          <w:b/>
        </w:rPr>
      </w:pPr>
      <w:r>
        <w:t xml:space="preserve">Odlučuje s prodati stroj za razminiranje GHSR SENEBODEN 15 C nakon što se isto procjeni po vještaku Krunoslav </w:t>
      </w:r>
      <w:proofErr w:type="spellStart"/>
      <w:r>
        <w:t>Ormuš</w:t>
      </w:r>
      <w:proofErr w:type="spellEnd"/>
      <w:r>
        <w:t>.</w:t>
      </w:r>
    </w:p>
    <w:p w:rsidRDefault="003C3462" w:rsidP="003C3462" w:rsidR="003C3462">
      <w:pPr>
        <w:pStyle w:val="Odlomakpopisa"/>
        <w:numPr>
          <w:ilvl w:val="0"/>
          <w:numId w:val="5"/>
        </w:numPr>
        <w:ind w:left="360"/>
        <w:jc w:val="both"/>
      </w:pPr>
      <w:r>
        <w:t xml:space="preserve">Odlučuje se prodati dionice koje Dužnik ima u društvu VELEBIT OSIGURANJE d.d. Zagreb i VELEBIT ŽIVOTNO OSIGURANJE </w:t>
      </w:r>
      <w:proofErr w:type="spellStart"/>
      <w:r>
        <w:t>d.d</w:t>
      </w:r>
      <w:proofErr w:type="spellEnd"/>
      <w:r>
        <w:t xml:space="preserve"> Zagreb, po ponuđenoj cijeni od strane društva POZAVAROVARNICA SAVA d.d. Ljubljana i to prodati istome društvu POZAVAROVARNICA SAVA d.d. Ljubljana po njihovoj ponuđenoj cijeni uz uvjet da stečajnom </w:t>
      </w:r>
      <w:proofErr w:type="spellStart"/>
      <w:r>
        <w:t>upr</w:t>
      </w:r>
      <w:proofErr w:type="spellEnd"/>
      <w:r>
        <w:t xml:space="preserve">. prije sklapanja Ugovora o prodaji neposrednom pogodbom dostave dokaz da su o namjeravanoj kupnji  istih dionica obavijestili sve ostale dioničare društva VELEBIT OSIGURANJE d.d. Zagreb i VELEBIT ŽIVOTNO OSIGURANJE d.d. Zagreb i po daljnjim uvjetom da stečajnom </w:t>
      </w:r>
      <w:proofErr w:type="spellStart"/>
      <w:r>
        <w:t>upr</w:t>
      </w:r>
      <w:proofErr w:type="spellEnd"/>
      <w:r>
        <w:t xml:space="preserve">. dokažu potvrdu revizorske kuće o vrijednosti istih </w:t>
      </w:r>
    </w:p>
    <w:p w:rsidRDefault="003C3462" w:rsidP="003C3462" w:rsidR="003C3462">
      <w:pPr>
        <w:ind w:left="360"/>
        <w:jc w:val="center"/>
      </w:pPr>
      <w:r>
        <w:t xml:space="preserve">– 5 - </w:t>
      </w:r>
    </w:p>
    <w:p w:rsidRDefault="003C3462" w:rsidP="003C3462" w:rsidR="003C3462">
      <w:pPr>
        <w:ind w:left="360"/>
        <w:jc w:val="both"/>
      </w:pPr>
    </w:p>
    <w:p w:rsidRDefault="003C3462" w:rsidP="003C3462" w:rsidR="003C3462">
      <w:pPr>
        <w:ind w:left="360"/>
        <w:jc w:val="both"/>
      </w:pPr>
      <w:r>
        <w:t xml:space="preserve">dionica  po ponuđenom iznosu a ako isti to ne dokažu, neće im se prodati dionice neposrednom pogodbom već će se i dionice prodavati u ovom postupku javnom dražbom.  Prodaja svega gore navedenog provest će se javnom dražbom uz prethodno prikupljanje pismenih ponuda, početna cijena bit će ona iz </w:t>
      </w:r>
      <w:proofErr w:type="spellStart"/>
      <w:r>
        <w:t>vještva</w:t>
      </w:r>
      <w:proofErr w:type="spellEnd"/>
      <w:r>
        <w:t xml:space="preserve"> vještaka. Ostali uvjeti oglasa jesu oni koji su </w:t>
      </w:r>
      <w:proofErr w:type="spellStart"/>
      <w:r>
        <w:t>uobičajni</w:t>
      </w:r>
      <w:proofErr w:type="spellEnd"/>
      <w:r>
        <w:t xml:space="preserve"> u stečajnom postupku. Prije oglašavanja prodaje stečajni sudac treba donijeti rješenje o prodaji i o uvjetima i načinu prodaje., </w:t>
      </w:r>
    </w:p>
    <w:p w:rsidRDefault="003C3462" w:rsidP="003C3462" w:rsidR="003C3462" w:rsidRPr="00847BBF">
      <w:pPr>
        <w:ind w:left="360"/>
        <w:jc w:val="both"/>
        <w:rPr>
          <w:b/>
        </w:rPr>
      </w:pPr>
      <w:r>
        <w:t>.</w:t>
      </w:r>
    </w:p>
    <w:p w:rsidRDefault="003C3462" w:rsidP="003C3462" w:rsidR="003C3462" w:rsidRPr="00847BBF">
      <w:pPr>
        <w:pStyle w:val="Odlomakpopisa"/>
        <w:numPr>
          <w:ilvl w:val="0"/>
          <w:numId w:val="3"/>
        </w:numPr>
        <w:jc w:val="both"/>
        <w:rPr>
          <w:b/>
        </w:rPr>
      </w:pPr>
      <w:r w:rsidRPr="00847BBF">
        <w:t xml:space="preserve">Prelazi se na točku tri Dnevnog reda  u sklopu koje točke prisutni vjerovnici upućuju stečajnog </w:t>
      </w:r>
      <w:proofErr w:type="spellStart"/>
      <w:r w:rsidRPr="00847BBF">
        <w:t>upr</w:t>
      </w:r>
      <w:proofErr w:type="spellEnd"/>
      <w:r w:rsidRPr="00847BBF">
        <w:t>. provjeriti istinitost</w:t>
      </w:r>
      <w:r>
        <w:t xml:space="preserve"> pozajmica koje je stečajni Dužnik davao članovima uprave ili </w:t>
      </w:r>
      <w:proofErr w:type="spellStart"/>
      <w:r>
        <w:t>udjeličarima</w:t>
      </w:r>
      <w:proofErr w:type="spellEnd"/>
      <w:r>
        <w:t xml:space="preserve"> Dužnika prije otvaranja ovog stečajnog postupka, datume istih pozajmica, eventualno zastupanje zastare, povrat tih pozajmica te naplativost istih od onih koji su ih primili a isto tako da provjeri naplativost iznosa od 100.000,00 kuna od IMEX BANKE d.d. Split koji je ona bez ikakvog pravnog temelja skinula sa računa Dužnika prema ranijoj tvrdnji </w:t>
      </w:r>
      <w:proofErr w:type="spellStart"/>
      <w:r>
        <w:t>zz</w:t>
      </w:r>
      <w:proofErr w:type="spellEnd"/>
      <w:r>
        <w:t xml:space="preserve"> i naplativost istog iznosa od IMEX BANKE d.d. Split s obzirom na protek vremena (opasnost </w:t>
      </w:r>
      <w:proofErr w:type="spellStart"/>
      <w:r>
        <w:t>nastupjele</w:t>
      </w:r>
      <w:proofErr w:type="spellEnd"/>
      <w:r>
        <w:t xml:space="preserve"> zastare).</w:t>
      </w:r>
    </w:p>
    <w:p w:rsidRDefault="003C3462" w:rsidP="003C3462" w:rsidR="003C3462" w:rsidRPr="00847BBF">
      <w:pPr>
        <w:jc w:val="both"/>
      </w:pPr>
    </w:p>
    <w:p w:rsidRDefault="003C3462" w:rsidP="003C3462" w:rsidR="003C3462" w:rsidRPr="00847BBF">
      <w:pPr>
        <w:jc w:val="both"/>
      </w:pPr>
      <w:r>
        <w:t>V</w:t>
      </w:r>
      <w:r w:rsidRPr="00847BBF">
        <w:t>iše Odluka za donošenje nema.</w:t>
      </w:r>
    </w:p>
    <w:p w:rsidRDefault="003C3462" w:rsidP="003C3462" w:rsidR="003C3462" w:rsidRPr="00847BBF">
      <w:pPr>
        <w:jc w:val="both"/>
      </w:pPr>
    </w:p>
    <w:p w:rsidRDefault="003C3462" w:rsidP="003C3462" w:rsidR="003C3462" w:rsidRPr="00847BBF">
      <w:pPr>
        <w:jc w:val="both"/>
      </w:pPr>
      <w:r>
        <w:t>P</w:t>
      </w:r>
      <w:r w:rsidRPr="00847BBF">
        <w:t>itanj</w:t>
      </w:r>
      <w:r>
        <w:t>a</w:t>
      </w:r>
      <w:r w:rsidRPr="00847BBF">
        <w:t xml:space="preserve"> i primjedbi ne</w:t>
      </w:r>
      <w:r>
        <w:t>m</w:t>
      </w:r>
      <w:r w:rsidRPr="00847BBF">
        <w:t>a.</w:t>
      </w:r>
    </w:p>
    <w:p w:rsidRDefault="003C3462" w:rsidP="003C3462" w:rsidR="003C3462">
      <w:pPr>
        <w:jc w:val="both"/>
        <w:rPr>
          <w:b/>
        </w:rPr>
      </w:pPr>
    </w:p>
    <w:p w:rsidRDefault="003C3462" w:rsidP="003C3462" w:rsidR="003C3462">
      <w:pPr>
        <w:jc w:val="both"/>
      </w:pPr>
      <w:r>
        <w:t>Izvještajno ročište dovršeno.</w:t>
      </w:r>
    </w:p>
    <w:p w:rsidRDefault="003C3462" w:rsidP="003C3462" w:rsidR="003C3462">
      <w:pPr>
        <w:jc w:val="both"/>
      </w:pPr>
    </w:p>
    <w:p w:rsidRDefault="003C3462" w:rsidP="003C3462" w:rsidR="003C3462">
      <w:pPr>
        <w:jc w:val="both"/>
      </w:pPr>
      <w:r>
        <w:t>Dovršeno u 13,20    sati.</w:t>
      </w:r>
    </w:p>
    <w:p w:rsidRDefault="003C3462" w:rsidP="003C3462" w:rsidR="003C3462">
      <w:pPr>
        <w:jc w:val="both"/>
      </w:pPr>
    </w:p>
    <w:p w:rsidRDefault="003C3462" w:rsidP="003C3462" w:rsidR="003C3462" w:rsidRPr="00E47754">
      <w:pPr>
        <w:jc w:val="both"/>
      </w:pPr>
      <w:r>
        <w:t>Zapisničar                          Stečajni sudac                   Stečajni upravitelj                 Stranke</w:t>
      </w:r>
    </w:p>
    <w:p w:rsidRDefault="003C3462" w:rsidP="003C3462" w:rsidR="003C3462">
      <w:pPr>
        <w:jc w:val="both"/>
      </w:pPr>
    </w:p>
    <w:p w:rsidRDefault="003C3462" w:rsidP="003C3462" w:rsidR="003C3462">
      <w:pPr>
        <w:jc w:val="both"/>
      </w:pPr>
    </w:p>
    <w:p w:rsidRDefault="00704E2C" w:rsidR="00704E2C"/>
    <w:sectPr w:rsidR="00704E2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DCE0CCB"/>
    <w:multiLevelType w:val="hybridMultilevel"/>
    <w:tmpl w:val="CF8E3840"/>
    <w:lvl w:tplc="703080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2280CEC"/>
    <w:multiLevelType w:val="hybridMultilevel"/>
    <w:tmpl w:val="886AEEF6"/>
    <w:lvl w:tplc="D950557A"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0BB3882"/>
    <w:multiLevelType w:val="hybridMultilevel"/>
    <w:tmpl w:val="9992EE7E"/>
    <w:lvl w:tplc="05F6EBD2"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ACA27AA"/>
    <w:multiLevelType w:val="hybridMultilevel"/>
    <w:tmpl w:val="2ECE099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1C91CBB"/>
    <w:multiLevelType w:val="hybridMultilevel"/>
    <w:tmpl w:val="E658802C"/>
    <w:lvl w:tplc="7F183D82"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1"/>
  </w:num>
  <w:num w:numId="3">
    <w:abstractNumId w:val="4"/>
  </w:num>
  <w:num w:numId="4">
    <w:abstractNumId w:val="0"/>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3462"/>
    <w:rsid w:val="00317EA1"/>
    <w:rsid w:val="003C3462"/>
    <w:rsid w:val="00704E2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C3462"/>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C3462"/>
    <w:pPr>
      <w:ind w:left="720"/>
      <w:contextualSpacing/>
    </w:pPr>
  </w:style>
  <w:style w:styleId="Tekstrezerviranogmjesta" w:type="character">
    <w:name w:val="Placeholder Text"/>
    <w:basedOn w:val="Zadanifontodlomka"/>
    <w:uiPriority w:val="99"/>
    <w:semiHidden/>
    <w:rsid w:val="00317EA1"/>
    <w:rPr>
      <w:color w:val="808080"/>
      <w:bdr w:space="0" w:sz="0" w:color="auto" w:val="none"/>
      <w:shd w:fill="auto" w:color="auto" w:val="clear"/>
    </w:rPr>
  </w:style>
  <w:style w:customStyle="true" w:styleId="eSPISCCParagraphDefaultFont" w:type="character">
    <w:name w:val="eSPIS_CC_Paragraph Default Font"/>
    <w:basedOn w:val="Zadanifontodlomka"/>
    <w:rsid w:val="00317EA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17EA1"/>
    <w:rPr>
      <w:b/>
      <w:bdr w:space="0" w:sz="0" w:color="auto" w:val="none"/>
      <w:shd w:fill="FFFFCC" w:color="auto" w:val="clear"/>
      <w:lang w:val="hr-HR"/>
    </w:rPr>
  </w:style>
  <w:style w:customStyle="true" w:styleId="PozadinaSvijetloCrvena" w:type="character">
    <w:name w:val="Pozadina_SvijetloCrvena"/>
    <w:basedOn w:val="eSPISCCParagraphDefaultFont"/>
    <w:rsid w:val="00317EA1"/>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17EA1"/>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C3462"/>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C3462"/>
    <w:pPr>
      <w:ind w:left="720"/>
      <w:contextualSpacing/>
    </w:pPr>
  </w:style>
  <w:style w:styleId="Tekstrezerviranogmjesta" w:type="character">
    <w:name w:val="Placeholder Text"/>
    <w:basedOn w:val="Zadanifontodlomka"/>
    <w:uiPriority w:val="99"/>
    <w:semiHidden/>
    <w:rsid w:val="00317EA1"/>
    <w:rPr>
      <w:color w:val="808080"/>
      <w:bdr w:color="auto" w:space="0" w:sz="0" w:val="none"/>
      <w:shd w:color="auto" w:fill="auto" w:val="clear"/>
    </w:rPr>
  </w:style>
  <w:style w:customStyle="1" w:styleId="eSPISCCParagraphDefaultFont" w:type="character">
    <w:name w:val="eSPIS_CC_Paragraph Default Font"/>
    <w:basedOn w:val="Zadanifontodlomka"/>
    <w:rsid w:val="00317EA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17EA1"/>
    <w:rPr>
      <w:b/>
      <w:bdr w:color="auto" w:space="0" w:sz="0" w:val="none"/>
      <w:shd w:color="auto" w:fill="FFFFCC" w:val="clear"/>
      <w:lang w:val="hr-HR"/>
    </w:rPr>
  </w:style>
  <w:style w:customStyle="1" w:styleId="PozadinaSvijetloCrvena" w:type="character">
    <w:name w:val="Pozadina_SvijetloCrvena"/>
    <w:basedOn w:val="eSPISCCParagraphDefaultFont"/>
    <w:rsid w:val="00317EA1"/>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17EA1"/>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17. rujna 2015.</izvorni_sadrzaj>
    <derivirana_varijabla naziv="DomainObject.PlaniraniZavrsetakDatum_1">17. rujna 2015.</derivirana_varijabla>
  </DomainObject.PlaniraniZavrsetakDatum>
  <DomainObject.PlaniraniPocetakDatum>
    <izvorni_sadrzaj>17. rujna 2015.</izvorni_sadrzaj>
    <derivirana_varijabla naziv="DomainObject.PlaniraniPocetakDatum_1">17. rujna 2015.</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item>Ivo Bučan</item>
    </izvorni_sadrzaj>
    <derivirana_varijabla naziv="DomainObject.UcesnikSudskeRadnjeListNaziv_1">
      <item>Ivo Bučan</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382</izvorni_sadrzaj>
    <derivirana_varijabla naziv="DomainObject.Predmet.Broj_1">382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2011.</izvorni_sadrzaj>
    <derivirana_varijabla naziv="DomainObject.Predmet.DatumOsnivanja_1">9. lipnja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St-382/2011</izvorni_sadrzaj>
    <derivirana_varijabla naziv="DomainObject.Predmet.OznakaBroj_1">St-382/2011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AVANGARD d.o.o. za graditeljstvo</izvorni_sadrzaj>
    <derivirana_varijabla naziv="DomainObject.Predmet.ProtustrankaFormated_1">  AVANGARD d.o.o. za graditeljstvo</derivirana_varijabla>
  </DomainObject.Predmet.ProtustrankaFormated>
  <DomainObject.Predmet.ProtustrankaFormatedOIB>
    <izvorni_sadrzaj>  AVANGARD d.o.o. za graditeljstvo, OIB 00512738352</izvorni_sadrzaj>
    <derivirana_varijabla naziv="DomainObject.Predmet.ProtustrankaFormatedOIB_1">  AVANGARD d.o.o. za graditeljstvo, OIB 00512738352</derivirana_varijabla>
  </DomainObject.Predmet.ProtustrankaFormatedOIB>
  <DomainObject.Predmet.ProtustrankaFormatedWithAdress>
    <izvorni_sadrzaj> AVANGARD d.o.o. za graditeljstvo, Smiljanićeva 2, Split</izvorni_sadrzaj>
    <derivirana_varijabla naziv="DomainObject.Predmet.ProtustrankaFormatedWithAdress_1"> AVANGARD d.o.o. za graditeljstvo, Smiljanićeva 2, Split</derivirana_varijabla>
  </DomainObject.Predmet.ProtustrankaFormatedWithAdress>
  <DomainObject.Predmet.ProtustrankaFormatedWithAdressOIB>
    <izvorni_sadrzaj> AVANGARD d.o.o. za graditeljstvo, OIB 00512738352, Smiljanićeva 2, Split</izvorni_sadrzaj>
    <derivirana_varijabla naziv="DomainObject.Predmet.ProtustrankaFormatedWithAdressOIB_1"> AVANGARD d.o.o. za graditeljstvo, OIB 00512738352, Smiljanićeva 2, Split</derivirana_varijabla>
  </DomainObject.Predmet.ProtustrankaFormatedWithAdressOIB>
  <DomainObject.Predmet.ProtustrankaWithAdress>
    <izvorni_sadrzaj>AVANGARD d.o.o. za graditeljstvo Smiljanićeva 2, Split</izvorni_sadrzaj>
    <derivirana_varijabla naziv="DomainObject.Predmet.ProtustrankaWithAdress_1">AVANGARD d.o.o. za graditeljstvo Smiljanićeva 2, Split</derivirana_varijabla>
  </DomainObject.Predmet.ProtustrankaWithAdress>
  <DomainObject.Predmet.ProtustrankaWithAdressOIB>
    <izvorni_sadrzaj>AVANGARD d.o.o. za graditeljstvo, OIB 00512738352, Smiljanićeva 2, Split</izvorni_sadrzaj>
    <derivirana_varijabla naziv="DomainObject.Predmet.ProtustrankaWithAdressOIB_1">AVANGARD d.o.o. za graditeljstvo, OIB 00512738352, Smiljanićeva 2, Split</derivirana_varijabla>
  </DomainObject.Predmet.ProtustrankaWithAdressOIB>
  <DomainObject.Predmet.ProtustrankaNazivFormated>
    <izvorni_sadrzaj>AVANGARD d.o.o. za graditeljstvo</izvorni_sadrzaj>
    <derivirana_varijabla naziv="DomainObject.Predmet.ProtustrankaNazivFormated_1">AVANGARD d.o.o. za graditeljstvo</derivirana_varijabla>
  </DomainObject.Predmet.ProtustrankaNazivFormated>
  <DomainObject.Predmet.ProtustrankaNazivFormatedOIB>
    <izvorni_sadrzaj>AVANGARD d.o.o. za graditeljstvo, OIB 00512738352</izvorni_sadrzaj>
    <derivirana_varijabla naziv="DomainObject.Predmet.ProtustrankaNazivFormatedOIB_1">AVANGARD d.o.o. za graditeljstvo, OIB 00512738352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JOSIP ZVJERKOVIĆ; JOSIP VUKADIN; JOSIP IVIĆ; DEJAN DAVITKOVSKI; TANJA BOROJEVIĆ; ZORAN SOLAR; MATKO MILIĆ; NEDJELJKO ROGIĆ; BASLER OSIGURANJE ZAGREB dioničko društvo za osiguranje zastupanog po punomoćniku Ivo Staničić; MINOTEHNIKA d.o.o. za logistiku; ERSTE CARD CLUB društvo s ograničenom odgovornošću za financijsko posredovanje i usluge zastupanog po punomoćniku Odvjetničko društvo Hanžeković &amp; Partneri društvo s ograničenom odgovornošću; AUTOBUSNI KOLODVOR d.d. za trgovinu, promet i ugostiteljstvo; PIPER trgovačko društvo za unutarnju i vanjsku trgovinu i ugostiteljstvo d. o. o.; HYPO-LEASING KROATIEN, društvo za financiranje, d.o.o.; AUTO ANTONIO za trgovinu i usluge, društvo s ograničenom odgovornošću; HYPO STEIERMARK KRAFTFAHRZEUG-UND MASCHINENLEASING GmbH zastupanog po punomoćniku Dino Puljić; Odvjetničko društvo HAČIĆ, KALLAY &amp; PARTNERI, društvo s ograničenom odgovornošću; Porezna uprava Područni ured Split zastupanog po punomoćniku Županijsko državno odvjetištvo u Splitu Građansko upravni odjel; AUTOBUSNI KOLODVOR d.d. za trgovinu, promet i ugostiteljstvo; PBZ-LEASING, društvo s ograničenom odgovornošću za poslove leasinga; HRVATSKE ŠUME društvo s ograničenom odgovornošću zastupanog po punomoćniku Zoran Tomić; PARTNER BANKA d.d. ZAGREB; IMEX BANKA dioničko društvo; DOK-ING, društvo s ograničenom odgovornošću za inženjering i unutarnju i vanjsku trgovinu; SOCIETE GENERALE-SPLITSKA BANKA dioničko društvo; UniCredit Leasing Croatia društvo s ograničenom odgovornošću za leasing zastupanog po punomoćniku Staša Stefanović,odvjetnik  Stefanović&amp;Vrdelja,odvjetničko društvo; ERSTE CARD CLUB društvo s ograničenom odgovornošću za financijsko posredovanje i usluge; GRAD SPLIT; Hrvatski Telekom d.d.; DDServis društvo s ograničenom odgovornošću za proizvodnju, trgovinu i usluge zastupanog po punomoćniku Ranka Rukljač; HYPO ALPE-ADRIA-BANK dioničko društvo; HYPO STEIERMARK KRAFTFAHRZEUG-UND MASCHINENLEASING GmbH; VIPnet, društvo s ograničenom odgovornošću za usluge javnih telekomunikacija</izvorni_sadrzaj>
    <derivirana_varijabla naziv="DomainObject.Predmet.StrankaFormated_1">  JOSIP ZVJERKOVIĆ; JOSIP VUKADIN; JOSIP IVIĆ; DEJAN DAVITKOVSKI; TANJA BOROJEVIĆ; ZORAN SOLAR; MATKO MILIĆ; NEDJELJKO ROGIĆ; BASLER OSIGURANJE ZAGREB dioničko društvo za osiguranje zastupanog po punomoćniku Ivo Staničić; MINOTEHNIKA d.o.o. za logistiku; ERSTE CARD CLUB društvo s ograničenom odgovornošću za financijsko posredovanje i usluge zastupanog po punomoćniku Odvjetničko društvo Hanžeković &amp; Partneri društvo s ograničenom odgovornošću; AUTOBUSNI KOLODVOR d.d. za trgovinu, promet i ugostiteljstvo; PIPER trgovačko društvo za unutarnju i vanjsku trgovinu i ugostiteljstvo d. o. o.; HYPO-LEASING KROATIEN, društvo za financiranje, d.o.o.; AUTO ANTONIO za trgovinu i usluge, društvo s ograničenom odgovornošću; HYPO STEIERMARK KRAFTFAHRZEUG-UND MASCHINENLEASING GmbH zastupanog po punomoćniku Dino Puljić; Odvjetničko društvo HAČIĆ, KALLAY &amp; PARTNERI, društvo s ograničenom odgovornošću; Porezna uprava Područni ured Split zastupanog po punomoćniku Županijsko državno odvjetištvo u Splitu Građansko upravni odjel; AUTOBUSNI KOLODVOR d.d. za trgovinu, promet i ugostiteljstvo; PBZ-LEASING, društvo s ograničenom odgovornošću za poslove leasinga; HRVATSKE ŠUME društvo s ograničenom odgovornošću zastupanog po punomoćniku Zoran Tomić; PARTNER BANKA d.d. ZAGREB; IMEX BANKA dioničko društvo; DOK-ING, društvo s ograničenom odgovornošću za inženjering i unutarnju i vanjsku trgovinu; SOCIETE GENERALE-SPLITSKA BANKA dioničko društvo; UniCredit Leasing Croatia društvo s ograničenom odgovornošću za leasing zastupanog po punomoćniku Staša Stefanović,odvjetnik  Stefanović&amp;Vrdelja,odvjetničko društvo; ERSTE CARD CLUB društvo s ograničenom odgovornošću za financijsko posredovanje i usluge; GRAD SPLIT; Hrvatski Telekom d.d.; DDServis društvo s ograničenom odgovornošću za proizvodnju, trgovinu i usluge zastupanog po punomoćniku Ranka Rukljač; HYPO ALPE-ADRIA-BANK dioničko društvo; HYPO STEIERMARK KRAFTFAHRZEUG-UND MASCHINENLEASING GmbH; VIPnet, društvo s ograničenom odgovornošću za usluge javnih telekomunikacija</derivirana_varijabla>
  </DomainObject.Predmet.StrankaFormated>
  <DomainObject.Predmet.StrankaFormatedOIB>
    <izvorni_sadrzaj>  JOSIP ZVJERKOVIĆ, OIB 51649097802; JOSIP VUKADIN, OIB 62928568149; JOSIP IVIĆ, OIB 13684283093; DEJAN DAVITKOVSKI, OIB 74552698865; TANJA BOROJEVIĆ, OIB 81779439373; ZORAN SOLAR, OIB 46000244131; MATKO MILIĆ, OIB 34983832553; NEDJELJKO ROGIĆ, OIB 80926469097; BASLER OSIGURANJE ZAGREB dioničko društvo za osiguranje, OIB 59706054982 zastupanog po punomoćniku Ivo Staničić; MINOTEHNIKA d.o.o. za logistiku, OIB 28255153049; ERSTE CARD CLUB društvo s ograničenom odgovornošću za financijsko posredovanje i usluge, OIB 85941596441 zastupanog po punomoćniku Odvjetničko društvo Hanžeković &amp; Partneri društvo s ograničenom odgovornošću; AUTOBUSNI KOLODVOR d.d. za trgovinu, promet i ugostiteljstvo, OIB 22672915888; PIPER trgovačko društvo za unutarnju i vanjsku trgovinu i ugostiteljstvo d. o. o., OIB 36001666113; HYPO-LEASING KROATIEN, društvo za financiranje, d.o.o., OIB 87064273078; AUTO ANTONIO za trgovinu i usluge, društvo s ograničenom odgovornošću, OIB 64641553504; HYPO STEIERMARK KRAFTFAHRZEUG-UND MASCHINENLEASING GmbH, OIB 46480388251 zastupanog po punomoćniku Dino Puljić; Odvjetničko društvo HAČIĆ, KALLAY &amp; PARTNERI, društvo s ograničenom odgovornošću; Porezna uprava Područni ured Split, OIB 18683136487 zastupanog po punomoćniku Županijsko državno odvjetištvo u Splitu Građansko upravni odjel; AUTOBUSNI KOLODVOR d.d. za trgovinu, promet i ugostiteljstvo, OIB 22672915888; PBZ-LEASING, društvo s ograničenom odgovornošću za poslove leasinga, OIB 57270798205; HRVATSKE ŠUME društvo s ograničenom odgovornošću, OIB 69693144506 zastupanog po punomoćniku Zoran Tomić; PARTNER BANKA d.d. ZAGREB, OIB 71221608291; IMEX BANKA dioničko društvo, OIB 99326633206; DOK-ING, društvo s ograničenom odgovornošću za inženjering i unutarnju i vanjsku trgovinu, OIB 39982657045; SOCIETE GENERALE-SPLITSKA BANKA dioničko društvo, OIB 69326397242; UniCredit Leasing Croatia društvo s ograničenom odgovornošću za leasing, OIB 18736141210 zastupanog po punomoćniku Staša Stefanović,odvjetnik  Stefanović&amp;Vrdelja,odvjetničko društvo; ERSTE CARD CLUB društvo s ograničenom odgovornošću za financijsko posredovanje i usluge, OIB 85941596441; GRAD SPLIT, OIB 78755598868; Hrvatski Telekom d.d., OIB 81793146560; DDServis društvo s ograničenom odgovornošću za proizvodnju, trgovinu i usluge, OIB 95325472047 zastupanog po punomoćniku Ranka Rukljač; HYPO ALPE-ADRIA-BANK dioničko društvo, OIB 14036333877; HYPO STEIERMARK KRAFTFAHRZEUG-UND MASCHINENLEASING GmbH, OIB 46480388251; VIPnet, društvo s ograničenom odgovornošću za usluge javnih telekomunikacija, OIB 29524210204</izvorni_sadrzaj>
    <derivirana_varijabla naziv="DomainObject.Predmet.StrankaFormatedOIB_1">  JOSIP ZVJERKOVIĆ, OIB 51649097802; JOSIP VUKADIN, OIB 62928568149; JOSIP IVIĆ, OIB 13684283093; DEJAN DAVITKOVSKI, OIB 74552698865; TANJA BOROJEVIĆ, OIB 81779439373; ZORAN SOLAR, OIB 46000244131; MATKO MILIĆ, OIB 34983832553; NEDJELJKO ROGIĆ, OIB 80926469097; BASLER OSIGURANJE ZAGREB dioničko društvo za osiguranje, OIB 59706054982 zastupanog po punomoćniku Ivo Staničić; MINOTEHNIKA d.o.o. za logistiku, OIB 28255153049; ERSTE CARD CLUB društvo s ograničenom odgovornošću za financijsko posredovanje i usluge, OIB 85941596441 zastupanog po punomoćniku Odvjetničko društvo Hanžeković &amp; Partneri društvo s ograničenom odgovornošću; AUTOBUSNI KOLODVOR d.d. za trgovinu, promet i ugostiteljstvo, OIB 22672915888; PIPER trgovačko društvo za unutarnju i vanjsku trgovinu i ugostiteljstvo d. o. o., OIB 36001666113; HYPO-LEASING KROATIEN, društvo za financiranje, d.o.o., OIB 87064273078; AUTO ANTONIO za trgovinu i usluge, društvo s ograničenom odgovornošću, OIB 64641553504; HYPO STEIERMARK KRAFTFAHRZEUG-UND MASCHINENLEASING GmbH, OIB 46480388251 zastupanog po punomoćniku Dino Puljić; Odvjetničko društvo HAČIĆ, KALLAY &amp; PARTNERI, društvo s ograničenom odgovornošću; Porezna uprava Područni ured Split, OIB 18683136487 zastupanog po punomoćniku Županijsko državno odvjetištvo u Splitu Građansko upravni odjel; AUTOBUSNI KOLODVOR d.d. za trgovinu, promet i ugostiteljstvo, OIB 22672915888; PBZ-LEASING, društvo s ograničenom odgovornošću za poslove leasinga, OIB 57270798205; HRVATSKE ŠUME društvo s ograničenom odgovornošću, OIB 69693144506 zastupanog po punomoćniku Zoran Tomić; PARTNER BANKA d.d. ZAGREB, OIB 71221608291; IMEX BANKA dioničko društvo, OIB 99326633206; DOK-ING, društvo s ograničenom odgovornošću za inženjering i unutarnju i vanjsku trgovinu, OIB 39982657045; SOCIETE GENERALE-SPLITSKA BANKA dioničko društvo, OIB 69326397242; UniCredit Leasing Croatia društvo s ograničenom odgovornošću za leasing, OIB 18736141210 zastupanog po punomoćniku Staša Stefanović,odvjetnik  Stefanović&amp;Vrdelja,odvjetničko društvo; ERSTE CARD CLUB društvo s ograničenom odgovornošću za financijsko posredovanje i usluge, OIB 85941596441; GRAD SPLIT, OIB 78755598868; Hrvatski Telekom d.d., OIB 81793146560; DDServis društvo s ograničenom odgovornošću za proizvodnju, trgovinu i usluge, OIB 95325472047 zastupanog po punomoćniku Ranka Rukljač; HYPO ALPE-ADRIA-BANK dioničko društvo, OIB 14036333877; HYPO STEIERMARK KRAFTFAHRZEUG-UND MASCHINENLEASING GmbH, OIB 46480388251; VIPnet, društvo s ograničenom odgovornošću za usluge javnih telekomunikacija, OIB 29524210204</derivirana_varijabla>
  </DomainObject.Predmet.StrankaFormatedOIB>
  <DomainObject.Predmet.StrankaFormatedWithAdress>
    <izvorni_sadrzaj> JOSIP ZVJERKOVIĆ, Drpići 2, DOL; JOSIP VUKADIN, Livanjska 21, 21210 Solin; JOSIP IVIĆ, Petra Kružića 74, 21210 Solin; DEJAN DAVITKOVSKI, A.B. Šimića 3, 21000 Split; TANJA BOROJEVIĆ, Stepinčeva 9, 21000 Split; ZORAN SOLAR, Andrije Hebranga 18b, 47000 Karlovac; MATKO MILIĆ, Don Lovre Katića 128a, 21210 SOLINA; NEDJELJKO ROGIĆ, Naselje Urije 24, 35400 Nova Gradiška; BASLER OSIGURANJE ZAGREB dioničko društvo za osiguranje, Radnička cesta 37/b, 10000 Zagreb zastupanog po punomoćniku Ivo Staničić; MINOTEHNIKA d.o.o. za logistiku, Ilica 425, 10000 Zagreb; ERSTE CARD CLUB društvo s ograničenom odgovornošću za financijsko posredovanje i usluge, Praška 5, 10000 Zagreb zastupanog po punomoćniku Odvjetničko društvo Hanžeković &amp; Partneri društvo s ograničenom odgovornošću; AUTOBUSNI KOLODVOR d.d. za trgovinu, promet i ugostiteljstvo, Prilaz Vjeceslava Holjevca 2, Karlovac; PIPER trgovačko društvo za unutarnju i vanjsku trgovinu i ugostiteljstvo d. o. o., Alaginci 56, Alaginci; HYPO-LEASING KROATIEN, društvo za financiranje, d.o.o., Koranska 16, 10000 Zagreb; AUTO ANTONIO za trgovinu i usluge, društvo s ograničenom odgovornošću, Kralja Tomislava 108, 21220 Seget Vranjica; HYPO STEIERMARK KRAFTFAHRZEUG-UND MASCHINENLEASING GmbH, Joanneumring 20, Graz zastupanog po punomoćniku Dino Puljić; Odvjetničko društvo HAČIĆ, KALLAY &amp; PARTNERI, društvo s ograničenom odgovornošću; Porezna uprava Područni ured Split, Vukovarska 1, 21000 Split zastupanog po punomoćniku Županijsko državno odvjetištvo u Splitu Građansko upravni odjel; AUTOBUSNI KOLODVOR d.d. za trgovinu, promet i ugostiteljstvo, Prilaz Vjeceslava Holjevca 2, Karlovac; PBZ-LEASING, društvo s ograničenom odgovornošću za poslove leasinga, Radnička cesta 44, 10000 Zagreb; HRVATSKE ŠUME društvo s ograničenom odgovornošću, Ul.Ljudevita Farkaša Vukotinovića 2, 10000 Zagreb zastupanog po punomoćniku Zoran Tomić; PARTNER BANKA d.d. ZAGREB, Vončinina 2, 10000 Zagreb; IMEX BANKA dioničko društvo, Tolstojeva 6, Split; DOK-ING, društvo s ograničenom odgovornošću za inženjering i unutarnju i vanjsku trgovinu, Kanalski put 1, 10000 Zagreb; SOCIETE GENERALE-SPLITSKA BANKA dioničko društvo, Ruđera Boškovića 16, Split; UniCredit Leasing Croatia društvo s ograničenom odgovornošću za leasing, Heinzelova 33, 10000 Zagreb zastupanog po punomoćniku Staša Stefanović,odvjetnik  Stefanović&amp;Vrdelja,odvjetničko društvo; ERSTE CARD CLUB društvo s ograničenom odgovornošću za financijsko posredovanje i usluge, Praška 5, 10000 Zagreb; GRAD SPLIT, Branimirova obala 17, 21000 Split; Hrvatski Telekom d.d., Savska cesta 32, 10000 Zagreb; DDServis društvo s ograničenom odgovornošću za proizvodnju, trgovinu i usluge, Sisačka cesta, III odvojak 7, 10000 Zagreb zastupanog po punomoćniku Ranka Rukljač; HYPO ALPE-ADRIA-BANK dioničko društvo, Slavonska avenija 6, 10000 Zagreb; HYPO STEIERMARK KRAFTFAHRZEUG-UND MASCHINENLEASING GmbH, ; VIPnet, društvo s ograničenom odgovornošću za usluge javnih telekomunikacija, Vrtni put 1, 10000 Zagreb</izvorni_sadrzaj>
    <derivirana_varijabla naziv="DomainObject.Predmet.StrankaFormatedWithAdress_1"> JOSIP ZVJERKOVIĆ, Drpići 2, DOL; JOSIP VUKADIN, Livanjska 21, 21210 Solin; JOSIP IVIĆ, Petra Kružića 74, 21210 Solin; DEJAN DAVITKOVSKI, A.B. Šimića 3, 21000 Split; TANJA BOROJEVIĆ, Stepinčeva 9, 21000 Split; ZORAN SOLAR, Andrije Hebranga 18b, 47000 Karlovac; MATKO MILIĆ, Don Lovre Katića 128a, 21210 SOLINA; NEDJELJKO ROGIĆ, Naselje Urije 24, 35400 Nova Gradiška; BASLER OSIGURANJE ZAGREB dioničko društvo za osiguranje, Radnička cesta 37/b, 10000 Zagreb zastupanog po punomoćniku Ivo Staničić; MINOTEHNIKA d.o.o. za logistiku, Ilica 425, 10000 Zagreb; ERSTE CARD CLUB društvo s ograničenom odgovornošću za financijsko posredovanje i usluge, Praška 5, 10000 Zagreb zastupanog po punomoćniku Odvjetničko društvo Hanžeković &amp; Partneri društvo s ograničenom odgovornošću; AUTOBUSNI KOLODVOR d.d. za trgovinu, promet i ugostiteljstvo, Prilaz Vjeceslava Holjevca 2, Karlovac; PIPER trgovačko društvo za unutarnju i vanjsku trgovinu i ugostiteljstvo d. o. o., Alaginci 56, Alaginci; HYPO-LEASING KROATIEN, društvo za financiranje, d.o.o., Koranska 16, 10000 Zagreb; AUTO ANTONIO za trgovinu i usluge, društvo s ograničenom odgovornošću, Kralja Tomislava 108, 21220 Seget Vranjica; HYPO STEIERMARK KRAFTFAHRZEUG-UND MASCHINENLEASING GmbH, Joanneumring 20, Graz zastupanog po punomoćniku Dino Puljić; Odvjetničko društvo HAČIĆ, KALLAY &amp; PARTNERI, društvo s ograničenom odgovornošću; Porezna uprava Područni ured Split, Vukovarska 1, 21000 Split zastupanog po punomoćniku Županijsko državno odvjetištvo u Splitu Građansko upravni odjel; AUTOBUSNI KOLODVOR d.d. za trgovinu, promet i ugostiteljstvo, Prilaz Vjeceslava Holjevca 2, Karlovac; PBZ-LEASING, društvo s ograničenom odgovornošću za poslove leasinga, Radnička cesta 44, 10000 Zagreb; HRVATSKE ŠUME društvo s ograničenom odgovornošću, Ul.Ljudevita Farkaša Vukotinovića 2, 10000 Zagreb zastupanog po punomoćniku Zoran Tomić; PARTNER BANKA d.d. ZAGREB, Vončinina 2, 10000 Zagreb; IMEX BANKA dioničko društvo, Tolstojeva 6, Split; DOK-ING, društvo s ograničenom odgovornošću za inženjering i unutarnju i vanjsku trgovinu, Kanalski put 1, 10000 Zagreb; SOCIETE GENERALE-SPLITSKA BANKA dioničko društvo, Ruđera Boškovića 16, Split; UniCredit Leasing Croatia društvo s ograničenom odgovornošću za leasing, Heinzelova 33, 10000 Zagreb zastupanog po punomoćniku Staša Stefanović,odvjetnik  Stefanović&amp;Vrdelja,odvjetničko društvo; ERSTE CARD CLUB društvo s ograničenom odgovornošću za financijsko posredovanje i usluge, Praška 5, 10000 Zagreb; GRAD SPLIT, Branimirova obala 17, 21000 Split; Hrvatski Telekom d.d., Savska cesta 32, 10000 Zagreb; DDServis društvo s ograničenom odgovornošću za proizvodnju, trgovinu i usluge, Sisačka cesta, III odvojak 7, 10000 Zagreb zastupanog po punomoćniku Ranka Rukljač; HYPO ALPE-ADRIA-BANK dioničko društvo, Slavonska avenija 6, 10000 Zagreb; HYPO STEIERMARK KRAFTFAHRZEUG-UND MASCHINENLEASING GmbH, ; VIPnet, društvo s ograničenom odgovornošću za usluge javnih telekomunikacija, Vrtni put 1, 10000 Zagreb</derivirana_varijabla>
  </DomainObject.Predmet.StrankaFormatedWithAdress>
  <DomainObject.Predmet.StrankaFormatedWithAdressOIB>
    <izvorni_sadrzaj> JOSIP ZVJERKOVIĆ, OIB 51649097802, Drpići 2, DOL; JOSIP VUKADIN, OIB 62928568149, Livanjska 21, 21210 Solin; JOSIP IVIĆ, OIB 13684283093, Petra Kružića 74, 21210 Solin; DEJAN DAVITKOVSKI, OIB 74552698865, A.B. Šimića 3, 21000 Split; TANJA BOROJEVIĆ, OIB 81779439373, Stepinčeva 9, 21000 Split; ZORAN SOLAR, OIB 46000244131, Andrije Hebranga 18b, 47000 Karlovac; MATKO MILIĆ, OIB 34983832553, Don Lovre Katića 128a, 21210 SOLINA; NEDJELJKO ROGIĆ, OIB 80926469097, Naselje Urije 24, 35400 Nova Gradiška; BASLER OSIGURANJE ZAGREB dioničko društvo za osiguranje, OIB 59706054982, Radnička cesta 37/b, 10000 Zagreb zastupanog po punomoćniku Ivo Staničić; MINOTEHNIKA d.o.o. za logistiku, OIB 28255153049, Ilica 425, 10000 Zagreb; ERSTE CARD CLUB društvo s ograničenom odgovornošću za financijsko posredovanje i usluge, OIB 85941596441, Praška 5, 10000 Zagreb zastupanog po punomoćniku Odvjetničko društvo Hanžeković &amp; Partneri društvo s ograničenom odgovornošću; AUTOBUSNI KOLODVOR d.d. za trgovinu, promet i ugostiteljstvo, OIB 22672915888, Prilaz Vjeceslava Holjevca 2, Karlovac; PIPER trgovačko društvo za unutarnju i vanjsku trgovinu i ugostiteljstvo d. o. o., OIB 36001666113, Alaginci 56, Alaginci; HYPO-LEASING KROATIEN, društvo za financiranje, d.o.o., OIB 87064273078, Koranska 16, 10000 Zagreb; AUTO ANTONIO za trgovinu i usluge, društvo s ograničenom odgovornošću, OIB 64641553504, Kralja Tomislava 108, 21220 Seget Vranjica; HYPO STEIERMARK KRAFTFAHRZEUG-UND MASCHINENLEASING GmbH, OIB 46480388251, Joanneumring 20, Graz zastupanog po punomoćniku Dino Puljić; Odvjetničko društvo HAČIĆ, KALLAY &amp; PARTNERI, društvo s ograničenom odgovornošću; Porezna uprava Područni ured Split, OIB 18683136487, Vukovarska 1, 21000 Split zastupanog po punomoćniku Županijsko državno odvjetištvo u Splitu Građansko upravni odjel; AUTOBUSNI KOLODVOR d.d. za trgovinu, promet i ugostiteljstvo, OIB 22672915888, Prilaz Vjeceslava Holjevca 2, Karlovac; PBZ-LEASING, društvo s ograničenom odgovornošću za poslove leasinga, OIB 57270798205, Radnička cesta 44, 10000 Zagreb; HRVATSKE ŠUME društvo s ograničenom odgovornošću, OIB 69693144506, Ul.Ljudevita Farkaša Vukotinovića 2, 10000 Zagreb zastupanog po punomoćniku Zoran Tomić; PARTNER BANKA d.d. ZAGREB, OIB 71221608291, Vončinina 2, 10000 Zagreb; IMEX BANKA dioničko društvo, OIB 99326633206, Tolstojeva 6, Split; DOK-ING, društvo s ograničenom odgovornošću za inženjering i unutarnju i vanjsku trgovinu, OIB 39982657045, Kanalski put 1, 10000 Zagreb; SOCIETE GENERALE-SPLITSKA BANKA dioničko društvo, OIB 69326397242, Ruđera Boškovića 16, Split; UniCredit Leasing Croatia društvo s ograničenom odgovornošću za leasing, OIB 18736141210, Heinzelova 33, 10000 Zagreb zastupanog po punomoćniku Staša Stefanović,odvjetnik  Stefanović&amp;Vrdelja,odvjetničko društvo; ERSTE CARD CLUB društvo s ograničenom odgovornošću za financijsko posredovanje i usluge, OIB 85941596441, Praška 5, 10000 Zagreb; GRAD SPLIT, OIB 78755598868, Branimirova obala 17, 21000 Split; Hrvatski Telekom d.d., OIB 81793146560, Savska cesta 32, 10000 Zagreb; DDServis društvo s ograničenom odgovornošću za proizvodnju, trgovinu i usluge, OIB 95325472047, Sisačka cesta, III odvojak 7, 10000 Zagreb zastupanog po punomoćniku Ranka Rukljač; HYPO ALPE-ADRIA-BANK dioničko društvo, OIB 14036333877, Slavonska avenija 6, 10000 Zagreb; HYPO STEIERMARK KRAFTFAHRZEUG-UND MASCHINENLEASING GmbH, OIB 46480388251, ; VIPnet, društvo s ograničenom odgovornošću za usluge javnih telekomunikacija, OIB 29524210204, Vrtni put 1, 10000 Zagreb</izvorni_sadrzaj>
    <derivirana_varijabla naziv="DomainObject.Predmet.StrankaFormatedWithAdressOIB_1"> JOSIP ZVJERKOVIĆ, OIB 51649097802, Drpići 2, DOL; JOSIP VUKADIN, OIB 62928568149, Livanjska 21, 21210 Solin; JOSIP IVIĆ, OIB 13684283093, Petra Kružića 74, 21210 Solin; DEJAN DAVITKOVSKI, OIB 74552698865, A.B. Šimića 3, 21000 Split; TANJA BOROJEVIĆ, OIB 81779439373, Stepinčeva 9, 21000 Split; ZORAN SOLAR, OIB 46000244131, Andrije Hebranga 18b, 47000 Karlovac; MATKO MILIĆ, OIB 34983832553, Don Lovre Katića 128a, 21210 SOLINA; NEDJELJKO ROGIĆ, OIB 80926469097, Naselje Urije 24, 35400 Nova Gradiška; BASLER OSIGURANJE ZAGREB dioničko društvo za osiguranje, OIB 59706054982, Radnička cesta 37/b, 10000 Zagreb zastupanog po punomoćniku Ivo Staničić; MINOTEHNIKA d.o.o. za logistiku, OIB 28255153049, Ilica 425, 10000 Zagreb; ERSTE CARD CLUB društvo s ograničenom odgovornošću za financijsko posredovanje i usluge, OIB 85941596441, Praška 5, 10000 Zagreb zastupanog po punomoćniku Odvjetničko društvo Hanžeković &amp; Partneri društvo s ograničenom odgovornošću; AUTOBUSNI KOLODVOR d.d. za trgovinu, promet i ugostiteljstvo, OIB 22672915888, Prilaz Vjeceslava Holjevca 2, Karlovac; PIPER trgovačko društvo za unutarnju i vanjsku trgovinu i ugostiteljstvo d. o. o., OIB 36001666113, Alaginci 56, Alaginci; HYPO-LEASING KROATIEN, društvo za financiranje, d.o.o., OIB 87064273078, Koranska 16, 10000 Zagreb; AUTO ANTONIO za trgovinu i usluge, društvo s ograničenom odgovornošću, OIB 64641553504, Kralja Tomislava 108, 21220 Seget Vranjica; HYPO STEIERMARK KRAFTFAHRZEUG-UND MASCHINENLEASING GmbH, OIB 46480388251, Joanneumring 20, Graz zastupanog po punomoćniku Dino Puljić; Odvjetničko društvo HAČIĆ, KALLAY &amp; PARTNERI, društvo s ograničenom odgovornošću; Porezna uprava Područni ured Split, OIB 18683136487, Vukovarska 1, 21000 Split zastupanog po punomoćniku Županijsko državno odvjetištvo u Splitu Građansko upravni odjel; AUTOBUSNI KOLODVOR d.d. za trgovinu, promet i ugostiteljstvo, OIB 22672915888, Prilaz Vjeceslava Holjevca 2, Karlovac; PBZ-LEASING, društvo s ograničenom odgovornošću za poslove leasinga, OIB 57270798205, Radnička cesta 44, 10000 Zagreb; HRVATSKE ŠUME društvo s ograničenom odgovornošću, OIB 69693144506, Ul.Ljudevita Farkaša Vukotinovića 2, 10000 Zagreb zastupanog po punomoćniku Zoran Tomić; PARTNER BANKA d.d. ZAGREB, OIB 71221608291, Vončinina 2, 10000 Zagreb; IMEX BANKA dioničko društvo, OIB 99326633206, Tolstojeva 6, Split; DOK-ING, društvo s ograničenom odgovornošću za inženjering i unutarnju i vanjsku trgovinu, OIB 39982657045, Kanalski put 1, 10000 Zagreb; SOCIETE GENERALE-SPLITSKA BANKA dioničko društvo, OIB 69326397242, Ruđera Boškovića 16, Split; UniCredit Leasing Croatia društvo s ograničenom odgovornošću za leasing, OIB 18736141210, Heinzelova 33, 10000 Zagreb zastupanog po punomoćniku Staša Stefanović,odvjetnik  Stefanović&amp;Vrdelja,odvjetničko društvo; ERSTE CARD CLUB društvo s ograničenom odgovornošću za financijsko posredovanje i usluge, OIB 85941596441, Praška 5, 10000 Zagreb; GRAD SPLIT, OIB 78755598868, Branimirova obala 17, 21000 Split; Hrvatski Telekom d.d., OIB 81793146560, Savska cesta 32, 10000 Zagreb; DDServis društvo s ograničenom odgovornošću za proizvodnju, trgovinu i usluge, OIB 95325472047, Sisačka cesta, III odvojak 7, 10000 Zagreb zastupanog po punomoćniku Ranka Rukljač; HYPO ALPE-ADRIA-BANK dioničko društvo, OIB 14036333877, Slavonska avenija 6, 10000 Zagreb; HYPO STEIERMARK KRAFTFAHRZEUG-UND MASCHINENLEASING GmbH, OIB 46480388251, ; VIPnet, društvo s ograničenom odgovornošću za usluge javnih telekomunikacija, OIB 29524210204, Vrtni put 1, 10000 Zagreb</derivirana_varijabla>
  </DomainObject.Predmet.StrankaFormatedWithAdressOIB>
  <DomainObject.Predmet.StrankaWithAdress>
    <izvorni_sadrzaj>JOSIP ZVJERKOVIĆ Drpići 2,DOL,JOSIP VUKADIN Livanjska 21,21210 Solin,JOSIP IVIĆ Petra Kružića 74,21210 Solin,DEJAN DAVITKOVSKI A.B. Šimića 3,21000 Split,TANJA BOROJEVIĆ Stepinčeva 9,21000 Split,ZORAN SOLAR Andrije Hebranga 18b,47000 Karlovac,MATKO MILIĆ Don Lovre Katića 128a,21210 SOLINA,NEDJELJKO ROGIĆ Naselje Urije 24,35400 Nova Gradiška,BASLER OSIGURANJE ZAGREB dioničko društvo za osiguranje Radnička cesta 37/b,10000 Zagreb,MINOTEHNIKA d.o.o. za logistiku Ilica 425,10000 Zagreb,ERSTE CARD CLUB društvo s ograničenom odgovornošću za financijsko posredovanje i usluge Praška 5,10000 Zagreb,AUTOBUSNI KOLODVOR d.d. za trgovinu, promet i ugostiteljstvo Prilaz Vjeceslava Holjevca 2,Karlovac,PIPER trgovačko društvo za unutarnju i vanjsku trgovinu i ugostiteljstvo d. o. o. Alaginci 56,Alaginci,HYPO-LEASING KROATIEN, društvo za financiranje, d.o.o. Koranska 16,10000 Zagreb,AUTO ANTONIO za trgovinu i usluge, društvo s ograničenom odgovornošću Kralja Tomislava 108,21220 Seget Vranjica,HYPO STEIERMARK KRAFTFAHRZEUG-UND MASCHINENLEASING GmbH Joanneumring 20,Graz,Porezna uprava Područni ured Split Vukovarska 1,21000 Split,AUTOBUSNI KOLODVOR d.d. za trgovinu, promet i ugostiteljstvo Prilaz Vjeceslava Holjevca 2,Karlovac,PBZ-LEASING, društvo s ograničenom odgovornošću za poslove leasinga Radnička cesta 44,10000 Zagreb,HRVATSKE ŠUME društvo s ograničenom odgovornošću Ul.Ljudevita Farkaša Vukotinovića 2,10000 Zagreb,PARTNER BANKA d.d. ZAGREB Vončinina 2,10000 Zagreb,IMEX BANKA dioničko društvo Tolstojeva 6,Split,DOK-ING, društvo s ograničenom odgovornošću za inženjering i unutarnju i vanjsku trgovinu Kanalski put 1,10000 Zagreb,SOCIETE GENERALE-SPLITSKA BANKA dioničko društvo Ruđera Boškovića 16,Split,UniCredit Leasing Croatia društvo s ograničenom odgovornošću za leasing Heinzelova 33,10000 Zagreb,ERSTE CARD CLUB društvo s ograničenom odgovornošću za financijsko posredovanje i usluge Praška 5,10000 Zagreb,GRAD SPLIT Branimirova obala 17,21000 Split,Hrvatski Telekom d.d. Savska cesta 32,10000 Zagreb,DDServis društvo s ograničenom odgovornošću za proizvodnju, trgovinu i usluge Sisačka cesta, III odvojak 7,10000 Zagreb,HYPO ALPE-ADRIA-BANK dioničko društvo Slavonska avenija 6,10000 Zagreb,HYPO STEIERMARK KRAFTFAHRZEUG-UND MASCHINENLEASING GmbH ,VIPnet, društvo s ograničenom odgovornošću za usluge javnih telekomunikacija Vrtni put 1,10000 Zagreb</izvorni_sadrzaj>
    <derivirana_varijabla naziv="DomainObject.Predmet.StrankaWithAdress_1">JOSIP ZVJERKOVIĆ Drpići 2,DOL,JOSIP VUKADIN Livanjska 21,21210 Solin,JOSIP IVIĆ Petra Kružića 74,21210 Solin,DEJAN DAVITKOVSKI A.B. Šimića 3,21000 Split,TANJA BOROJEVIĆ Stepinčeva 9,21000 Split,ZORAN SOLAR Andrije Hebranga 18b,47000 Karlovac,MATKO MILIĆ Don Lovre Katića 128a,21210 SOLINA,NEDJELJKO ROGIĆ Naselje Urije 24,35400 Nova Gradiška,BASLER OSIGURANJE ZAGREB dioničko društvo za osiguranje Radnička cesta 37/b,10000 Zagreb,MINOTEHNIKA d.o.o. za logistiku Ilica 425,10000 Zagreb,ERSTE CARD CLUB društvo s ograničenom odgovornošću za financijsko posredovanje i usluge Praška 5,10000 Zagreb,AUTOBUSNI KOLODVOR d.d. za trgovinu, promet i ugostiteljstvo Prilaz Vjeceslava Holjevca 2,Karlovac,PIPER trgovačko društvo za unutarnju i vanjsku trgovinu i ugostiteljstvo d. o. o. Alaginci 56,Alaginci,HYPO-LEASING KROATIEN, društvo za financiranje, d.o.o. Koranska 16,10000 Zagreb,AUTO ANTONIO za trgovinu i usluge, društvo s ograničenom odgovornošću Kralja Tomislava 108,21220 Seget Vranjica,HYPO STEIERMARK KRAFTFAHRZEUG-UND MASCHINENLEASING GmbH Joanneumring 20,Graz,Porezna uprava Područni ured Split Vukovarska 1,21000 Split,AUTOBUSNI KOLODVOR d.d. za trgovinu, promet i ugostiteljstvo Prilaz Vjeceslava Holjevca 2,Karlovac,PBZ-LEASING, društvo s ograničenom odgovornošću za poslove leasinga Radnička cesta 44,10000 Zagreb,HRVATSKE ŠUME društvo s ograničenom odgovornošću Ul.Ljudevita Farkaša Vukotinovića 2,10000 Zagreb,PARTNER BANKA d.d. ZAGREB Vončinina 2,10000 Zagreb,IMEX BANKA dioničko društvo Tolstojeva 6,Split,DOK-ING, društvo s ograničenom odgovornošću za inženjering i unutarnju i vanjsku trgovinu Kanalski put 1,10000 Zagreb,SOCIETE GENERALE-SPLITSKA BANKA dioničko društvo Ruđera Boškovića 16,Split,UniCredit Leasing Croatia društvo s ograničenom odgovornošću za leasing Heinzelova 33,10000 Zagreb,ERSTE CARD CLUB društvo s ograničenom odgovornošću za financijsko posredovanje i usluge Praška 5,10000 Zagreb,GRAD SPLIT Branimirova obala 17,21000 Split,Hrvatski Telekom d.d. Savska cesta 32,10000 Zagreb,DDServis društvo s ograničenom odgovornošću za proizvodnju, trgovinu i usluge Sisačka cesta, III odvojak 7,10000 Zagreb,HYPO ALPE-ADRIA-BANK dioničko društvo Slavonska avenija 6,10000 Zagreb,HYPO STEIERMARK KRAFTFAHRZEUG-UND MASCHINENLEASING GmbH ,VIPnet, društvo s ograničenom odgovornošću za usluge javnih telekomunikacija Vrtni put 1,10000 Zagreb</derivirana_varijabla>
  </DomainObject.Predmet.StrankaWithAdress>
  <DomainObject.Predmet.StrankaWithAdressOIB>
    <izvorni_sadrzaj>JOSIP ZVJERKOVIĆ, OIB 51649097802, Drpići 2,DOL,JOSIP VUKADIN, OIB 62928568149, Livanjska 21,21210 Solin,JOSIP IVIĆ, OIB 13684283093, Petra Kružića 74,21210 Solin,DEJAN DAVITKOVSKI, OIB 74552698865, A.B. Šimića 3,21000 Split,TANJA BOROJEVIĆ, OIB 81779439373, Stepinčeva 9,21000 Split,ZORAN SOLAR, OIB 46000244131, Andrije Hebranga 18b,47000 Karlovac,MATKO MILIĆ, OIB 34983832553, Don Lovre Katića 128a,21210 SOLINA,NEDJELJKO ROGIĆ, OIB 80926469097, Naselje Urije 24,35400 Nova Gradiška,BASLER OSIGURANJE ZAGREB dioničko društvo za osiguranje, OIB 59706054982, Radnička cesta 37/b,10000 Zagreb,MINOTEHNIKA d.o.o. za logistiku, OIB 28255153049, Ilica 425,10000 Zagreb,ERSTE CARD CLUB društvo s ograničenom odgovornošću za financijsko posredovanje i usluge, OIB 85941596441, Praška 5,10000 Zagreb,AUTOBUSNI KOLODVOR d.d. za trgovinu, promet i ugostiteljstvo, OIB 22672915888, Prilaz Vjeceslava Holjevca 2,Karlovac,PIPER trgovačko društvo za unutarnju i vanjsku trgovinu i ugostiteljstvo d. o. o., OIB 36001666113, Alaginci 56,Alaginci,HYPO-LEASING KROATIEN, društvo za financiranje, d.o.o., OIB 87064273078, Koranska 16,10000 Zagreb,AUTO ANTONIO za trgovinu i usluge, društvo s ograničenom odgovornošću, OIB 64641553504, Kralja Tomislava 108,21220 Seget Vranjica,HYPO STEIERMARK KRAFTFAHRZEUG-UND MASCHINENLEASING GmbH, OIB 46480388251, Joanneumring 20,Graz,Porezna uprava Područni ured Split, OIB 18683136487, Vukovarska 1,21000 Split,AUTOBUSNI KOLODVOR d.d. za trgovinu, promet i ugostiteljstvo, OIB 22672915888, Prilaz Vjeceslava Holjevca 2,Karlovac,PBZ-LEASING, društvo s ograničenom odgovornošću za poslove leasinga, OIB 57270798205, Radnička cesta 44,10000 Zagreb,HRVATSKE ŠUME društvo s ograničenom odgovornošću, OIB 69693144506, Ul.Ljudevita Farkaša Vukotinovića 2,10000 Zagreb,PARTNER BANKA d.d. ZAGREB, OIB 71221608291, Vončinina 2,10000 Zagreb,IMEX BANKA dioničko društvo, OIB 99326633206, Tolstojeva 6,Split,DOK-ING, društvo s ograničenom odgovornošću za inženjering i unutarnju i vanjsku trgovinu, OIB 39982657045, Kanalski put 1,10000 Zagreb,SOCIETE GENERALE-SPLITSKA BANKA dioničko društvo, OIB 69326397242, Ruđera Boškovića 16,Split,UniCredit Leasing Croatia društvo s ograničenom odgovornošću za leasing, OIB 18736141210, Heinzelova 33,10000 Zagreb,ERSTE CARD CLUB društvo s ograničenom odgovornošću za financijsko posredovanje i usluge, OIB 85941596441, Praška 5,10000 Zagreb,GRAD SPLIT, OIB 78755598868, Branimirova obala 17,21000 Split,Hrvatski Telekom d.d., OIB 81793146560, Savska cesta 32,10000 Zagreb,DDServis društvo s ograničenom odgovornošću za proizvodnju, trgovinu i usluge, OIB 95325472047, Sisačka cesta, III odvojak 7,10000 Zagreb,HYPO ALPE-ADRIA-BANK dioničko društvo, OIB 14036333877, Slavonska avenija 6,10000 Zagreb,HYPO STEIERMARK KRAFTFAHRZEUG-UND MASCHINENLEASING GmbH, OIB 46480388251, ,VIPnet, društvo s ograničenom odgovornošću za usluge javnih telekomunikacija, OIB 29524210204, Vrtni put 1,10000 Zagreb</izvorni_sadrzaj>
    <derivirana_varijabla naziv="DomainObject.Predmet.StrankaWithAdressOIB_1">JOSIP ZVJERKOVIĆ, OIB 51649097802, Drpići 2,DOL,JOSIP VUKADIN, OIB 62928568149, Livanjska 21,21210 Solin,JOSIP IVIĆ, OIB 13684283093, Petra Kružića 74,21210 Solin,DEJAN DAVITKOVSKI, OIB 74552698865, A.B. Šimića 3,21000 Split,TANJA BOROJEVIĆ, OIB 81779439373, Stepinčeva 9,21000 Split,ZORAN SOLAR, OIB 46000244131, Andrije Hebranga 18b,47000 Karlovac,MATKO MILIĆ, OIB 34983832553, Don Lovre Katića 128a,21210 SOLINA,NEDJELJKO ROGIĆ, OIB 80926469097, Naselje Urije 24,35400 Nova Gradiška,BASLER OSIGURANJE ZAGREB dioničko društvo za osiguranje, OIB 59706054982, Radnička cesta 37/b,10000 Zagreb,MINOTEHNIKA d.o.o. za logistiku, OIB 28255153049, Ilica 425,10000 Zagreb,ERSTE CARD CLUB društvo s ograničenom odgovornošću za financijsko posredovanje i usluge, OIB 85941596441, Praška 5,10000 Zagreb,AUTOBUSNI KOLODVOR d.d. za trgovinu, promet i ugostiteljstvo, OIB 22672915888, Prilaz Vjeceslava Holjevca 2,Karlovac,PIPER trgovačko društvo za unutarnju i vanjsku trgovinu i ugostiteljstvo d. o. o., OIB 36001666113, Alaginci 56,Alaginci,HYPO-LEASING KROATIEN, društvo za financiranje, d.o.o., OIB 87064273078, Koranska 16,10000 Zagreb,AUTO ANTONIO za trgovinu i usluge, društvo s ograničenom odgovornošću, OIB 64641553504, Kralja Tomislava 108,21220 Seget Vranjica,HYPO STEIERMARK KRAFTFAHRZEUG-UND MASCHINENLEASING GmbH, OIB 46480388251, Joanneumring 20,Graz,Porezna uprava Područni ured Split, OIB 18683136487, Vukovarska 1,21000 Split,AUTOBUSNI KOLODVOR d.d. za trgovinu, promet i ugostiteljstvo, OIB 22672915888, Prilaz Vjeceslava Holjevca 2,Karlovac,PBZ-LEASING, društvo s ograničenom odgovornošću za poslove leasinga, OIB 57270798205, Radnička cesta 44,10000 Zagreb,HRVATSKE ŠUME društvo s ograničenom odgovornošću, OIB 69693144506, Ul.Ljudevita Farkaša Vukotinovića 2,10000 Zagreb,PARTNER BANKA d.d. ZAGREB, OIB 71221608291, Vončinina 2,10000 Zagreb,IMEX BANKA dioničko društvo, OIB 99326633206, Tolstojeva 6,Split,DOK-ING, društvo s ograničenom odgovornošću za inženjering i unutarnju i vanjsku trgovinu, OIB 39982657045, Kanalski put 1,10000 Zagreb,SOCIETE GENERALE-SPLITSKA BANKA dioničko društvo, OIB 69326397242, Ruđera Boškovića 16,Split,UniCredit Leasing Croatia društvo s ograničenom odgovornošću za leasing, OIB 18736141210, Heinzelova 33,10000 Zagreb,ERSTE CARD CLUB društvo s ograničenom odgovornošću za financijsko posredovanje i usluge, OIB 85941596441, Praška 5,10000 Zagreb,GRAD SPLIT, OIB 78755598868, Branimirova obala 17,21000 Split,Hrvatski Telekom d.d., OIB 81793146560, Savska cesta 32,10000 Zagreb,DDServis društvo s ograničenom odgovornošću za proizvodnju, trgovinu i usluge, OIB 95325472047, Sisačka cesta, III odvojak 7,10000 Zagreb,HYPO ALPE-ADRIA-BANK dioničko društvo, OIB 14036333877, Slavonska avenija 6,10000 Zagreb,HYPO STEIERMARK KRAFTFAHRZEUG-UND MASCHINENLEASING GmbH, OIB 46480388251, ,VIPnet, društvo s ograničenom odgovornošću za usluge javnih telekomunikacija, OIB 29524210204, Vrtni put 1,10000 Zagreb</derivirana_varijabla>
  </DomainObject.Predmet.StrankaWithAdressOIB>
  <DomainObject.Predmet.StrankaNazivFormated>
    <izvorni_sadrzaj>JOSIP ZVJERKOVIĆ,JOSIP VUKADIN,JOSIP IVIĆ,DEJAN DAVITKOVSKI,TANJA BOROJEVIĆ,ZORAN SOLAR,MATKO MILIĆ,NEDJELJKO ROGIĆ,BASLER OSIGURANJE ZAGREB dioničko društvo za osiguranje,MINOTEHNIKA d.o.o. za logistiku,ERSTE CARD CLUB društvo s ograničenom odgovornošću za financijsko posredovanje i usluge,AUTOBUSNI KOLODVOR d.d. za trgovinu, promet i ugostiteljstvo,PIPER trgovačko društvo za unutarnju i vanjsku trgovinu i ugostiteljstvo d. o. o.,HYPO-LEASING KROATIEN, društvo za financiranje, d.o.o.,AUTO ANTONIO za trgovinu i usluge, društvo s ograničenom odgovornošću,HYPO STEIERMARK KRAFTFAHRZEUG-UND MASCHINENLEASING GmbH,Porezna uprava Područni ured Split,AUTOBUSNI KOLODVOR d.d. za trgovinu, promet i ugostiteljstvo,PBZ-LEASING, društvo s ograničenom odgovornošću za poslove leasinga,HRVATSKE ŠUME društvo s ograničenom odgovornošću,PARTNER BANKA d.d. ZAGREB,IMEX BANKA dioničko društvo,DOK-ING, društvo s ograničenom odgovornošću za inženjering i unutarnju i vanjsku trgovinu,SOCIETE GENERALE-SPLITSKA BANKA dioničko društvo,UniCredit Leasing Croatia društvo s ograničenom odgovornošću za leasing,ERSTE CARD CLUB društvo s ograničenom odgovornošću za financijsko posredovanje i usluge,GRAD SPLIT,Hrvatski Telekom d.d.,DDServis društvo s ograničenom odgovornošću za proizvodnju, trgovinu i usluge,HYPO ALPE-ADRIA-BANK dioničko društvo,HYPO STEIERMARK KRAFTFAHRZEUG-UND MASCHINENLEASING GmbH,VIPnet, društvo s ograničenom odgovornošću za usluge javnih telekomunikacija</izvorni_sadrzaj>
    <derivirana_varijabla naziv="DomainObject.Predmet.StrankaNazivFormated_1">JOSIP ZVJERKOVIĆ,JOSIP VUKADIN,JOSIP IVIĆ,DEJAN DAVITKOVSKI,TANJA BOROJEVIĆ,ZORAN SOLAR,MATKO MILIĆ,NEDJELJKO ROGIĆ,BASLER OSIGURANJE ZAGREB dioničko društvo za osiguranje,MINOTEHNIKA d.o.o. za logistiku,ERSTE CARD CLUB društvo s ograničenom odgovornošću za financijsko posredovanje i usluge,AUTOBUSNI KOLODVOR d.d. za trgovinu, promet i ugostiteljstvo,PIPER trgovačko društvo za unutarnju i vanjsku trgovinu i ugostiteljstvo d. o. o.,HYPO-LEASING KROATIEN, društvo za financiranje, d.o.o.,AUTO ANTONIO za trgovinu i usluge, društvo s ograničenom odgovornošću,HYPO STEIERMARK KRAFTFAHRZEUG-UND MASCHINENLEASING GmbH,Porezna uprava Područni ured Split,AUTOBUSNI KOLODVOR d.d. za trgovinu, promet i ugostiteljstvo,PBZ-LEASING, društvo s ograničenom odgovornošću za poslove leasinga,HRVATSKE ŠUME društvo s ograničenom odgovornošću,PARTNER BANKA d.d. ZAGREB,IMEX BANKA dioničko društvo,DOK-ING, društvo s ograničenom odgovornošću za inženjering i unutarnju i vanjsku trgovinu,SOCIETE GENERALE-SPLITSKA BANKA dioničko društvo,UniCredit Leasing Croatia društvo s ograničenom odgovornošću za leasing,ERSTE CARD CLUB društvo s ograničenom odgovornošću za financijsko posredovanje i usluge,GRAD SPLIT,Hrvatski Telekom d.d.,DDServis društvo s ograničenom odgovornošću za proizvodnju, trgovinu i usluge,HYPO ALPE-ADRIA-BANK dioničko društvo,HYPO STEIERMARK KRAFTFAHRZEUG-UND MASCHINENLEASING GmbH,VIPnet, društvo s ograničenom odgovornošću za usluge javnih telekomunikacija</derivirana_varijabla>
  </DomainObject.Predmet.StrankaNazivFormated>
  <DomainObject.Predmet.StrankaNazivFormatedOIB>
    <izvorni_sadrzaj>JOSIP ZVJERKOVIĆ, OIB 51649097802,JOSIP VUKADIN, OIB 62928568149,JOSIP IVIĆ, OIB 13684283093,DEJAN DAVITKOVSKI, OIB 74552698865,TANJA BOROJEVIĆ, OIB 81779439373,ZORAN SOLAR, OIB 46000244131,MATKO MILIĆ, OIB 34983832553,NEDJELJKO ROGIĆ, OIB 80926469097,BASLER OSIGURANJE ZAGREB dioničko društvo za osiguranje, OIB 59706054982,MINOTEHNIKA d.o.o. za logistiku, OIB 28255153049,ERSTE CARD CLUB društvo s ograničenom odgovornošću za financijsko posredovanje i usluge, OIB 85941596441,AUTOBUSNI KOLODVOR d.d. za trgovinu, promet i ugostiteljstvo, OIB 22672915888,PIPER trgovačko društvo za unutarnju i vanjsku trgovinu i ugostiteljstvo d. o. o., OIB 36001666113,HYPO-LEASING KROATIEN, društvo za financiranje, d.o.o., OIB 87064273078,AUTO ANTONIO za trgovinu i usluge, društvo s ograničenom odgovornošću, OIB 64641553504,HYPO STEIERMARK KRAFTFAHRZEUG-UND MASCHINENLEASING GmbH, OIB 46480388251,Porezna uprava Područni ured Split, OIB 18683136487,AUTOBUSNI KOLODVOR d.d. za trgovinu, promet i ugostiteljstvo, OIB 22672915888,PBZ-LEASING, društvo s ograničenom odgovornošću za poslove leasinga, OIB 57270798205,HRVATSKE ŠUME društvo s ograničenom odgovornošću, OIB 69693144506,PARTNER BANKA d.d. ZAGREB, OIB 71221608291,IMEX BANKA dioničko društvo, OIB 99326633206,DOK-ING, društvo s ograničenom odgovornošću za inženjering i unutarnju i vanjsku trgovinu, OIB 39982657045,SOCIETE GENERALE-SPLITSKA BANKA dioničko društvo, OIB 69326397242,UniCredit Leasing Croatia društvo s ograničenom odgovornošću za leasing, OIB 18736141210,ERSTE CARD CLUB društvo s ograničenom odgovornošću za financijsko posredovanje i usluge, OIB 85941596441,GRAD SPLIT, OIB 78755598868,Hrvatski Telekom d.d., OIB 81793146560,DDServis društvo s ograničenom odgovornošću za proizvodnju, trgovinu i usluge, OIB 95325472047,HYPO ALPE-ADRIA-BANK dioničko društvo, OIB 14036333877,HYPO STEIERMARK KRAFTFAHRZEUG-UND MASCHINENLEASING GmbH, OIB 46480388251,VIPnet, društvo s ograničenom odgovornošću za usluge javnih telekomunikacija, OIB 29524210204</izvorni_sadrzaj>
    <derivirana_varijabla naziv="DomainObject.Predmet.StrankaNazivFormatedOIB_1">JOSIP ZVJERKOVIĆ, OIB 51649097802,JOSIP VUKADIN, OIB 62928568149,JOSIP IVIĆ, OIB 13684283093,DEJAN DAVITKOVSKI, OIB 74552698865,TANJA BOROJEVIĆ, OIB 81779439373,ZORAN SOLAR, OIB 46000244131,MATKO MILIĆ, OIB 34983832553,NEDJELJKO ROGIĆ, OIB 80926469097,BASLER OSIGURANJE ZAGREB dioničko društvo za osiguranje, OIB 59706054982,MINOTEHNIKA d.o.o. za logistiku, OIB 28255153049,ERSTE CARD CLUB društvo s ograničenom odgovornošću za financijsko posredovanje i usluge, OIB 85941596441,AUTOBUSNI KOLODVOR d.d. za trgovinu, promet i ugostiteljstvo, OIB 22672915888,PIPER trgovačko društvo za unutarnju i vanjsku trgovinu i ugostiteljstvo d. o. o., OIB 36001666113,HYPO-LEASING KROATIEN, društvo za financiranje, d.o.o., OIB 87064273078,AUTO ANTONIO za trgovinu i usluge, društvo s ograničenom odgovornošću, OIB 64641553504,HYPO STEIERMARK KRAFTFAHRZEUG-UND MASCHINENLEASING GmbH, OIB 46480388251,Porezna uprava Područni ured Split, OIB 18683136487,AUTOBUSNI KOLODVOR d.d. za trgovinu, promet i ugostiteljstvo, OIB 22672915888,PBZ-LEASING, društvo s ograničenom odgovornošću za poslove leasinga, OIB 57270798205,HRVATSKE ŠUME društvo s ograničenom odgovornošću, OIB 69693144506,PARTNER BANKA d.d. ZAGREB, OIB 71221608291,IMEX BANKA dioničko društvo, OIB 99326633206,DOK-ING, društvo s ograničenom odgovornošću za inženjering i unutarnju i vanjsku trgovinu, OIB 39982657045,SOCIETE GENERALE-SPLITSKA BANKA dioničko društvo, OIB 69326397242,UniCredit Leasing Croatia društvo s ograničenom odgovornošću za leasing, OIB 18736141210,ERSTE CARD CLUB društvo s ograničenom odgovornošću za financijsko posredovanje i usluge, OIB 85941596441,GRAD SPLIT, OIB 78755598868,Hrvatski Telekom d.d., OIB 81793146560,DDServis društvo s ograničenom odgovornošću za proizvodnju, trgovinu i usluge, OIB 95325472047,HYPO ALPE-ADRIA-BANK dioničko društvo, OIB 14036333877,HYPO STEIERMARK KRAFTFAHRZEUG-UND MASCHINENLEASING GmbH, OIB 46480388251,VIPnet, društvo s ograničenom odgovornošću za usluge javnih telekomunikacija, OIB 29524210204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JOSIP ZVJERKOVIĆ</item>
      <item>JOSIP VUKADIN</item>
      <item>JOSIP IVIĆ</item>
      <item>DEJAN DAVITKOVSKI</item>
      <item>TANJA BOROJEVIĆ</item>
      <item>ZORAN SOLAR</item>
      <item>MATKO MILIĆ</item>
      <item>NEDJELJKO ROGIĆ</item>
      <item>BASLER OSIGURANJE ZAGREB dioničko društvo za osiguranje zastupanog po punomoćniku Ivo Staničić</item>
      <item>MINOTEHNIKA d.o.o. za logistiku</item>
      <item>ERSTE CARD CLUB društvo s ograničenom odgovornošću za financijsko posredovanje i usluge zastupanog po punomoćniku Odvjetničko društvo Hanžeković &amp; Partneri društvo s ograničenom odgovornošću</item>
      <item>AUTOBUSNI KOLODVOR d.d. za trgovinu, promet i ugostiteljstvo</item>
      <item>PIPER trgovačko društvo za unutarnju i vanjsku trgovinu i ugostiteljstvo d. o. o.</item>
      <item>HYPO-LEASING KROATIEN, društvo za financiranje, d.o.o.</item>
      <item>AUTO ANTONIO za trgovinu i usluge, društvo s ograničenom odgovornošću</item>
      <item>HYPO STEIERMARK KRAFTFAHRZEUG-UND MASCHINENLEASING GmbH zastupanog po punomoćniku Dino Puljić; Odvjetničko društvo HAČIĆ, KALLAY &amp; PARTNERI, društvo s ograničenom odgovornošću</item>
      <item>Porezna uprava Područni ured Split zastupanog po punomoćniku Županijsko državno odvjetištvo u Splitu Građansko upravni odjel</item>
      <item>AUTOBUSNI KOLODVOR d.d. za trgovinu, promet i ugostiteljstvo</item>
      <item>PBZ-LEASING, društvo s ograničenom odgovornošću za poslove leasinga</item>
      <item>HRVATSKE ŠUME društvo s ograničenom odgovornošću zastupanog po punomoćniku Zoran Tomić</item>
      <item>PARTNER BANKA d.d. ZAGREB</item>
      <item>IMEX BANKA dioničko društvo</item>
      <item>DOK-ING, društvo s ograničenom odgovornošću za inženjering i unutarnju i vanjsku trgovinu</item>
      <item>SOCIETE GENERALE-SPLITSKA BANKA dioničko društvo</item>
      <item>UniCredit Leasing Croatia društvo s ograničenom odgovornošću za leasing zastupanog po punomoćniku Staša Stefanović,odvjetnik  Stefanović&amp;Vrdelja,odvjetničko društvo</item>
      <item>ERSTE CARD CLUB društvo s ograničenom odgovornošću za financijsko posredovanje i usluge</item>
      <item>GRAD SPLIT</item>
      <item>Hrvatski Telekom d.d.</item>
      <item>DDServis društvo s ograničenom odgovornošću za proizvodnju, trgovinu i usluge zastupanog po punomoćniku Ranka Rukljač</item>
      <item>HYPO ALPE-ADRIA-BANK dioničko društvo</item>
      <item>HYPO STEIERMARK KRAFTFAHRZEUG-UND MASCHINENLEASING GmbH</item>
      <item>VIPnet, društvo s ograničenom odgovornošću za usluge javnih telekomunikacija</item>
    </izvorni_sadrzaj>
    <derivirana_varijabla naziv="DomainObject.Predmet.StrankaListFormated_1">
      <item>JOSIP ZVJERKOVIĆ</item>
      <item>JOSIP VUKADIN</item>
      <item>JOSIP IVIĆ</item>
      <item>DEJAN DAVITKOVSKI</item>
      <item>TANJA BOROJEVIĆ</item>
      <item>ZORAN SOLAR</item>
      <item>MATKO MILIĆ</item>
      <item>NEDJELJKO ROGIĆ</item>
      <item>BASLER OSIGURANJE ZAGREB dioničko društvo za osiguranje zastupanog po punomoćniku Ivo Staničić</item>
      <item>MINOTEHNIKA d.o.o. za logistiku</item>
      <item>ERSTE CARD CLUB društvo s ograničenom odgovornošću za financijsko posredovanje i usluge zastupanog po punomoćniku Odvjetničko društvo Hanžeković &amp; Partneri društvo s ograničenom odgovornošću</item>
      <item>AUTOBUSNI KOLODVOR d.d. za trgovinu, promet i ugostiteljstvo</item>
      <item>PIPER trgovačko društvo za unutarnju i vanjsku trgovinu i ugostiteljstvo d. o. o.</item>
      <item>HYPO-LEASING KROATIEN, društvo za financiranje, d.o.o.</item>
      <item>AUTO ANTONIO za trgovinu i usluge, društvo s ograničenom odgovornošću</item>
      <item>HYPO STEIERMARK KRAFTFAHRZEUG-UND MASCHINENLEASING GmbH zastupanog po punomoćniku Dino Puljić; Odvjetničko društvo HAČIĆ, KALLAY &amp; PARTNERI, društvo s ograničenom odgovornošću</item>
      <item>Porezna uprava Područni ured Split zastupanog po punomoćniku Županijsko državno odvjetištvo u Splitu Građansko upravni odjel</item>
      <item>AUTOBUSNI KOLODVOR d.d. za trgovinu, promet i ugostiteljstvo</item>
      <item>PBZ-LEASING, društvo s ograničenom odgovornošću za poslove leasinga</item>
      <item>HRVATSKE ŠUME društvo s ograničenom odgovornošću zastupanog po punomoćniku Zoran Tomić</item>
      <item>PARTNER BANKA d.d. ZAGREB</item>
      <item>IMEX BANKA dioničko društvo</item>
      <item>DOK-ING, društvo s ograničenom odgovornošću za inženjering i unutarnju i vanjsku trgovinu</item>
      <item>SOCIETE GENERALE-SPLITSKA BANKA dioničko društvo</item>
      <item>UniCredit Leasing Croatia društvo s ograničenom odgovornošću za leasing zastupanog po punomoćniku Staša Stefanović,odvjetnik  Stefanović&amp;Vrdelja,odvjetničko društvo</item>
      <item>ERSTE CARD CLUB društvo s ograničenom odgovornošću za financijsko posredovanje i usluge</item>
      <item>GRAD SPLIT</item>
      <item>Hrvatski Telekom d.d.</item>
      <item>DDServis društvo s ograničenom odgovornošću za proizvodnju, trgovinu i usluge zastupanog po punomoćniku Ranka Rukljač</item>
      <item>HYPO ALPE-ADRIA-BANK dioničko društvo</item>
      <item>HYPO STEIERMARK KRAFTFAHRZEUG-UND MASCHINENLEASING GmbH</item>
      <item>VIPnet, društvo s ograničenom odgovornošću za usluge javnih telekomunikacija</item>
    </derivirana_varijabla>
  </DomainObject.Predmet.StrankaListFormated>
  <DomainObject.Predmet.StrankaListFormatedOIB>
    <izvorni_sadrzaj>
      <item>JOSIP ZVJERKOVIĆ, OIB 51649097802</item>
      <item>JOSIP VUKADIN, OIB 62928568149</item>
      <item>JOSIP IVIĆ, OIB 13684283093</item>
      <item>DEJAN DAVITKOVSKI, OIB 74552698865</item>
      <item>TANJA BOROJEVIĆ, OIB 81779439373</item>
      <item>ZORAN SOLAR, OIB 46000244131</item>
      <item>MATKO MILIĆ, OIB 34983832553</item>
      <item>NEDJELJKO ROGIĆ, OIB 80926469097</item>
      <item>BASLER OSIGURANJE ZAGREB dioničko društvo za osiguranje, OIB 59706054982 zastupanog po punomoćniku Ivo Staničić</item>
      <item>MINOTEHNIKA d.o.o. za logistiku, OIB 28255153049</item>
      <item>ERSTE CARD CLUB društvo s ograničenom odgovornošću za financijsko posredovanje i usluge, OIB 85941596441 zastupanog po punomoćniku Odvjetničko društvo Hanžeković &amp; Partneri društvo s ograničenom odgovornošću</item>
      <item>AUTOBUSNI KOLODVOR d.d. za trgovinu, promet i ugostiteljstvo, OIB 22672915888</item>
      <item>PIPER trgovačko društvo za unutarnju i vanjsku trgovinu i ugostiteljstvo d. o. o., OIB 36001666113</item>
      <item>HYPO-LEASING KROATIEN, društvo za financiranje, d.o.o., OIB 87064273078</item>
      <item>AUTO ANTONIO za trgovinu i usluge, društvo s ograničenom odgovornošću, OIB 64641553504</item>
      <item>HYPO STEIERMARK KRAFTFAHRZEUG-UND MASCHINENLEASING GmbH, OIB 46480388251 zastupanog po punomoćniku Dino Puljić; Odvjetničko društvo HAČIĆ, KALLAY &amp; PARTNERI, društvo s ograničenom odgovornošću</item>
      <item>Porezna uprava Područni ured Split, OIB 18683136487 zastupanog po punomoćniku Županijsko državno odvjetištvo u Splitu Građansko upravni odjel</item>
      <item>AUTOBUSNI KOLODVOR d.d. za trgovinu, promet i ugostiteljstvo, OIB 22672915888</item>
      <item>PBZ-LEASING, društvo s ograničenom odgovornošću za poslove leasinga, OIB 57270798205</item>
      <item>HRVATSKE ŠUME društvo s ograničenom odgovornošću, OIB 69693144506 zastupanog po punomoćniku Zoran Tomić</item>
      <item>PARTNER BANKA d.d. ZAGREB, OIB 71221608291</item>
      <item>IMEX BANKA dioničko društvo, OIB 99326633206</item>
      <item>DOK-ING, društvo s ograničenom odgovornošću za inženjering i unutarnju i vanjsku trgovinu, OIB 39982657045</item>
      <item>SOCIETE GENERALE-SPLITSKA BANKA dioničko društvo, OIB 69326397242</item>
      <item>UniCredit Leasing Croatia društvo s ograničenom odgovornošću za leasing, OIB 18736141210 zastupanog po punomoćniku Staša Stefanović,odvjetnik  Stefanović&amp;Vrdelja,odvjetničko društvo</item>
      <item>ERSTE CARD CLUB društvo s ograničenom odgovornošću za financijsko posredovanje i usluge, OIB 85941596441</item>
      <item>GRAD SPLIT, OIB 78755598868</item>
      <item>Hrvatski Telekom d.d., OIB 81793146560</item>
      <item>DDServis društvo s ograničenom odgovornošću za proizvodnju, trgovinu i usluge, OIB 95325472047 zastupanog po punomoćniku Ranka Rukljač</item>
      <item>HYPO ALPE-ADRIA-BANK dioničko društvo, OIB 14036333877</item>
      <item>HYPO STEIERMARK KRAFTFAHRZEUG-UND MASCHINENLEASING GmbH, OIB 46480388251</item>
      <item>VIPnet, društvo s ograničenom odgovornošću za usluge javnih telekomunikacija, OIB 29524210204</item>
    </izvorni_sadrzaj>
    <derivirana_varijabla naziv="DomainObject.Predmet.StrankaListFormatedOIB_1">
      <item>JOSIP ZVJERKOVIĆ, OIB 51649097802</item>
      <item>JOSIP VUKADIN, OIB 62928568149</item>
      <item>JOSIP IVIĆ, OIB 13684283093</item>
      <item>DEJAN DAVITKOVSKI, OIB 74552698865</item>
      <item>TANJA BOROJEVIĆ, OIB 81779439373</item>
      <item>ZORAN SOLAR, OIB 46000244131</item>
      <item>MATKO MILIĆ, OIB 34983832553</item>
      <item>NEDJELJKO ROGIĆ, OIB 80926469097</item>
      <item>BASLER OSIGURANJE ZAGREB dioničko društvo za osiguranje, OIB 59706054982 zastupanog po punomoćniku Ivo Staničić</item>
      <item>MINOTEHNIKA d.o.o. za logistiku, OIB 28255153049</item>
      <item>ERSTE CARD CLUB društvo s ograničenom odgovornošću za financijsko posredovanje i usluge, OIB 85941596441 zastupanog po punomoćniku Odvjetničko društvo Hanžeković &amp; Partneri društvo s ograničenom odgovornošću</item>
      <item>AUTOBUSNI KOLODVOR d.d. za trgovinu, promet i ugostiteljstvo, OIB 22672915888</item>
      <item>PIPER trgovačko društvo za unutarnju i vanjsku trgovinu i ugostiteljstvo d. o. o., OIB 36001666113</item>
      <item>HYPO-LEASING KROATIEN, društvo za financiranje, d.o.o., OIB 87064273078</item>
      <item>AUTO ANTONIO za trgovinu i usluge, društvo s ograničenom odgovornošću, OIB 64641553504</item>
      <item>HYPO STEIERMARK KRAFTFAHRZEUG-UND MASCHINENLEASING GmbH, OIB 46480388251 zastupanog po punomoćniku Dino Puljić; Odvjetničko društvo HAČIĆ, KALLAY &amp; PARTNERI, društvo s ograničenom odgovornošću</item>
      <item>Porezna uprava Područni ured Split, OIB 18683136487 zastupanog po punomoćniku Županijsko državno odvjetištvo u Splitu Građansko upravni odjel</item>
      <item>AUTOBUSNI KOLODVOR d.d. za trgovinu, promet i ugostiteljstvo, OIB 22672915888</item>
      <item>PBZ-LEASING, društvo s ograničenom odgovornošću za poslove leasinga, OIB 57270798205</item>
      <item>HRVATSKE ŠUME društvo s ograničenom odgovornošću, OIB 69693144506 zastupanog po punomoćniku Zoran Tomić</item>
      <item>PARTNER BANKA d.d. ZAGREB, OIB 71221608291</item>
      <item>IMEX BANKA dioničko društvo, OIB 99326633206</item>
      <item>DOK-ING, društvo s ograničenom odgovornošću za inženjering i unutarnju i vanjsku trgovinu, OIB 39982657045</item>
      <item>SOCIETE GENERALE-SPLITSKA BANKA dioničko društvo, OIB 69326397242</item>
      <item>UniCredit Leasing Croatia društvo s ograničenom odgovornošću za leasing, OIB 18736141210 zastupanog po punomoćniku Staša Stefanović,odvjetnik  Stefanović&amp;Vrdelja,odvjetničko društvo</item>
      <item>ERSTE CARD CLUB društvo s ograničenom odgovornošću za financijsko posredovanje i usluge, OIB 85941596441</item>
      <item>GRAD SPLIT, OIB 78755598868</item>
      <item>Hrvatski Telekom d.d., OIB 81793146560</item>
      <item>DDServis društvo s ograničenom odgovornošću za proizvodnju, trgovinu i usluge, OIB 95325472047 zastupanog po punomoćniku Ranka Rukljač</item>
      <item>HYPO ALPE-ADRIA-BANK dioničko društvo, OIB 14036333877</item>
      <item>HYPO STEIERMARK KRAFTFAHRZEUG-UND MASCHINENLEASING GmbH, OIB 46480388251</item>
      <item>VIPnet, društvo s ograničenom odgovornošću za usluge javnih telekomunikacija, OIB 29524210204</item>
    </derivirana_varijabla>
  </DomainObject.Predmet.StrankaListFormatedOIB>
  <DomainObject.Predmet.StrankaListFormatedWithAdress>
    <izvorni_sadrzaj>
      <item>JOSIP ZVJERKOVIĆ, Drpići 2, DOL</item>
      <item>JOSIP VUKADIN, Livanjska 21, 21210 Solin</item>
      <item>JOSIP IVIĆ, Petra Kružića 74, 21210 Solin</item>
      <item>DEJAN DAVITKOVSKI, A.B. Šimića 3, 21000 Split</item>
      <item>TANJA BOROJEVIĆ, Stepinčeva 9, 21000 Split</item>
      <item>ZORAN SOLAR, Andrije Hebranga 18b, 47000 Karlovac</item>
      <item>MATKO MILIĆ, Don Lovre Katića 128a, 21210 SOLINA</item>
      <item>NEDJELJKO ROGIĆ, Naselje Urije 24, 35400 Nova Gradiška</item>
      <item>BASLER OSIGURANJE ZAGREB dioničko društvo za osiguranje, Radnička cesta 37/b, 10000 Zagreb zastupanog po punomoćniku Ivo Staničić</item>
      <item>MINOTEHNIKA d.o.o. za logistiku, Ilica 425, 10000 Zagreb</item>
      <item>ERSTE CARD CLUB društvo s ograničenom odgovornošću za financijsko posredovanje i usluge, Praška 5, 10000 Zagreb zastupanog po punomoćniku Odvjetničko društvo Hanžeković &amp; Partneri društvo s ograničenom odgovornošću</item>
      <item>AUTOBUSNI KOLODVOR d.d. za trgovinu, promet i ugostiteljstvo, Prilaz Vjeceslava Holjevca 2, Karlovac</item>
      <item>PIPER trgovačko društvo za unutarnju i vanjsku trgovinu i ugostiteljstvo d. o. o., Alaginci 56, Alaginci</item>
      <item>HYPO-LEASING KROATIEN, društvo za financiranje, d.o.o., Koranska 16, 10000 Zagreb</item>
      <item>AUTO ANTONIO za trgovinu i usluge, društvo s ograničenom odgovornošću, Kralja Tomislava 108, 21220 Seget Vranjica</item>
      <item>HYPO STEIERMARK KRAFTFAHRZEUG-UND MASCHINENLEASING GmbH, Joanneumring 20, Graz zastupanog po punomoćniku Dino Puljić; Odvjetničko društvo HAČIĆ, KALLAY &amp; PARTNERI, društvo s ograničenom odgovornošću</item>
      <item>Porezna uprava Područni ured Split, Vukovarska 1, 21000 Split zastupanog po punomoćniku Županijsko državno odvjetištvo u Splitu Građansko upravni odjel</item>
      <item>AUTOBUSNI KOLODVOR d.d. za trgovinu, promet i ugostiteljstvo, Prilaz Vjeceslava Holjevca 2, Karlovac</item>
      <item>PBZ-LEASING, društvo s ograničenom odgovornošću za poslove leasinga, Radnička cesta 44, 10000 Zagreb</item>
      <item>HRVATSKE ŠUME društvo s ograničenom odgovornošću, Ul.Ljudevita Farkaša Vukotinovića 2, 10000 Zagreb zastupanog po punomoćniku Zoran Tomić</item>
      <item>PARTNER BANKA d.d. ZAGREB, Vončinina 2, 10000 Zagreb</item>
      <item>IMEX BANKA dioničko društvo, Tolstojeva 6, Split</item>
      <item>DOK-ING, društvo s ograničenom odgovornošću za inženjering i unutarnju i vanjsku trgovinu, Kanalski put 1, 10000 Zagreb</item>
      <item>SOCIETE GENERALE-SPLITSKA BANKA dioničko društvo, Ruđera Boškovića 16, Split</item>
      <item>UniCredit Leasing Croatia društvo s ograničenom odgovornošću za leasing, Heinzelova 33, 10000 Zagreb zastupanog po punomoćniku Staša Stefanović,odvjetnik  Stefanović&amp;Vrdelja,odvjetničko društvo</item>
      <item>ERSTE CARD CLUB društvo s ograničenom odgovornošću za financijsko posredovanje i usluge, Praška 5, 10000 Zagreb</item>
      <item>GRAD SPLIT, Branimirova obala 17, 21000 Split</item>
      <item>Hrvatski Telekom d.d., Savska cesta 32, 10000 Zagreb</item>
      <item>DDServis društvo s ograničenom odgovornošću za proizvodnju, trgovinu i usluge, Sisačka cesta, III odvojak 7, 10000 Zagreb zastupanog po punomoćniku Ranka Rukljač</item>
      <item>HYPO ALPE-ADRIA-BANK dioničko društvo, Slavonska avenija 6, 10000 Zagreb</item>
      <item>HYPO STEIERMARK KRAFTFAHRZEUG-UND MASCHINENLEASING GmbH, </item>
      <item>VIPnet, društvo s ograničenom odgovornošću za usluge javnih telekomunikacija, Vrtni put 1, 10000 Zagreb</item>
    </izvorni_sadrzaj>
    <derivirana_varijabla naziv="DomainObject.Predmet.StrankaListFormatedWithAdress_1">
      <item>JOSIP ZVJERKOVIĆ, Drpići 2, DOL</item>
      <item>JOSIP VUKADIN, Livanjska 21, 21210 Solin</item>
      <item>JOSIP IVIĆ, Petra Kružića 74, 21210 Solin</item>
      <item>DEJAN DAVITKOVSKI, A.B. Šimića 3, 21000 Split</item>
      <item>TANJA BOROJEVIĆ, Stepinčeva 9, 21000 Split</item>
      <item>ZORAN SOLAR, Andrije Hebranga 18b, 47000 Karlovac</item>
      <item>MATKO MILIĆ, Don Lovre Katića 128a, 21210 SOLINA</item>
      <item>NEDJELJKO ROGIĆ, Naselje Urije 24, 35400 Nova Gradiška</item>
      <item>BASLER OSIGURANJE ZAGREB dioničko društvo za osiguranje, Radnička cesta 37/b, 10000 Zagreb zastupanog po punomoćniku Ivo Staničić</item>
      <item>MINOTEHNIKA d.o.o. za logistiku, Ilica 425, 10000 Zagreb</item>
      <item>ERSTE CARD CLUB društvo s ograničenom odgovornošću za financijsko posredovanje i usluge, Praška 5, 10000 Zagreb zastupanog po punomoćniku Odvjetničko društvo Hanžeković &amp; Partneri društvo s ograničenom odgovornošću</item>
      <item>AUTOBUSNI KOLODVOR d.d. za trgovinu, promet i ugostiteljstvo, Prilaz Vjeceslava Holjevca 2, Karlovac</item>
      <item>PIPER trgovačko društvo za unutarnju i vanjsku trgovinu i ugostiteljstvo d. o. o., Alaginci 56, Alaginci</item>
      <item>HYPO-LEASING KROATIEN, društvo za financiranje, d.o.o., Koranska 16, 10000 Zagreb</item>
      <item>AUTO ANTONIO za trgovinu i usluge, društvo s ograničenom odgovornošću, Kralja Tomislava 108, 21220 Seget Vranjica</item>
      <item>HYPO STEIERMARK KRAFTFAHRZEUG-UND MASCHINENLEASING GmbH, Joanneumring 20, Graz zastupanog po punomoćniku Dino Puljić; Odvjetničko društvo HAČIĆ, KALLAY &amp; PARTNERI, društvo s ograničenom odgovornošću</item>
      <item>Porezna uprava Područni ured Split, Vukovarska 1, 21000 Split zastupanog po punomoćniku Županijsko državno odvjetištvo u Splitu Građansko upravni odjel</item>
      <item>AUTOBUSNI KOLODVOR d.d. za trgovinu, promet i ugostiteljstvo, Prilaz Vjeceslava Holjevca 2, Karlovac</item>
      <item>PBZ-LEASING, društvo s ograničenom odgovornošću za poslove leasinga, Radnička cesta 44, 10000 Zagreb</item>
      <item>HRVATSKE ŠUME društvo s ograničenom odgovornošću, Ul.Ljudevita Farkaša Vukotinovića 2, 10000 Zagreb zastupanog po punomoćniku Zoran Tomić</item>
      <item>PARTNER BANKA d.d. ZAGREB, Vončinina 2, 10000 Zagreb</item>
      <item>IMEX BANKA dioničko društvo, Tolstojeva 6, Split</item>
      <item>DOK-ING, društvo s ograničenom odgovornošću za inženjering i unutarnju i vanjsku trgovinu, Kanalski put 1, 10000 Zagreb</item>
      <item>SOCIETE GENERALE-SPLITSKA BANKA dioničko društvo, Ruđera Boškovića 16, Split</item>
      <item>UniCredit Leasing Croatia društvo s ograničenom odgovornošću za leasing, Heinzelova 33, 10000 Zagreb zastupanog po punomoćniku Staša Stefanović,odvjetnik  Stefanović&amp;Vrdelja,odvjetničko društvo</item>
      <item>ERSTE CARD CLUB društvo s ograničenom odgovornošću za financijsko posredovanje i usluge, Praška 5, 10000 Zagreb</item>
      <item>GRAD SPLIT, Branimirova obala 17, 21000 Split</item>
      <item>Hrvatski Telekom d.d., Savska cesta 32, 10000 Zagreb</item>
      <item>DDServis društvo s ograničenom odgovornošću za proizvodnju, trgovinu i usluge, Sisačka cesta, III odvojak 7, 10000 Zagreb zastupanog po punomoćniku Ranka Rukljač</item>
      <item>HYPO ALPE-ADRIA-BANK dioničko društvo, Slavonska avenija 6, 10000 Zagreb</item>
      <item>HYPO STEIERMARK KRAFTFAHRZEUG-UND MASCHINENLEASING GmbH, </item>
      <item>VIPnet, društvo s ograničenom odgovornošću za usluge javnih telekomunikacija, Vrtni put 1, 10000 Zagreb</item>
    </derivirana_varijabla>
  </DomainObject.Predmet.StrankaListFormatedWithAdress>
  <DomainObject.Predmet.StrankaListFormatedWithAdressOIB>
    <izvorni_sadrzaj>
      <item>JOSIP ZVJERKOVIĆ, OIB 51649097802, Drpići 2, DOL</item>
      <item>JOSIP VUKADIN, OIB 62928568149, Livanjska 21, 21210 Solin</item>
      <item>JOSIP IVIĆ, OIB 13684283093, Petra Kružića 74, 21210 Solin</item>
      <item>DEJAN DAVITKOVSKI, OIB 74552698865, A.B. Šimića 3, 21000 Split</item>
      <item>TANJA BOROJEVIĆ, OIB 81779439373, Stepinčeva 9, 21000 Split</item>
      <item>ZORAN SOLAR, OIB 46000244131, Andrije Hebranga 18b, 47000 Karlovac</item>
      <item>MATKO MILIĆ, OIB 34983832553, Don Lovre Katića 128a, 21210 SOLINA</item>
      <item>NEDJELJKO ROGIĆ, OIB 80926469097, Naselje Urije 24, 35400 Nova Gradiška</item>
      <item>BASLER OSIGURANJE ZAGREB dioničko društvo za osiguranje, OIB 59706054982, Radnička cesta 37/b, 10000 Zagreb zastupanog po punomoćniku Ivo Staničić</item>
      <item>MINOTEHNIKA d.o.o. za logistiku, OIB 28255153049, Ilica 425, 10000 Zagreb</item>
      <item>ERSTE CARD CLUB društvo s ograničenom odgovornošću za financijsko posredovanje i usluge, OIB 85941596441, Praška 5, 10000 Zagreb zastupanog po punomoćniku Odvjetničko društvo Hanžeković &amp; Partneri društvo s ograničenom odgovornošću</item>
      <item>AUTOBUSNI KOLODVOR d.d. za trgovinu, promet i ugostiteljstvo, OIB 22672915888, Prilaz Vjeceslava Holjevca 2, Karlovac</item>
      <item>PIPER trgovačko društvo za unutarnju i vanjsku trgovinu i ugostiteljstvo d. o. o., OIB 36001666113, Alaginci 56, Alaginci</item>
      <item>HYPO-LEASING KROATIEN, društvo za financiranje, d.o.o., OIB 87064273078, Koranska 16, 10000 Zagreb</item>
      <item>AUTO ANTONIO za trgovinu i usluge, društvo s ograničenom odgovornošću, OIB 64641553504, Kralja Tomislava 108, 21220 Seget Vranjica</item>
      <item>HYPO STEIERMARK KRAFTFAHRZEUG-UND MASCHINENLEASING GmbH, OIB 46480388251, Joanneumring 20, Graz zastupanog po punomoćniku Dino Puljić; Odvjetničko društvo HAČIĆ, KALLAY &amp; PARTNERI, društvo s ograničenom odgovornošću</item>
      <item>Porezna uprava Područni ured Split, OIB 18683136487, Vukovarska 1, 21000 Split zastupanog po punomoćniku Županijsko državno odvjetištvo u Splitu Građansko upravni odjel</item>
      <item>AUTOBUSNI KOLODVOR d.d. za trgovinu, promet i ugostiteljstvo, OIB 22672915888, Prilaz Vjeceslava Holjevca 2, Karlovac</item>
      <item>PBZ-LEASING, društvo s ograničenom odgovornošću za poslove leasinga, OIB 57270798205, Radnička cesta 44, 10000 Zagreb</item>
      <item>HRVATSKE ŠUME društvo s ograničenom odgovornošću, OIB 69693144506, Ul.Ljudevita Farkaša Vukotinovića 2, 10000 Zagreb zastupanog po punomoćniku Zoran Tomić</item>
      <item>PARTNER BANKA d.d. ZAGREB, OIB 71221608291, Vončinina 2, 10000 Zagreb</item>
      <item>IMEX BANKA dioničko društvo, OIB 99326633206, Tolstojeva 6, Split</item>
      <item>DOK-ING, društvo s ograničenom odgovornošću za inženjering i unutarnju i vanjsku trgovinu, OIB 39982657045, Kanalski put 1, 10000 Zagreb</item>
      <item>SOCIETE GENERALE-SPLITSKA BANKA dioničko društvo, OIB 69326397242, Ruđera Boškovića 16, Split</item>
      <item>UniCredit Leasing Croatia društvo s ograničenom odgovornošću za leasing, OIB 18736141210, Heinzelova 33, 10000 Zagreb zastupanog po punomoćniku Staša Stefanović,odvjetnik  Stefanović&amp;Vrdelja,odvjetničko društvo</item>
      <item>ERSTE CARD CLUB društvo s ograničenom odgovornošću za financijsko posredovanje i usluge, OIB 85941596441, Praška 5, 10000 Zagreb</item>
      <item>GRAD SPLIT, OIB 78755598868, Branimirova obala 17, 21000 Split</item>
      <item>Hrvatski Telekom d.d., OIB 81793146560, Savska cesta 32, 10000 Zagreb</item>
      <item>DDServis društvo s ograničenom odgovornošću za proizvodnju, trgovinu i usluge, OIB 95325472047, Sisačka cesta, III odvojak 7, 10000 Zagreb zastupanog po punomoćniku Ranka Rukljač</item>
      <item>HYPO ALPE-ADRIA-BANK dioničko društvo, OIB 14036333877, Slavonska avenija 6, 10000 Zagreb</item>
      <item>HYPO STEIERMARK KRAFTFAHRZEUG-UND MASCHINENLEASING GmbH, OIB 46480388251, </item>
      <item>VIPnet, društvo s ograničenom odgovornošću za usluge javnih telekomunikacija, OIB 29524210204, Vrtni put 1, 10000 Zagreb</item>
    </izvorni_sadrzaj>
    <derivirana_varijabla naziv="DomainObject.Predmet.StrankaListFormatedWithAdressOIB_1">
      <item>JOSIP ZVJERKOVIĆ, OIB 51649097802, Drpići 2, DOL</item>
      <item>JOSIP VUKADIN, OIB 62928568149, Livanjska 21, 21210 Solin</item>
      <item>JOSIP IVIĆ, OIB 13684283093, Petra Kružića 74, 21210 Solin</item>
      <item>DEJAN DAVITKOVSKI, OIB 74552698865, A.B. Šimića 3, 21000 Split</item>
      <item>TANJA BOROJEVIĆ, OIB 81779439373, Stepinčeva 9, 21000 Split</item>
      <item>ZORAN SOLAR, OIB 46000244131, Andrije Hebranga 18b, 47000 Karlovac</item>
      <item>MATKO MILIĆ, OIB 34983832553, Don Lovre Katića 128a, 21210 SOLINA</item>
      <item>NEDJELJKO ROGIĆ, OIB 80926469097, Naselje Urije 24, 35400 Nova Gradiška</item>
      <item>BASLER OSIGURANJE ZAGREB dioničko društvo za osiguranje, OIB 59706054982, Radnička cesta 37/b, 10000 Zagreb zastupanog po punomoćniku Ivo Staničić</item>
      <item>MINOTEHNIKA d.o.o. za logistiku, OIB 28255153049, Ilica 425, 10000 Zagreb</item>
      <item>ERSTE CARD CLUB društvo s ograničenom odgovornošću za financijsko posredovanje i usluge, OIB 85941596441, Praška 5, 10000 Zagreb zastupanog po punomoćniku Odvjetničko društvo Hanžeković &amp; Partneri društvo s ograničenom odgovornošću</item>
      <item>AUTOBUSNI KOLODVOR d.d. za trgovinu, promet i ugostiteljstvo, OIB 22672915888, Prilaz Vjeceslava Holjevca 2, Karlovac</item>
      <item>PIPER trgovačko društvo za unutarnju i vanjsku trgovinu i ugostiteljstvo d. o. o., OIB 36001666113, Alaginci 56, Alaginci</item>
      <item>HYPO-LEASING KROATIEN, društvo za financiranje, d.o.o., OIB 87064273078, Koranska 16, 10000 Zagreb</item>
      <item>AUTO ANTONIO za trgovinu i usluge, društvo s ograničenom odgovornošću, OIB 64641553504, Kralja Tomislava 108, 21220 Seget Vranjica</item>
      <item>HYPO STEIERMARK KRAFTFAHRZEUG-UND MASCHINENLEASING GmbH, OIB 46480388251, Joanneumring 20, Graz zastupanog po punomoćniku Dino Puljić; Odvjetničko društvo HAČIĆ, KALLAY &amp; PARTNERI, društvo s ograničenom odgovornošću</item>
      <item>Porezna uprava Područni ured Split, OIB 18683136487, Vukovarska 1, 21000 Split zastupanog po punomoćniku Županijsko državno odvjetištvo u Splitu Građansko upravni odjel</item>
      <item>AUTOBUSNI KOLODVOR d.d. za trgovinu, promet i ugostiteljstvo, OIB 22672915888, Prilaz Vjeceslava Holjevca 2, Karlovac</item>
      <item>PBZ-LEASING, društvo s ograničenom odgovornošću za poslove leasinga, OIB 57270798205, Radnička cesta 44, 10000 Zagreb</item>
      <item>HRVATSKE ŠUME društvo s ograničenom odgovornošću, OIB 69693144506, Ul.Ljudevita Farkaša Vukotinovića 2, 10000 Zagreb zastupanog po punomoćniku Zoran Tomić</item>
      <item>PARTNER BANKA d.d. ZAGREB, OIB 71221608291, Vončinina 2, 10000 Zagreb</item>
      <item>IMEX BANKA dioničko društvo, OIB 99326633206, Tolstojeva 6, Split</item>
      <item>DOK-ING, društvo s ograničenom odgovornošću za inženjering i unutarnju i vanjsku trgovinu, OIB 39982657045, Kanalski put 1, 10000 Zagreb</item>
      <item>SOCIETE GENERALE-SPLITSKA BANKA dioničko društvo, OIB 69326397242, Ruđera Boškovića 16, Split</item>
      <item>UniCredit Leasing Croatia društvo s ograničenom odgovornošću za leasing, OIB 18736141210, Heinzelova 33, 10000 Zagreb zastupanog po punomoćniku Staša Stefanović,odvjetnik  Stefanović&amp;Vrdelja,odvjetničko društvo</item>
      <item>ERSTE CARD CLUB društvo s ograničenom odgovornošću za financijsko posredovanje i usluge, OIB 85941596441, Praška 5, 10000 Zagreb</item>
      <item>GRAD SPLIT, OIB 78755598868, Branimirova obala 17, 21000 Split</item>
      <item>Hrvatski Telekom d.d., OIB 81793146560, Savska cesta 32, 10000 Zagreb</item>
      <item>DDServis društvo s ograničenom odgovornošću za proizvodnju, trgovinu i usluge, OIB 95325472047, Sisačka cesta, III odvojak 7, 10000 Zagreb zastupanog po punomoćniku Ranka Rukljač</item>
      <item>HYPO ALPE-ADRIA-BANK dioničko društvo, OIB 14036333877, Slavonska avenija 6, 10000 Zagreb</item>
      <item>HYPO STEIERMARK KRAFTFAHRZEUG-UND MASCHINENLEASING GmbH, OIB 46480388251, </item>
      <item>VIPnet, društvo s ograničenom odgovornošću za usluge javnih telekomunikacija, OIB 29524210204, Vrtni put 1, 10000 Zagreb</item>
    </derivirana_varijabla>
  </DomainObject.Predmet.StrankaListFormatedWithAdressOIB>
  <DomainObject.Predmet.StrankaListNazivFormated>
    <izvorni_sadrzaj>
      <item>JOSIP ZVJERKOVIĆ</item>
      <item>JOSIP VUKADIN</item>
      <item>JOSIP IVIĆ</item>
      <item>DEJAN DAVITKOVSKI</item>
      <item>TANJA BOROJEVIĆ</item>
      <item>ZORAN SOLAR</item>
      <item>MATKO MILIĆ</item>
      <item>NEDJELJKO ROGIĆ</item>
      <item>BASLER OSIGURANJE ZAGREB dioničko društvo za osiguranje</item>
      <item>MINOTEHNIKA d.o.o. za logistiku</item>
      <item>ERSTE CARD CLUB društvo s ograničenom odgovornošću za financijsko posredovanje i usluge</item>
      <item>AUTOBUSNI KOLODVOR d.d. za trgovinu, promet i ugostiteljstvo</item>
      <item>PIPER trgovačko društvo za unutarnju i vanjsku trgovinu i ugostiteljstvo d. o. o.</item>
      <item>HYPO-LEASING KROATIEN, društvo za financiranje, d.o.o.</item>
      <item>AUTO ANTONIO za trgovinu i usluge, društvo s ograničenom odgovornošću</item>
      <item>HYPO STEIERMARK KRAFTFAHRZEUG-UND MASCHINENLEASING GmbH</item>
      <item>Porezna uprava Područni ured Split</item>
      <item>AUTOBUSNI KOLODVOR d.d. za trgovinu, promet i ugostiteljstvo</item>
      <item>PBZ-LEASING, društvo s ograničenom odgovornošću za poslove leasinga</item>
      <item>HRVATSKE ŠUME društvo s ograničenom odgovornošću</item>
      <item>PARTNER BANKA d.d. ZAGREB</item>
      <item>IMEX BANKA dioničko društvo</item>
      <item>DOK-ING, društvo s ograničenom odgovornošću za inženjering i unutarnju i vanjsku trgovinu</item>
      <item>SOCIETE GENERALE-SPLITSKA BANKA dioničko društvo</item>
      <item>UniCredit Leasing Croatia društvo s ograničenom odgovornošću za leasing</item>
      <item>ERSTE CARD CLUB društvo s ograničenom odgovornošću za financijsko posredovanje i usluge</item>
      <item>GRAD SPLIT</item>
      <item>Hrvatski Telekom d.d.</item>
      <item>DDServis društvo s ograničenom odgovornošću za proizvodnju, trgovinu i usluge</item>
      <item>HYPO ALPE-ADRIA-BANK dioničko društvo</item>
      <item>HYPO STEIERMARK KRAFTFAHRZEUG-UND MASCHINENLEASING GmbH</item>
      <item>VIPnet, društvo s ograničenom odgovornošću za usluge javnih telekomunikacija</item>
    </izvorni_sadrzaj>
    <derivirana_varijabla naziv="DomainObject.Predmet.StrankaListNazivFormated_1">
      <item>JOSIP ZVJERKOVIĆ</item>
      <item>JOSIP VUKADIN</item>
      <item>JOSIP IVIĆ</item>
      <item>DEJAN DAVITKOVSKI</item>
      <item>TANJA BOROJEVIĆ</item>
      <item>ZORAN SOLAR</item>
      <item>MATKO MILIĆ</item>
      <item>NEDJELJKO ROGIĆ</item>
      <item>BASLER OSIGURANJE ZAGREB dioničko društvo za osiguranje</item>
      <item>MINOTEHNIKA d.o.o. za logistiku</item>
      <item>ERSTE CARD CLUB društvo s ograničenom odgovornošću za financijsko posredovanje i usluge</item>
      <item>AUTOBUSNI KOLODVOR d.d. za trgovinu, promet i ugostiteljstvo</item>
      <item>PIPER trgovačko društvo za unutarnju i vanjsku trgovinu i ugostiteljstvo d. o. o.</item>
      <item>HYPO-LEASING KROATIEN, društvo za financiranje, d.o.o.</item>
      <item>AUTO ANTONIO za trgovinu i usluge, društvo s ograničenom odgovornošću</item>
      <item>HYPO STEIERMARK KRAFTFAHRZEUG-UND MASCHINENLEASING GmbH</item>
      <item>Porezna uprava Područni ured Split</item>
      <item>AUTOBUSNI KOLODVOR d.d. za trgovinu, promet i ugostiteljstvo</item>
      <item>PBZ-LEASING, društvo s ograničenom odgovornošću za poslove leasinga</item>
      <item>HRVATSKE ŠUME društvo s ograničenom odgovornošću</item>
      <item>PARTNER BANKA d.d. ZAGREB</item>
      <item>IMEX BANKA dioničko društvo</item>
      <item>DOK-ING, društvo s ograničenom odgovornošću za inženjering i unutarnju i vanjsku trgovinu</item>
      <item>SOCIETE GENERALE-SPLITSKA BANKA dioničko društvo</item>
      <item>UniCredit Leasing Croatia društvo s ograničenom odgovornošću za leasing</item>
      <item>ERSTE CARD CLUB društvo s ograničenom odgovornošću za financijsko posredovanje i usluge</item>
      <item>GRAD SPLIT</item>
      <item>Hrvatski Telekom d.d.</item>
      <item>DDServis društvo s ograničenom odgovornošću za proizvodnju, trgovinu i usluge</item>
      <item>HYPO ALPE-ADRIA-BANK dioničko društvo</item>
      <item>HYPO STEIERMARK KRAFTFAHRZEUG-UND MASCHINENLEASING GmbH</item>
      <item>VIPnet, društvo s ograničenom odgovornošću za usluge javnih telekomunikacija</item>
    </derivirana_varijabla>
  </DomainObject.Predmet.StrankaListNazivFormated>
  <DomainObject.Predmet.StrankaListNazivFormatedOIB>
    <izvorni_sadrzaj>
      <item>JOSIP ZVJERKOVIĆ, OIB 51649097802</item>
      <item>JOSIP VUKADIN, OIB 62928568149</item>
      <item>JOSIP IVIĆ, OIB 13684283093</item>
      <item>DEJAN DAVITKOVSKI, OIB 74552698865</item>
      <item>TANJA BOROJEVIĆ, OIB 81779439373</item>
      <item>ZORAN SOLAR, OIB 46000244131</item>
      <item>MATKO MILIĆ, OIB 34983832553</item>
      <item>NEDJELJKO ROGIĆ, OIB 80926469097</item>
      <item>BASLER OSIGURANJE ZAGREB dioničko društvo za osiguranje, OIB 59706054982</item>
      <item>MINOTEHNIKA d.o.o. za logistiku, OIB 28255153049</item>
      <item>ERSTE CARD CLUB društvo s ograničenom odgovornošću za financijsko posredovanje i usluge, OIB 85941596441</item>
      <item>AUTOBUSNI KOLODVOR d.d. za trgovinu, promet i ugostiteljstvo, OIB 22672915888</item>
      <item>PIPER trgovačko društvo za unutarnju i vanjsku trgovinu i ugostiteljstvo d. o. o., OIB 36001666113</item>
      <item>HYPO-LEASING KROATIEN, društvo za financiranje, d.o.o., OIB 87064273078</item>
      <item>AUTO ANTONIO za trgovinu i usluge, društvo s ograničenom odgovornošću, OIB 64641553504</item>
      <item>HYPO STEIERMARK KRAFTFAHRZEUG-UND MASCHINENLEASING GmbH, OIB 46480388251</item>
      <item>Porezna uprava Područni ured Split, OIB 18683136487</item>
      <item>AUTOBUSNI KOLODVOR d.d. za trgovinu, promet i ugostiteljstvo, OIB 22672915888</item>
      <item>PBZ-LEASING, društvo s ograničenom odgovornošću za poslove leasinga, OIB 57270798205</item>
      <item>HRVATSKE ŠUME društvo s ograničenom odgovornošću, OIB 69693144506</item>
      <item>PARTNER BANKA d.d. ZAGREB, OIB 71221608291</item>
      <item>IMEX BANKA dioničko društvo, OIB 99326633206</item>
      <item>DOK-ING, društvo s ograničenom odgovornošću za inženjering i unutarnju i vanjsku trgovinu, OIB 39982657045</item>
      <item>SOCIETE GENERALE-SPLITSKA BANKA dioničko društvo, OIB 69326397242</item>
      <item>UniCredit Leasing Croatia društvo s ograničenom odgovornošću za leasing, OIB 18736141210</item>
      <item>ERSTE CARD CLUB društvo s ograničenom odgovornošću za financijsko posredovanje i usluge, OIB 85941596441</item>
      <item>GRAD SPLIT, OIB 78755598868</item>
      <item>Hrvatski Telekom d.d., OIB 81793146560</item>
      <item>DDServis društvo s ograničenom odgovornošću za proizvodnju, trgovinu i usluge, OIB 95325472047</item>
      <item>HYPO ALPE-ADRIA-BANK dioničko društvo, OIB 14036333877</item>
      <item>HYPO STEIERMARK KRAFTFAHRZEUG-UND MASCHINENLEASING GmbH, OIB 46480388251</item>
      <item>VIPnet, društvo s ograničenom odgovornošću za usluge javnih telekomunikacija, OIB 29524210204</item>
    </izvorni_sadrzaj>
    <derivirana_varijabla naziv="DomainObject.Predmet.StrankaListNazivFormatedOIB_1">
      <item>JOSIP ZVJERKOVIĆ, OIB 51649097802</item>
      <item>JOSIP VUKADIN, OIB 62928568149</item>
      <item>JOSIP IVIĆ, OIB 13684283093</item>
      <item>DEJAN DAVITKOVSKI, OIB 74552698865</item>
      <item>TANJA BOROJEVIĆ, OIB 81779439373</item>
      <item>ZORAN SOLAR, OIB 46000244131</item>
      <item>MATKO MILIĆ, OIB 34983832553</item>
      <item>NEDJELJKO ROGIĆ, OIB 80926469097</item>
      <item>BASLER OSIGURANJE ZAGREB dioničko društvo za osiguranje, OIB 59706054982</item>
      <item>MINOTEHNIKA d.o.o. za logistiku, OIB 28255153049</item>
      <item>ERSTE CARD CLUB društvo s ograničenom odgovornošću za financijsko posredovanje i usluge, OIB 85941596441</item>
      <item>AUTOBUSNI KOLODVOR d.d. za trgovinu, promet i ugostiteljstvo, OIB 22672915888</item>
      <item>PIPER trgovačko društvo za unutarnju i vanjsku trgovinu i ugostiteljstvo d. o. o., OIB 36001666113</item>
      <item>HYPO-LEASING KROATIEN, društvo za financiranje, d.o.o., OIB 87064273078</item>
      <item>AUTO ANTONIO za trgovinu i usluge, društvo s ograničenom odgovornošću, OIB 64641553504</item>
      <item>HYPO STEIERMARK KRAFTFAHRZEUG-UND MASCHINENLEASING GmbH, OIB 46480388251</item>
      <item>Porezna uprava Područni ured Split, OIB 18683136487</item>
      <item>AUTOBUSNI KOLODVOR d.d. za trgovinu, promet i ugostiteljstvo, OIB 22672915888</item>
      <item>PBZ-LEASING, društvo s ograničenom odgovornošću za poslove leasinga, OIB 57270798205</item>
      <item>HRVATSKE ŠUME društvo s ograničenom odgovornošću, OIB 69693144506</item>
      <item>PARTNER BANKA d.d. ZAGREB, OIB 71221608291</item>
      <item>IMEX BANKA dioničko društvo, OIB 99326633206</item>
      <item>DOK-ING, društvo s ograničenom odgovornošću za inženjering i unutarnju i vanjsku trgovinu, OIB 39982657045</item>
      <item>SOCIETE GENERALE-SPLITSKA BANKA dioničko društvo, OIB 69326397242</item>
      <item>UniCredit Leasing Croatia društvo s ograničenom odgovornošću za leasing, OIB 18736141210</item>
      <item>ERSTE CARD CLUB društvo s ograničenom odgovornošću za financijsko posredovanje i usluge, OIB 85941596441</item>
      <item>GRAD SPLIT, OIB 78755598868</item>
      <item>Hrvatski Telekom d.d., OIB 81793146560</item>
      <item>DDServis društvo s ograničenom odgovornošću za proizvodnju, trgovinu i usluge, OIB 95325472047</item>
      <item>HYPO ALPE-ADRIA-BANK dioničko društvo, OIB 14036333877</item>
      <item>HYPO STEIERMARK KRAFTFAHRZEUG-UND MASCHINENLEASING GmbH, OIB 46480388251</item>
      <item>VIPnet, društvo s ograničenom odgovornošću za usluge javnih telekomunikacija, OIB 29524210204</item>
    </derivirana_varijabla>
  </DomainObject.Predmet.StrankaListNazivFormatedOIB>
  <DomainObject.Predmet.ProtuStrankaListFormated>
    <izvorni_sadrzaj>
      <item>AVANGARD d.o.o. za graditeljstvo</item>
    </izvorni_sadrzaj>
    <derivirana_varijabla naziv="DomainObject.Predmet.ProtuStrankaListFormated_1">
      <item>AVANGARD d.o.o. za graditeljstvo</item>
    </derivirana_varijabla>
  </DomainObject.Predmet.ProtuStrankaListFormated>
  <DomainObject.Predmet.ProtuStrankaListFormatedOIB>
    <izvorni_sadrzaj>
      <item>AVANGARD d.o.o. za graditeljstvo, OIB 00512738352</item>
    </izvorni_sadrzaj>
    <derivirana_varijabla naziv="DomainObject.Predmet.ProtuStrankaListFormatedOIB_1">
      <item>AVANGARD d.o.o. za graditeljstvo, OIB 00512738352</item>
    </derivirana_varijabla>
  </DomainObject.Predmet.ProtuStrankaListFormatedOIB>
  <DomainObject.Predmet.ProtuStrankaListFormatedWithAdress>
    <izvorni_sadrzaj>
      <item>AVANGARD d.o.o. za graditeljstvo, Smiljanićeva 2, Split</item>
    </izvorni_sadrzaj>
    <derivirana_varijabla naziv="DomainObject.Predmet.ProtuStrankaListFormatedWithAdress_1">
      <item>AVANGARD d.o.o. za graditeljstvo, Smiljanićeva 2, Split</item>
    </derivirana_varijabla>
  </DomainObject.Predmet.ProtuStrankaListFormatedWithAdress>
  <DomainObject.Predmet.ProtuStrankaListFormatedWithAdressOIB>
    <izvorni_sadrzaj>
      <item>AVANGARD d.o.o. za graditeljstvo, OIB 00512738352, Smiljanićeva 2, Split</item>
    </izvorni_sadrzaj>
    <derivirana_varijabla naziv="DomainObject.Predmet.ProtuStrankaListFormatedWithAdressOIB_1">
      <item>AVANGARD d.o.o. za graditeljstvo, OIB 00512738352, Smiljanićeva 2, Split</item>
    </derivirana_varijabla>
  </DomainObject.Predmet.ProtuStrankaListFormatedWithAdressOIB>
  <DomainObject.Predmet.ProtuStrankaListNazivFormated>
    <izvorni_sadrzaj>
      <item>AVANGARD d.o.o. za graditeljstvo</item>
    </izvorni_sadrzaj>
    <derivirana_varijabla naziv="DomainObject.Predmet.ProtuStrankaListNazivFormated_1">
      <item>AVANGARD d.o.o. za graditeljstvo</item>
    </derivirana_varijabla>
  </DomainObject.Predmet.ProtuStrankaListNazivFormated>
  <DomainObject.Predmet.ProtuStrankaListNazivFormatedOIB>
    <izvorni_sadrzaj>
      <item>AVANGARD d.o.o. za graditeljstvo, OIB 00512738352</item>
    </izvorni_sadrzaj>
    <derivirana_varijabla naziv="DomainObject.Predmet.ProtuStrankaListNazivFormatedOIB_1">
      <item>AVANGARD d.o.o. za graditeljstvo, OIB 00512738352</item>
    </derivirana_varijabla>
  </DomainObject.Predmet.ProtuStrankaListNazivFormatedOIB>
  <DomainObject.Predmet.OstaliListFormated>
    <izvorni_sadrzaj>
      <item>Meri Juričko</item>
      <item>MILENKO PARLOV</item>
      <item>Financijska agencija</item>
      <item>Ivo Bučan</item>
      <item>Trgovački sud Split Registarski odjel</item>
      <item>Trgovački sud Split Računovodstvo</item>
      <item>Porezna uprava Split</item>
      <item>Trgovački sud Split Pisarnica</item>
      <item>NARODNE NOVINE, dioničko društvo za izdavanje i tiskanje Službenog lista Republike Hrvatske, službenih i drugih obrazaca te </item>
      <item>Trgovački sud Split Oglasna ploča</item>
      <item>Hrvatski centar za razminiranje</item>
      <item>Visoki trgovački sud Republike Hrvatske</item>
      <item>Trgovački sud Split Ovršni odjel</item>
      <item>Županijsko državno odvjetišvo u Splitu, Građansko upravni odjel</item>
      <item>Općinski sud Split Zemljišno knjižni odjel</item>
      <item>Ivo Bučan</item>
      <item>HYPO-LEASING KROATIEN, društvo za financiranje, d.o.o.</item>
      <item>HYPO ALPE-ADRIA-BANK dioničko društvo</item>
      <item>Odvjetničko društvo HAČIĆ, KALLAY &amp; PARTNERI, društvo s ograničenom odgovornošću punomoćnik sudionika u postupku HYPO STEIERMARK KRAFTFAHRZEUG-UND MASCHINENLEASING GmbH</item>
      <item>Dino Puljić punomoćnik sudionika u postupku HYPO STEIERMARK KRAFTFAHRZEUG-UND MASCHINENLEASING GmbH</item>
      <item>Županijsko državno odvjetištvo u Splitu Građansko upravni odjel punomoćnik sudionika u postupku Porezna uprava Područni ured Split</item>
      <item>Ivo Staničić punomoćnik sudionika u postupku BASLER OSIGURANJE ZAGREB dioničko društvo za osiguranje</item>
      <item>Inge Štimac</item>
      <item>Zoran Tomić punomoćnik sudionika u postupku HRVATSKE ŠUME društvo s ograničenom odgovornošću</item>
      <item>Odvjetničko društvo Hanžeković &amp; Partneri društvo s ograničenom odgovornošću punomoćnik sudionika u postupku ERSTE CARD CLUB društvo s ograničenom odgovornošću za financijsko posredovanje i usluge</item>
      <item>Staša Stefanović,odvjetnik  Stefanović&amp;Vrdelja,odvjetničko društvo punomoćnik sudionika u postupku UniCredit Leasing Croatia društvo s ograničenom odgovornošću za leasing</item>
      <item>Ranka Rukljač punomoćnik sudionika u postupku DDServis društvo s ograničenom odgovornošću za proizvodnju, trgovinu i usluge</item>
      <item>Trgovački sud u Splitu Ured predsjednika</item>
      <item>Ministarstvo unutarnjih poslova Pretraga osoba iz MUP evidencije</item>
      <item>Jelena Maljković</item>
      <item>Igor Babić</item>
    </izvorni_sadrzaj>
    <derivirana_varijabla naziv="DomainObject.Predmet.OstaliListFormated_1">
      <item>Meri Juričko</item>
      <item>MILENKO PARLOV</item>
      <item>Financijska agencija</item>
      <item>Ivo Bučan</item>
      <item>Trgovački sud Split Registarski odjel</item>
      <item>Trgovački sud Split Računovodstvo</item>
      <item>Porezna uprava Split</item>
      <item>Trgovački sud Split Pisarnica</item>
      <item>NARODNE NOVINE, dioničko društvo za izdavanje i tiskanje Službenog lista Republike Hrvatske, službenih i drugih obrazaca te </item>
      <item>Trgovački sud Split Oglasna ploča</item>
      <item>Hrvatski centar za razminiranje</item>
      <item>Visoki trgovački sud Republike Hrvatske</item>
      <item>Trgovački sud Split Ovršni odjel</item>
      <item>Županijsko državno odvjetišvo u Splitu, Građansko upravni odjel</item>
      <item>Općinski sud Split Zemljišno knjižni odjel</item>
      <item>Ivo Bučan</item>
      <item>HYPO-LEASING KROATIEN, društvo za financiranje, d.o.o.</item>
      <item>HYPO ALPE-ADRIA-BANK dioničko društvo</item>
      <item>Odvjetničko društvo HAČIĆ, KALLAY &amp; PARTNERI, društvo s ograničenom odgovornošću punomoćnik sudionika u postupku HYPO STEIERMARK KRAFTFAHRZEUG-UND MASCHINENLEASING GmbH</item>
      <item>Dino Puljić punomoćnik sudionika u postupku HYPO STEIERMARK KRAFTFAHRZEUG-UND MASCHINENLEASING GmbH</item>
      <item>Županijsko državno odvjetištvo u Splitu Građansko upravni odjel punomoćnik sudionika u postupku Porezna uprava Područni ured Split</item>
      <item>Ivo Staničić punomoćnik sudionika u postupku BASLER OSIGURANJE ZAGREB dioničko društvo za osiguranje</item>
      <item>Inge Štimac</item>
      <item>Zoran Tomić punomoćnik sudionika u postupku HRVATSKE ŠUME društvo s ograničenom odgovornošću</item>
      <item>Odvjetničko društvo Hanžeković &amp; Partneri društvo s ograničenom odgovornošću punomoćnik sudionika u postupku ERSTE CARD CLUB društvo s ograničenom odgovornošću za financijsko posredovanje i usluge</item>
      <item>Staša Stefanović,odvjetnik  Stefanović&amp;Vrdelja,odvjetničko društvo punomoćnik sudionika u postupku UniCredit Leasing Croatia društvo s ograničenom odgovornošću za leasing</item>
      <item>Ranka Rukljač punomoćnik sudionika u postupku DDServis društvo s ograničenom odgovornošću za proizvodnju, trgovinu i usluge</item>
      <item>Trgovački sud u Splitu Ured predsjednika</item>
      <item>Ministarstvo unutarnjih poslova Pretraga osoba iz MUP evidencije</item>
      <item>Jelena Maljković</item>
      <item>Igor Babić</item>
    </derivirana_varijabla>
  </DomainObject.Predmet.OstaliListFormated>
  <DomainObject.Predmet.OstaliListFormatedOIB>
    <izvorni_sadrzaj>
      <item>Meri Juričko</item>
      <item>MILENKO PARLOV, OIB 15824938279</item>
      <item>Financijska agencija, OIB 85821130368</item>
      <item>Ivo Bučan, OIB 76689754975</item>
      <item>Trgovački sud Split Registarski odjel, OIB 30842297926</item>
      <item>Trgovački sud Split Računovodstvo, OIB 30842297926</item>
      <item>Porezna uprava Split, OIB 18683136487</item>
      <item>Trgovački sud Split Pisarnica, OIB 30842297926</item>
      <item>NARODNE NOVINE, dioničko društvo za izdavanje i tiskanje Službenog lista Republike Hrvatske, službenih i drugih obrazaca te , OIB 64546066176</item>
      <item>Trgovački sud Split Oglasna ploča, OIB 30842297926</item>
      <item>Hrvatski centar za razminiranje, OIB 78591911697</item>
      <item>Visoki trgovački sud Republike Hrvatske, OIB 97349366519</item>
      <item>Trgovački sud Split Ovršni odjel, OIB 30842297926</item>
      <item>Županijsko državno odvjetišvo u Splitu, Građansko upravni odjel, OIB 70793241859</item>
      <item>Općinski sud Split Zemljišno knjižni odjel</item>
      <item>Ivo Bučan, OIB 76689754975</item>
      <item>HYPO-LEASING KROATIEN, društvo za financiranje, d.o.o., OIB 87064273078</item>
      <item>HYPO ALPE-ADRIA-BANK dioničko društvo, OIB 14036333877</item>
      <item>Odvjetničko društvo HAČIĆ, KALLAY &amp; PARTNERI, društvo s ograničenom odgovornošću, OIB 86709918716 punomoćnik sudionika u postupku HYPO STEIERMARK KRAFTFAHRZEUG-UND MASCHINENLEASING GmbH</item>
      <item>Dino Puljić punomoćnik sudionika u postupku HYPO STEIERMARK KRAFTFAHRZEUG-UND MASCHINENLEASING GmbH</item>
      <item>Županijsko državno odvjetištvo u Splitu Građansko upravni odjel punomoćnik sudionika u postupku Porezna uprava Područni ured Split</item>
      <item>Ivo Staničić punomoćnik sudionika u postupku BASLER OSIGURANJE ZAGREB dioničko društvo za osiguranje</item>
      <item>Inge Štimac</item>
      <item>Zoran Tomić, OIB 80809284399 punomoćnik sudionika u postupku HRVATSKE ŠUME društvo s ograničenom odgovornošću</item>
      <item>Odvjetničko društvo Hanžeković &amp; Partneri društvo s ograničenom odgovornošću, OIB 85127306373 punomoćnik sudionika u postupku ERSTE CARD CLUB društvo s ograničenom odgovornošću za financijsko posredovanje i usluge</item>
      <item>Staša Stefanović,odvjetnik  Stefanović&amp;Vrdelja,odvjetničko društvo punomoćnik sudionika u postupku UniCredit Leasing Croatia društvo s ograničenom odgovornošću za leasing</item>
      <item>Ranka Rukljač, OIB 07489757616 punomoćnik sudionika u postupku DDServis društvo s ograničenom odgovornošću za proizvodnju, trgovinu i usluge</item>
      <item>Trgovački sud u Splitu Ured predsjednika</item>
      <item>Ministarstvo unutarnjih poslova Pretraga osoba iz MUP evidencije, OIB 36162371878</item>
      <item>Jelena Maljković, OIB 57168345878</item>
      <item>Igor Babić, OIB 54341397062</item>
    </izvorni_sadrzaj>
    <derivirana_varijabla naziv="DomainObject.Predmet.OstaliListFormatedOIB_1">
      <item>Meri Juričko</item>
      <item>MILENKO PARLOV, OIB 15824938279</item>
      <item>Financijska agencija, OIB 85821130368</item>
      <item>Ivo Bučan, OIB 76689754975</item>
      <item>Trgovački sud Split Registarski odjel, OIB 30842297926</item>
      <item>Trgovački sud Split Računovodstvo, OIB 30842297926</item>
      <item>Porezna uprava Split, OIB 18683136487</item>
      <item>Trgovački sud Split Pisarnica, OIB 30842297926</item>
      <item>NARODNE NOVINE, dioničko društvo za izdavanje i tiskanje Službenog lista Republike Hrvatske, službenih i drugih obrazaca te , OIB 64546066176</item>
      <item>Trgovački sud Split Oglasna ploča, OIB 30842297926</item>
      <item>Hrvatski centar za razminiranje, OIB 78591911697</item>
      <item>Visoki trgovački sud Republike Hrvatske, OIB 97349366519</item>
      <item>Trgovački sud Split Ovršni odjel, OIB 30842297926</item>
      <item>Županijsko državno odvjetišvo u Splitu, Građansko upravni odjel, OIB 70793241859</item>
      <item>Općinski sud Split Zemljišno knjižni odjel</item>
      <item>Ivo Bučan, OIB 76689754975</item>
      <item>HYPO-LEASING KROATIEN, društvo za financiranje, d.o.o., OIB 87064273078</item>
      <item>HYPO ALPE-ADRIA-BANK dioničko društvo, OIB 14036333877</item>
      <item>Odvjetničko društvo HAČIĆ, KALLAY &amp; PARTNERI, društvo s ograničenom odgovornošću, OIB 86709918716 punomoćnik sudionika u postupku HYPO STEIERMARK KRAFTFAHRZEUG-UND MASCHINENLEASING GmbH</item>
      <item>Dino Puljić punomoćnik sudionika u postupku HYPO STEIERMARK KRAFTFAHRZEUG-UND MASCHINENLEASING GmbH</item>
      <item>Županijsko državno odvjetištvo u Splitu Građansko upravni odjel punomoćnik sudionika u postupku Porezna uprava Područni ured Split</item>
      <item>Ivo Staničić punomoćnik sudionika u postupku BASLER OSIGURANJE ZAGREB dioničko društvo za osiguranje</item>
      <item>Inge Štimac</item>
      <item>Zoran Tomić, OIB 80809284399 punomoćnik sudionika u postupku HRVATSKE ŠUME društvo s ograničenom odgovornošću</item>
      <item>Odvjetničko društvo Hanžeković &amp; Partneri društvo s ograničenom odgovornošću, OIB 85127306373 punomoćnik sudionika u postupku ERSTE CARD CLUB društvo s ograničenom odgovornošću za financijsko posredovanje i usluge</item>
      <item>Staša Stefanović,odvjetnik  Stefanović&amp;Vrdelja,odvjetničko društvo punomoćnik sudionika u postupku UniCredit Leasing Croatia društvo s ograničenom odgovornošću za leasing</item>
      <item>Ranka Rukljač, OIB 07489757616 punomoćnik sudionika u postupku DDServis društvo s ograničenom odgovornošću za proizvodnju, trgovinu i usluge</item>
      <item>Trgovački sud u Splitu Ured predsjednika</item>
      <item>Ministarstvo unutarnjih poslova Pretraga osoba iz MUP evidencije, OIB 36162371878</item>
      <item>Jelena Maljković, OIB 57168345878</item>
      <item>Igor Babić, OIB 54341397062</item>
    </derivirana_varijabla>
  </DomainObject.Predmet.OstaliListFormatedOIB>
  <DomainObject.Predmet.OstaliListFormatedWithAdress>
    <izvorni_sadrzaj>
      <item>Meri Juričko, Ćiril - Metodova 38, 21000 Split</item>
      <item>MILENKO PARLOV, Odeska 8, 21000 Split</item>
      <item>Financijska agencija, Vrtni put 3, 10000 Zagreb</item>
      <item>Ivo Bučan, Don Petra Peroša 6, 21209 Mravince</item>
      <item>Trgovački sud Split Registarski odjel, Sukoišanska 6, 21000 Split</item>
      <item>Trgovački sud Split Računovodstvo, Sukoišanska 6, 21000 Split</item>
      <item>Porezna uprava Split, 21000 Split</item>
      <item>Trgovački sud Split Pisarnica, Sukoišanska 6, 21000 Split</item>
      <item>NARODNE NOVINE, dioničko društvo za izdavanje i tiskanje Službenog lista Republike Hrvatske, službenih i drugih obrazaca te , Savski Gaj XIII. put 6, 10000 Zagreb</item>
      <item>Trgovački sud Split Oglasna ploča, Sukoišanska 6, 21000 Split</item>
      <item>Hrvatski centar za razminiranje, Ante Kovačića 10, 44000 Sisak</item>
      <item>Visoki trgovački sud Republike Hrvatske,  Berislavićeva 11, 10000 Zagreb</item>
      <item>Trgovački sud Split Ovršni odjel, Sukoišanska 6, 21000 Split</item>
      <item>Županijsko državno odvjetišvo u Splitu, Građansko upravni odjel, Gundulićeva 29 a, 21000 Split</item>
      <item>Općinski sud Split Zemljišno knjižni odjel, Gundulićeva, 21000 Split</item>
      <item>Ivo Bučan, Don Petra Peroša 6, 21209 Mravince</item>
      <item>HYPO-LEASING KROATIEN, društvo za financiranje, d.o.o., Koranska 16, 10000 Zagreb</item>
      <item>HYPO ALPE-ADRIA-BANK dioničko društvo, Slavonska avenija 6, 10000 Zagreb</item>
      <item>Odvjetničko društvo HAČIĆ, KALLAY &amp; PARTNERI, društvo s ograničenom odgovornošću, Ilica 1/A, 10000 Zagreb punomoćnik sudionika u postupku HYPO STEIERMARK KRAFTFAHRZEUG-UND MASCHINENLEASING GmbH</item>
      <item>Dino Puljić, Domovinskog rata 27, 21000 Split punomoćnik sudionika u postupku HYPO STEIERMARK KRAFTFAHRZEUG-UND MASCHINENLEASING GmbH</item>
      <item>Županijsko državno odvjetištvo u Splitu Građansko upravni odjel, 21000 Split punomoćnik sudionika u postupku Porezna uprava Područni ured Split</item>
      <item>Ivo Staničić, Ivana Gundulića 26A, 21000 Split punomoćnik sudionika u postupku BASLER OSIGURANJE ZAGREB dioničko društvo za osiguranje</item>
      <item>Inge Štimac, Strossmayerov trg 5, 47000 Karlovac</item>
      <item>Zoran Tomić, Zelinska 2/I, 10000 Zagreb punomoćnik sudionika u postupku HRVATSKE ŠUME društvo s ograničenom odgovornošću</item>
      <item>Odvjetničko društvo Hanžeković &amp; Partneri društvo s ograničenom odgovornošću, Radnička Cesta 22, 10000 Zagreb punomoćnik sudionika u postupku ERSTE CARD CLUB društvo s ograničenom odgovornošću za financijsko posredovanje i usluge</item>
      <item>Staša Stefanović,odvjetnik  Stefanović&amp;Vrdelja,odvjetničko društvo, Zelinska 3, 10000 Zagreb punomoćnik sudionika u postupku UniCredit Leasing Croatia društvo s ograničenom odgovornošću za leasing</item>
      <item>Ranka Rukljač, Kršnjavoga 9, 10000 Zagreb punomoćnik sudionika u postupku DDServis društvo s ograničenom odgovornošću za proizvodnju, trgovinu i usluge</item>
      <item>Trgovački sud u Splitu Ured predsjednika, Sukoišanska 6, 21000 Split</item>
      <item>Ministarstvo unutarnjih poslova Pretraga osoba iz MUP evidencije, Ulica grada Vukovara 33, 10000 Zagreb</item>
      <item>Jelena Maljković, Alojzija Stepinca 11, 21000 Split</item>
      <item>Igor Babić, Baruna Trenka 164, 35400 Nova Gradiška</item>
    </izvorni_sadrzaj>
    <derivirana_varijabla naziv="DomainObject.Predmet.OstaliListFormatedWithAdress_1">
      <item>Meri Juričko, Ćiril - Metodova 38, 21000 Split</item>
      <item>MILENKO PARLOV, Odeska 8, 21000 Split</item>
      <item>Financijska agencija, Vrtni put 3, 10000 Zagreb</item>
      <item>Ivo Bučan, Don Petra Peroša 6, 21209 Mravince</item>
      <item>Trgovački sud Split Registarski odjel, Sukoišanska 6, 21000 Split</item>
      <item>Trgovački sud Split Računovodstvo, Sukoišanska 6, 21000 Split</item>
      <item>Porezna uprava Split, 21000 Split</item>
      <item>Trgovački sud Split Pisarnica, Sukoišanska 6, 21000 Split</item>
      <item>NARODNE NOVINE, dioničko društvo za izdavanje i tiskanje Službenog lista Republike Hrvatske, službenih i drugih obrazaca te , Savski Gaj XIII. put 6, 10000 Zagreb</item>
      <item>Trgovački sud Split Oglasna ploča, Sukoišanska 6, 21000 Split</item>
      <item>Hrvatski centar za razminiranje, Ante Kovačića 10, 44000 Sisak</item>
      <item>Visoki trgovački sud Republike Hrvatske,  Berislavićeva 11, 10000 Zagreb</item>
      <item>Trgovački sud Split Ovršni odjel, Sukoišanska 6, 21000 Split</item>
      <item>Županijsko državno odvjetišvo u Splitu, Građansko upravni odjel, Gundulićeva 29 a, 21000 Split</item>
      <item>Općinski sud Split Zemljišno knjižni odjel, Gundulićeva, 21000 Split</item>
      <item>Ivo Bučan, Don Petra Peroša 6, 21209 Mravince</item>
      <item>HYPO-LEASING KROATIEN, društvo za financiranje, d.o.o., Koranska 16, 10000 Zagreb</item>
      <item>HYPO ALPE-ADRIA-BANK dioničko društvo, Slavonska avenija 6, 10000 Zagreb</item>
      <item>Odvjetničko društvo HAČIĆ, KALLAY &amp; PARTNERI, društvo s ograničenom odgovornošću, Ilica 1/A, 10000 Zagreb punomoćnik sudionika u postupku HYPO STEIERMARK KRAFTFAHRZEUG-UND MASCHINENLEASING GmbH</item>
      <item>Dino Puljić, Domovinskog rata 27, 21000 Split punomoćnik sudionika u postupku HYPO STEIERMARK KRAFTFAHRZEUG-UND MASCHINENLEASING GmbH</item>
      <item>Županijsko državno odvjetištvo u Splitu Građansko upravni odjel, 21000 Split punomoćnik sudionika u postupku Porezna uprava Područni ured Split</item>
      <item>Ivo Staničić, Ivana Gundulića 26A, 21000 Split punomoćnik sudionika u postupku BASLER OSIGURANJE ZAGREB dioničko društvo za osiguranje</item>
      <item>Inge Štimac, Strossmayerov trg 5, 47000 Karlovac</item>
      <item>Zoran Tomić, Zelinska 2/I, 10000 Zagreb punomoćnik sudionika u postupku HRVATSKE ŠUME društvo s ograničenom odgovornošću</item>
      <item>Odvjetničko društvo Hanžeković &amp; Partneri društvo s ograničenom odgovornošću, Radnička Cesta 22, 10000 Zagreb punomoćnik sudionika u postupku ERSTE CARD CLUB društvo s ograničenom odgovornošću za financijsko posredovanje i usluge</item>
      <item>Staša Stefanović,odvjetnik  Stefanović&amp;Vrdelja,odvjetničko društvo, Zelinska 3, 10000 Zagreb punomoćnik sudionika u postupku UniCredit Leasing Croatia društvo s ograničenom odgovornošću za leasing</item>
      <item>Ranka Rukljač, Kršnjavoga 9, 10000 Zagreb punomoćnik sudionika u postupku DDServis društvo s ograničenom odgovornošću za proizvodnju, trgovinu i usluge</item>
      <item>Trgovački sud u Splitu Ured predsjednika, Sukoišanska 6, 21000 Split</item>
      <item>Ministarstvo unutarnjih poslova Pretraga osoba iz MUP evidencije, Ulica grada Vukovara 33, 10000 Zagreb</item>
      <item>Jelena Maljković, Alojzija Stepinca 11, 21000 Split</item>
      <item>Igor Babić, Baruna Trenka 164, 35400 Nova Gradiška</item>
    </derivirana_varijabla>
  </DomainObject.Predmet.OstaliListFormatedWithAdress>
  <DomainObject.Predmet.OstaliListFormatedWithAdressOIB>
    <izvorni_sadrzaj>
      <item>Meri Juričko, Ćiril - Metodova 38, 21000 Split</item>
      <item>MILENKO PARLOV, OIB 15824938279, Odeska 8, 21000 Split</item>
      <item>Financijska agencija, OIB 85821130368, Vrtni put 3, 10000 Zagreb</item>
      <item>Ivo Bučan, OIB 76689754975, Don Petra Peroša 6, 21209 Mravince</item>
      <item>Trgovački sud Split Registarski odjel, OIB 30842297926, Sukoišanska 6, 21000 Split</item>
      <item>Trgovački sud Split Računovodstvo, OIB 30842297926, Sukoišanska 6, 21000 Split</item>
      <item>Porezna uprava Split, OIB 18683136487, 21000 Split</item>
      <item>Trgovački sud Split Pisarnica, OIB 30842297926, Sukoišanska 6, 21000 Split</item>
      <item>NARODNE NOVINE, dioničko društvo za izdavanje i tiskanje Službenog lista Republike Hrvatske, službenih i drugih obrazaca te , OIB 64546066176, Savski Gaj XIII. put 6, 10000 Zagreb</item>
      <item>Trgovački sud Split Oglasna ploča, OIB 30842297926, Sukoišanska 6, 21000 Split</item>
      <item>Hrvatski centar za razminiranje, OIB 78591911697, Ante Kovačića 10, 44000 Sisak</item>
      <item>Visoki trgovački sud Republike Hrvatske, OIB 97349366519,  Berislavićeva 11, 10000 Zagreb</item>
      <item>Trgovački sud Split Ovršni odjel, OIB 30842297926, Sukoišanska 6, 21000 Split</item>
      <item>Županijsko državno odvjetišvo u Splitu, Građansko upravni odjel, OIB 70793241859, Gundulićeva 29 a, 21000 Split</item>
      <item>Općinski sud Split Zemljišno knjižni odjel, Gundulićeva, 21000 Split</item>
      <item>Ivo Bučan, OIB 76689754975, Don Petra Peroša 6, 21209 Mravince</item>
      <item>HYPO-LEASING KROATIEN, društvo za financiranje, d.o.o., OIB 87064273078, Koranska 16, 10000 Zagreb</item>
      <item>HYPO ALPE-ADRIA-BANK dioničko društvo, OIB 14036333877, Slavonska avenija 6, 10000 Zagreb</item>
      <item>Odvjetničko društvo HAČIĆ, KALLAY &amp; PARTNERI, društvo s ograničenom odgovornošću, OIB 86709918716, Ilica 1/A, 10000 Zagreb punomoćnik sudionika u postupku HYPO STEIERMARK KRAFTFAHRZEUG-UND MASCHINENLEASING GmbH</item>
      <item>Dino Puljić, Domovinskog rata 27, 21000 Split punomoćnik sudionika u postupku HYPO STEIERMARK KRAFTFAHRZEUG-UND MASCHINENLEASING GmbH</item>
      <item>Županijsko državno odvjetištvo u Splitu Građansko upravni odjel, 21000 Split punomoćnik sudionika u postupku Porezna uprava Područni ured Split</item>
      <item>Ivo Staničić, Ivana Gundulića 26A, 21000 Split punomoćnik sudionika u postupku BASLER OSIGURANJE ZAGREB dioničko društvo za osiguranje</item>
      <item>Inge Štimac, Strossmayerov trg 5, 47000 Karlovac</item>
      <item>Zoran Tomić, OIB 80809284399, Zelinska 2/I, 10000 Zagreb punomoćnik sudionika u postupku HRVATSKE ŠUME društvo s ograničenom odgovornošću</item>
      <item>Odvjetničko društvo Hanžeković &amp; Partneri društvo s ograničenom odgovornošću, OIB 85127306373, Radnička Cesta 22, 10000 Zagreb punomoćnik sudionika u postupku ERSTE CARD CLUB društvo s ograničenom odgovornošću za financijsko posredovanje i usluge</item>
      <item>Staša Stefanović,odvjetnik  Stefanović&amp;Vrdelja,odvjetničko društvo, Zelinska 3, 10000 Zagreb punomoćnik sudionika u postupku UniCredit Leasing Croatia društvo s ograničenom odgovornošću za leasing</item>
      <item>Ranka Rukljač, OIB 07489757616, Kršnjavoga 9, 10000 Zagreb punomoćnik sudionika u postupku DDServis društvo s ograničenom odgovornošću za proizvodnju, trgovinu i usluge</item>
      <item>Trgovački sud u Splitu Ured predsjednika, Sukoišanska 6, 21000 Split</item>
      <item>Ministarstvo unutarnjih poslova Pretraga osoba iz MUP evidencije, OIB 36162371878, Ulica grada Vukovara 33, 10000 Zagreb</item>
      <item>Jelena Maljković, OIB 57168345878, Alojzija Stepinca 11, 21000 Split</item>
      <item>Igor Babić, OIB 54341397062, Baruna Trenka 164, 35400 Nova Gradiška</item>
    </izvorni_sadrzaj>
    <derivirana_varijabla naziv="DomainObject.Predmet.OstaliListFormatedWithAdressOIB_1">
      <item>Meri Juričko, Ćiril - Metodova 38, 21000 Split</item>
      <item>MILENKO PARLOV, OIB 15824938279, Odeska 8, 21000 Split</item>
      <item>Financijska agencija, OIB 85821130368, Vrtni put 3, 10000 Zagreb</item>
      <item>Ivo Bučan, OIB 76689754975, Don Petra Peroša 6, 21209 Mravince</item>
      <item>Trgovački sud Split Registarski odjel, OIB 30842297926, Sukoišanska 6, 21000 Split</item>
      <item>Trgovački sud Split Računovodstvo, OIB 30842297926, Sukoišanska 6, 21000 Split</item>
      <item>Porezna uprava Split, OIB 18683136487, 21000 Split</item>
      <item>Trgovački sud Split Pisarnica, OIB 30842297926, Sukoišanska 6, 21000 Split</item>
      <item>NARODNE NOVINE, dioničko društvo za izdavanje i tiskanje Službenog lista Republike Hrvatske, službenih i drugih obrazaca te , OIB 64546066176, Savski Gaj XIII. put 6, 10000 Zagreb</item>
      <item>Trgovački sud Split Oglasna ploča, OIB 30842297926, Sukoišanska 6, 21000 Split</item>
      <item>Hrvatski centar za razminiranje, OIB 78591911697, Ante Kovačića 10, 44000 Sisak</item>
      <item>Visoki trgovački sud Republike Hrvatske, OIB 97349366519,  Berislavićeva 11, 10000 Zagreb</item>
      <item>Trgovački sud Split Ovršni odjel, OIB 30842297926, Sukoišanska 6, 21000 Split</item>
      <item>Županijsko državno odvjetišvo u Splitu, Građansko upravni odjel, OIB 70793241859, Gundulićeva 29 a, 21000 Split</item>
      <item>Općinski sud Split Zemljišno knjižni odjel, Gundulićeva, 21000 Split</item>
      <item>Ivo Bučan, OIB 76689754975, Don Petra Peroša 6, 21209 Mravince</item>
      <item>HYPO-LEASING KROATIEN, društvo za financiranje, d.o.o., OIB 87064273078, Koranska 16, 10000 Zagreb</item>
      <item>HYPO ALPE-ADRIA-BANK dioničko društvo, OIB 14036333877, Slavonska avenija 6, 10000 Zagreb</item>
      <item>Odvjetničko društvo HAČIĆ, KALLAY &amp; PARTNERI, društvo s ograničenom odgovornošću, OIB 86709918716, Ilica 1/A, 10000 Zagreb punomoćnik sudionika u postupku HYPO STEIERMARK KRAFTFAHRZEUG-UND MASCHINENLEASING GmbH</item>
      <item>Dino Puljić, Domovinskog rata 27, 21000 Split punomoćnik sudionika u postupku HYPO STEIERMARK KRAFTFAHRZEUG-UND MASCHINENLEASING GmbH</item>
      <item>Županijsko državno odvjetištvo u Splitu Građansko upravni odjel, 21000 Split punomoćnik sudionika u postupku Porezna uprava Područni ured Split</item>
      <item>Ivo Staničić, Ivana Gundulića 26A, 21000 Split punomoćnik sudionika u postupku BASLER OSIGURANJE ZAGREB dioničko društvo za osiguranje</item>
      <item>Inge Štimac, Strossmayerov trg 5, 47000 Karlovac</item>
      <item>Zoran Tomić, OIB 80809284399, Zelinska 2/I, 10000 Zagreb punomoćnik sudionika u postupku HRVATSKE ŠUME društvo s ograničenom odgovornošću</item>
      <item>Odvjetničko društvo Hanžeković &amp; Partneri društvo s ograničenom odgovornošću, OIB 85127306373, Radnička Cesta 22, 10000 Zagreb punomoćnik sudionika u postupku ERSTE CARD CLUB društvo s ograničenom odgovornošću za financijsko posredovanje i usluge</item>
      <item>Staša Stefanović,odvjetnik  Stefanović&amp;Vrdelja,odvjetničko društvo, Zelinska 3, 10000 Zagreb punomoćnik sudionika u postupku UniCredit Leasing Croatia društvo s ograničenom odgovornošću za leasing</item>
      <item>Ranka Rukljač, OIB 07489757616, Kršnjavoga 9, 10000 Zagreb punomoćnik sudionika u postupku DDServis društvo s ograničenom odgovornošću za proizvodnju, trgovinu i usluge</item>
      <item>Trgovački sud u Splitu Ured predsjednika, Sukoišanska 6, 21000 Split</item>
      <item>Ministarstvo unutarnjih poslova Pretraga osoba iz MUP evidencije, OIB 36162371878, Ulica grada Vukovara 33, 10000 Zagreb</item>
      <item>Jelena Maljković, OIB 57168345878, Alojzija Stepinca 11, 21000 Split</item>
      <item>Igor Babić, OIB 54341397062, Baruna Trenka 164, 35400 Nova Gradiška</item>
    </derivirana_varijabla>
  </DomainObject.Predmet.OstaliListFormatedWithAdressOIB>
  <DomainObject.Predmet.OstaliListNazivFormated>
    <izvorni_sadrzaj>
      <item>Meri Juričko</item>
      <item>MILENKO PARLOV</item>
      <item>Financijska agencija</item>
      <item>Ivo Bučan</item>
      <item>Trgovački sud Split Registarski odjel</item>
      <item>Trgovački sud Split Računovodstvo</item>
      <item>Porezna uprava Split</item>
      <item>Trgovački sud Split Pisarnica</item>
      <item>NARODNE NOVINE, dioničko društvo za izdavanje i tiskanje Službenog lista Republike Hrvatske, službenih i drugih obrazaca te </item>
      <item>Trgovački sud Split Oglasna ploča</item>
      <item>Hrvatski centar za razminiranje</item>
      <item>Visoki trgovački sud Republike Hrvatske</item>
      <item>Trgovački sud Split Ovršni odjel</item>
      <item>Županijsko državno odvjetišvo u Splitu, Građansko upravni odjel</item>
      <item>Općinski sud Split Zemljišno knjižni odjel</item>
      <item>Ivo Bučan</item>
      <item>HYPO-LEASING KROATIEN, društvo za financiranje, d.o.o.</item>
      <item>HYPO ALPE-ADRIA-BANK dioničko društvo</item>
      <item>Odvjetničko društvo HAČIĆ, KALLAY &amp; PARTNERI, društvo s ograničenom odgovornošću</item>
      <item>Dino Puljić</item>
      <item>Županijsko državno odvjetištvo u Splitu Građansko upravni odjel</item>
      <item>Ivo Staničić</item>
      <item>Inge Štimac</item>
      <item>Zoran Tomić</item>
      <item>Odvjetničko društvo Hanžeković &amp; Partneri društvo s ograničenom odgovornošću</item>
      <item>Staša Stefanović,odvjetnik  Stefanović&amp;Vrdelja,odvjetničko društvo</item>
      <item>Ranka Rukljač</item>
      <item>Trgovački sud u Splitu Ured predsjednika</item>
      <item>Ministarstvo unutarnjih poslova Pretraga osoba iz MUP evidencije</item>
      <item>Jelena Maljković</item>
      <item>Igor Babić</item>
    </izvorni_sadrzaj>
    <derivirana_varijabla naziv="DomainObject.Predmet.OstaliListNazivFormated_1">
      <item>Meri Juričko</item>
      <item>MILENKO PARLOV</item>
      <item>Financijska agencija</item>
      <item>Ivo Bučan</item>
      <item>Trgovački sud Split Registarski odjel</item>
      <item>Trgovački sud Split Računovodstvo</item>
      <item>Porezna uprava Split</item>
      <item>Trgovački sud Split Pisarnica</item>
      <item>NARODNE NOVINE, dioničko društvo za izdavanje i tiskanje Službenog lista Republike Hrvatske, službenih i drugih obrazaca te </item>
      <item>Trgovački sud Split Oglasna ploča</item>
      <item>Hrvatski centar za razminiranje</item>
      <item>Visoki trgovački sud Republike Hrvatske</item>
      <item>Trgovački sud Split Ovršni odjel</item>
      <item>Županijsko državno odvjetišvo u Splitu, Građansko upravni odjel</item>
      <item>Općinski sud Split Zemljišno knjižni odjel</item>
      <item>Ivo Bučan</item>
      <item>HYPO-LEASING KROATIEN, društvo za financiranje, d.o.o.</item>
      <item>HYPO ALPE-ADRIA-BANK dioničko društvo</item>
      <item>Odvjetničko društvo HAČIĆ, KALLAY &amp; PARTNERI, društvo s ograničenom odgovornošću</item>
      <item>Dino Puljić</item>
      <item>Županijsko državno odvjetištvo u Splitu Građansko upravni odjel</item>
      <item>Ivo Staničić</item>
      <item>Inge Štimac</item>
      <item>Zoran Tomić</item>
      <item>Odvjetničko društvo Hanžeković &amp; Partneri društvo s ograničenom odgovornošću</item>
      <item>Staša Stefanović,odvjetnik  Stefanović&amp;Vrdelja,odvjetničko društvo</item>
      <item>Ranka Rukljač</item>
      <item>Trgovački sud u Splitu Ured predsjednika</item>
      <item>Ministarstvo unutarnjih poslova Pretraga osoba iz MUP evidencije</item>
      <item>Jelena Maljković</item>
      <item>Igor Babić</item>
    </derivirana_varijabla>
  </DomainObject.Predmet.OstaliListNazivFormated>
  <DomainObject.Predmet.OstaliListNazivFormatedOIB>
    <izvorni_sadrzaj>
      <item>Meri Juričko</item>
      <item>MILENKO PARLOV, OIB 15824938279</item>
      <item>Financijska agencija, OIB 85821130368</item>
      <item>Ivo Bučan, OIB 76689754975</item>
      <item>Trgovački sud Split Registarski odjel, OIB 30842297926</item>
      <item>Trgovački sud Split Računovodstvo, OIB 30842297926</item>
      <item>Porezna uprava Split, OIB 18683136487</item>
      <item>Trgovački sud Split Pisarnica, OIB 30842297926</item>
      <item>NARODNE NOVINE, dioničko društvo za izdavanje i tiskanje Službenog lista Republike Hrvatske, službenih i drugih obrazaca te , OIB 64546066176</item>
      <item>Trgovački sud Split Oglasna ploča, OIB 30842297926</item>
      <item>Hrvatski centar za razminiranje, OIB 78591911697</item>
      <item>Visoki trgovački sud Republike Hrvatske, OIB 97349366519</item>
      <item>Trgovački sud Split Ovršni odjel, OIB 30842297926</item>
      <item>Županijsko državno odvjetišvo u Splitu, Građansko upravni odjel, OIB 70793241859</item>
      <item>Općinski sud Split Zemljišno knjižni odjel</item>
      <item>Ivo Bučan, OIB 76689754975</item>
      <item>HYPO-LEASING KROATIEN, društvo za financiranje, d.o.o., OIB 87064273078</item>
      <item>HYPO ALPE-ADRIA-BANK dioničko društvo, OIB 14036333877</item>
      <item>Odvjetničko društvo HAČIĆ, KALLAY &amp; PARTNERI, društvo s ograničenom odgovornošću, OIB 86709918716</item>
      <item>Dino Puljić</item>
      <item>Županijsko državno odvjetištvo u Splitu Građansko upravni odjel</item>
      <item>Ivo Staničić</item>
      <item>Inge Štimac</item>
      <item>Zoran Tomić, OIB 80809284399</item>
      <item>Odvjetničko društvo Hanžeković &amp; Partneri društvo s ograničenom odgovornošću, OIB 85127306373</item>
      <item>Staša Stefanović,odvjetnik  Stefanović&amp;Vrdelja,odvjetničko društvo</item>
      <item>Ranka Rukljač, OIB 07489757616</item>
      <item>Trgovački sud u Splitu Ured predsjednika</item>
      <item>Ministarstvo unutarnjih poslova Pretraga osoba iz MUP evidencije, OIB 36162371878</item>
      <item>Jelena Maljković, OIB 57168345878</item>
      <item>Igor Babić, OIB 54341397062</item>
    </izvorni_sadrzaj>
    <derivirana_varijabla naziv="DomainObject.Predmet.OstaliListNazivFormatedOIB_1">
      <item>Meri Juričko</item>
      <item>MILENKO PARLOV, OIB 15824938279</item>
      <item>Financijska agencija, OIB 85821130368</item>
      <item>Ivo Bučan, OIB 76689754975</item>
      <item>Trgovački sud Split Registarski odjel, OIB 30842297926</item>
      <item>Trgovački sud Split Računovodstvo, OIB 30842297926</item>
      <item>Porezna uprava Split, OIB 18683136487</item>
      <item>Trgovački sud Split Pisarnica, OIB 30842297926</item>
      <item>NARODNE NOVINE, dioničko društvo za izdavanje i tiskanje Službenog lista Republike Hrvatske, službenih i drugih obrazaca te , OIB 64546066176</item>
      <item>Trgovački sud Split Oglasna ploča, OIB 30842297926</item>
      <item>Hrvatski centar za razminiranje, OIB 78591911697</item>
      <item>Visoki trgovački sud Republike Hrvatske, OIB 97349366519</item>
      <item>Trgovački sud Split Ovršni odjel, OIB 30842297926</item>
      <item>Županijsko državno odvjetišvo u Splitu, Građansko upravni odjel, OIB 70793241859</item>
      <item>Općinski sud Split Zemljišno knjižni odjel</item>
      <item>Ivo Bučan, OIB 76689754975</item>
      <item>HYPO-LEASING KROATIEN, društvo za financiranje, d.o.o., OIB 87064273078</item>
      <item>HYPO ALPE-ADRIA-BANK dioničko društvo, OIB 14036333877</item>
      <item>Odvjetničko društvo HAČIĆ, KALLAY &amp; PARTNERI, društvo s ograničenom odgovornošću, OIB 86709918716</item>
      <item>Dino Puljić</item>
      <item>Županijsko državno odvjetištvo u Splitu Građansko upravni odjel</item>
      <item>Ivo Staničić</item>
      <item>Inge Štimac</item>
      <item>Zoran Tomić, OIB 80809284399</item>
      <item>Odvjetničko društvo Hanžeković &amp; Partneri društvo s ograničenom odgovornošću, OIB 85127306373</item>
      <item>Staša Stefanović,odvjetnik  Stefanović&amp;Vrdelja,odvjetničko društvo</item>
      <item>Ranka Rukljač, OIB 07489757616</item>
      <item>Trgovački sud u Splitu Ured predsjednika</item>
      <item>Ministarstvo unutarnjih poslova Pretraga osoba iz MUP evidencije, OIB 36162371878</item>
      <item>Jelena Maljković, OIB 57168345878</item>
      <item>Igor Babić, OIB 54341397062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rujna 2015.</izvorni_sadrzaj>
    <derivirana_varijabla naziv="DomainObject.Datum_1">17. rujna 2015.</derivirana_varijabla>
  </DomainObject.Datum>
  <DomainObject.PoslovniBrojDokumenta>
    <izvorni_sadrzaj/>
    <derivirana_varijabla naziv="DomainObject.PoslovniBrojDokumenta_1"/>
  </DomainObject.PoslovniBrojDokumenta>
  <DomainObject.Predmet.StrankaIDrugi>
    <izvorni_sadrzaj>ZORAN SOLAR i dr.</izvorni_sadrzaj>
    <derivirana_varijabla naziv="DomainObject.Predmet.StrankaIDrugi_1">ZORAN SOLAR i dr.</derivirana_varijabla>
  </DomainObject.Predmet.StrankaIDrugi>
  <DomainObject.Predmet.ProtustrankaIDrugi>
    <izvorni_sadrzaj>AVANGARD d.o.o. za graditeljstvo</izvorni_sadrzaj>
    <derivirana_varijabla naziv="DomainObject.Predmet.ProtustrankaIDrugi_1">AVANGARD d.o.o. za graditeljstvo</derivirana_varijabla>
  </DomainObject.Predmet.ProtustrankaIDrugi>
  <DomainObject.Predmet.StrankaIDrugiAdressOIB>
    <izvorni_sadrzaj>ZORAN SOLAR, OIB 46000244131, Andrije Hebranga 18b, 47000 Karlovac i dr.</izvorni_sadrzaj>
    <derivirana_varijabla naziv="DomainObject.Predmet.StrankaIDrugiAdressOIB_1">ZORAN SOLAR, OIB 46000244131, Andrije Hebranga 18b, 47000 Karlovac i dr.</derivirana_varijabla>
  </DomainObject.Predmet.StrankaIDrugiAdressOIB>
  <DomainObject.Predmet.ProtustrankaIDrugiAdressOIB>
    <izvorni_sadrzaj>AVANGARD d.o.o. za graditeljstvo, OIB 00512738352, Smiljanićeva 2, Split</izvorni_sadrzaj>
    <derivirana_varijabla naziv="DomainObject.Predmet.ProtustrankaIDrugiAdressOIB_1">AVANGARD d.o.o. za graditeljstvo, OIB 00512738352, Smiljanićeva 2,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JOSIP ZVJERKOVIĆ</item>
      <item>JOSIP VUKADIN</item>
      <item>JOSIP IVIĆ</item>
      <item>DEJAN DAVITKOVSKI</item>
      <item>TANJA BOROJEVIĆ</item>
      <item>ZORAN SOLAR</item>
      <item>MATKO MILIĆ</item>
      <item>AVANGARD d.o.o. za graditeljstvo</item>
      <item>NEDJELJKO ROGIĆ</item>
      <item>Meri Juričko</item>
      <item>MILENKO PARLOV</item>
      <item>Financijska agencija</item>
      <item>Ivo Bučan</item>
      <item>Trgovački sud Split Registarski odjel</item>
      <item>Trgovački sud Split Računovodstvo</item>
      <item>Porezna uprava Split</item>
      <item>Trgovački sud Split Pisarnica</item>
      <item>NARODNE NOVINE, dioničko društvo za izdavanje i tiskanje Službenog lista Republike Hrvatske, službenih i drugih obrazaca te </item>
      <item>Trgovački sud Split Oglasna ploča</item>
      <item>Hrvatski centar za razminiranje</item>
      <item>Visoki trgovački sud Republike Hrvatske</item>
      <item>Trgovački sud Split Ovršni odjel</item>
      <item>Županijsko državno odvjetišvo u Splitu, Građansko upravni odjel</item>
      <item>Općinski sud Split Zemljišno knjižni odjel</item>
      <item>Ivo Bučan</item>
      <item>HYPO-LEASING KROATIEN, društvo za financiranje, d.o.o.</item>
      <item>HYPO ALPE-ADRIA-BANK dioničko društvo</item>
      <item>BASLER OSIGURANJE ZAGREB dioničko društvo za osiguranje</item>
      <item>MINOTEHNIKA d.o.o. za logistiku</item>
      <item>ERSTE CARD CLUB društvo s ograničenom odgovornošću za financijsko posredovanje i usluge</item>
      <item>AUTOBUSNI KOLODVOR d.d. za trgovinu, promet i ugostiteljstvo</item>
      <item>PIPER trgovačko društvo za unutarnju i vanjsku trgovinu i ugostiteljstvo d. o. o.</item>
      <item>HYPO-LEASING KROATIEN, društvo za financiranje, d.o.o.</item>
      <item>AUTO ANTONIO za trgovinu i usluge, društvo s ograničenom odgovornošću</item>
      <item>HYPO STEIERMARK KRAFTFAHRZEUG-UND MASCHINENLEASING GmbH</item>
      <item>Odvjetničko društvo HAČIĆ, KALLAY &amp; PARTNERI, društvo s ograničenom odgovornošću</item>
      <item>Dino Puljić</item>
      <item>Porezna uprava Područni ured Split</item>
      <item>Županijsko državno odvjetištvo u Splitu Građansko upravni odjel</item>
      <item>Ivo Staničić</item>
      <item>AUTOBUSNI KOLODVOR d.d. za trgovinu, promet i ugostiteljstvo</item>
      <item>Inge Štimac</item>
      <item>PBZ-LEASING, društvo s ograničenom odgovornošću za poslove leasinga</item>
      <item>HRVATSKE ŠUME društvo s ograničenom odgovornošću</item>
      <item>Zoran Tomić</item>
      <item>PARTNER BANKA d.d. ZAGREB</item>
      <item>IMEX BANKA dioničko društvo</item>
      <item>DOK-ING, društvo s ograničenom odgovornošću za inženjering i unutarnju i vanjsku trgovinu</item>
      <item>SOCIETE GENERALE-SPLITSKA BANKA dioničko društvo</item>
      <item>UniCredit Leasing Croatia društvo s ograničenom odgovornošću za leasing</item>
      <item>ERSTE CARD CLUB društvo s ograničenom odgovornošću za financijsko posredovanje i usluge</item>
      <item>Odvjetničko društvo Hanžeković &amp; Partneri društvo s ograničenom odgovornošću</item>
      <item>Staša Stefanović,odvjetnik  Stefanović&amp;Vrdelja,odvjetničko društvo</item>
      <item>GRAD SPLIT</item>
      <item>Hrvatski Telekom d.d.</item>
      <item>DDServis društvo s ograničenom odgovornošću za proizvodnju, trgovinu i usluge</item>
      <item>Ranka Rukljač</item>
      <item>HYPO ALPE-ADRIA-BANK dioničko društvo</item>
      <item>HYPO STEIERMARK KRAFTFAHRZEUG-UND MASCHINENLEASING GmbH</item>
      <item>Trgovački sud u Splitu Ured predsjednika</item>
      <item>Ministarstvo unutarnjih poslova Pretraga osoba iz MUP evidencije</item>
      <item>Jelena Maljković</item>
      <item>VIPnet, društvo s ograničenom odgovornošću za usluge javnih telekomunikacija</item>
      <item>Igor Babić</item>
    </izvorni_sadrzaj>
    <derivirana_varijabla naziv="DomainObject.Predmet.SudioniciListNaziv_1">
      <item>JOSIP ZVJERKOVIĆ</item>
      <item>JOSIP VUKADIN</item>
      <item>JOSIP IVIĆ</item>
      <item>DEJAN DAVITKOVSKI</item>
      <item>TANJA BOROJEVIĆ</item>
      <item>ZORAN SOLAR</item>
      <item>MATKO MILIĆ</item>
      <item>AVANGARD d.o.o. za graditeljstvo</item>
      <item>NEDJELJKO ROGIĆ</item>
      <item>Meri Juričko</item>
      <item>MILENKO PARLOV</item>
      <item>Financijska agencija</item>
      <item>Ivo Bučan</item>
      <item>Trgovački sud Split Registarski odjel</item>
      <item>Trgovački sud Split Računovodstvo</item>
      <item>Porezna uprava Split</item>
      <item>Trgovački sud Split Pisarnica</item>
      <item>NARODNE NOVINE, dioničko društvo za izdavanje i tiskanje Službenog lista Republike Hrvatske, službenih i drugih obrazaca te </item>
      <item>Trgovački sud Split Oglasna ploča</item>
      <item>Hrvatski centar za razminiranje</item>
      <item>Visoki trgovački sud Republike Hrvatske</item>
      <item>Trgovački sud Split Ovršni odjel</item>
      <item>Županijsko državno odvjetišvo u Splitu, Građansko upravni odjel</item>
      <item>Općinski sud Split Zemljišno knjižni odjel</item>
      <item>Ivo Bučan</item>
      <item>HYPO-LEASING KROATIEN, društvo za financiranje, d.o.o.</item>
      <item>HYPO ALPE-ADRIA-BANK dioničko društvo</item>
      <item>BASLER OSIGURANJE ZAGREB dioničko društvo za osiguranje</item>
      <item>MINOTEHNIKA d.o.o. za logistiku</item>
      <item>ERSTE CARD CLUB društvo s ograničenom odgovornošću za financijsko posredovanje i usluge</item>
      <item>AUTOBUSNI KOLODVOR d.d. za trgovinu, promet i ugostiteljstvo</item>
      <item>PIPER trgovačko društvo za unutarnju i vanjsku trgovinu i ugostiteljstvo d. o. o.</item>
      <item>HYPO-LEASING KROATIEN, društvo za financiranje, d.o.o.</item>
      <item>AUTO ANTONIO za trgovinu i usluge, društvo s ograničenom odgovornošću</item>
      <item>HYPO STEIERMARK KRAFTFAHRZEUG-UND MASCHINENLEASING GmbH</item>
      <item>Odvjetničko društvo HAČIĆ, KALLAY &amp; PARTNERI, društvo s ograničenom odgovornošću</item>
      <item>Dino Puljić</item>
      <item>Porezna uprava Područni ured Split</item>
      <item>Županijsko državno odvjetištvo u Splitu Građansko upravni odjel</item>
      <item>Ivo Staničić</item>
      <item>AUTOBUSNI KOLODVOR d.d. za trgovinu, promet i ugostiteljstvo</item>
      <item>Inge Štimac</item>
      <item>PBZ-LEASING, društvo s ograničenom odgovornošću za poslove leasinga</item>
      <item>HRVATSKE ŠUME društvo s ograničenom odgovornošću</item>
      <item>Zoran Tomić</item>
      <item>PARTNER BANKA d.d. ZAGREB</item>
      <item>IMEX BANKA dioničko društvo</item>
      <item>DOK-ING, društvo s ograničenom odgovornošću za inženjering i unutarnju i vanjsku trgovinu</item>
      <item>SOCIETE GENERALE-SPLITSKA BANKA dioničko društvo</item>
      <item>UniCredit Leasing Croatia društvo s ograničenom odgovornošću za leasing</item>
      <item>ERSTE CARD CLUB društvo s ograničenom odgovornošću za financijsko posredovanje i usluge</item>
      <item>Odvjetničko društvo Hanžeković &amp; Partneri društvo s ograničenom odgovornošću</item>
      <item>Staša Stefanović,odvjetnik  Stefanović&amp;Vrdelja,odvjetničko društvo</item>
      <item>GRAD SPLIT</item>
      <item>Hrvatski Telekom d.d.</item>
      <item>DDServis društvo s ograničenom odgovornošću za proizvodnju, trgovinu i usluge</item>
      <item>Ranka Rukljač</item>
      <item>HYPO ALPE-ADRIA-BANK dioničko društvo</item>
      <item>HYPO STEIERMARK KRAFTFAHRZEUG-UND MASCHINENLEASING GmbH</item>
      <item>Trgovački sud u Splitu Ured predsjednika</item>
      <item>Ministarstvo unutarnjih poslova Pretraga osoba iz MUP evidencije</item>
      <item>Jelena Maljković</item>
      <item>VIPnet, društvo s ograničenom odgovornošću za usluge javnih telekomunikacija</item>
      <item>Igor Babić</item>
    </derivirana_varijabla>
  </DomainObject.Predmet.SudioniciListNaziv>
  <DomainObject.Predmet.SudioniciListAdressOIB>
    <izvorni_sadrzaj>
      <item>JOSIP ZVJERKOVIĆ, OIB 51649097802, Drpići 2,DOL</item>
      <item>JOSIP VUKADIN, OIB 62928568149, Livanjska 21,21210 Solin</item>
      <item>JOSIP IVIĆ, OIB 13684283093, Petra Kružića 74,21210 Solin</item>
      <item>DEJAN DAVITKOVSKI, OIB 74552698865, A.B. Šimića 3,21000 Split</item>
      <item>TANJA BOROJEVIĆ, OIB 81779439373, Stepinčeva 9,21000 Split</item>
      <item>ZORAN SOLAR, OIB 46000244131, Andrije Hebranga 18b,47000 Karlovac</item>
      <item>MATKO MILIĆ, OIB 34983832553, Don Lovre Katića 128a,21210 SOLINA</item>
      <item>AVANGARD d.o.o. za graditeljstvo, OIB 00512738352, Smiljanićeva 2,Split</item>
      <item>NEDJELJKO ROGIĆ, OIB 80926469097, Naselje Urije 24,35400 Nova Gradiška</item>
      <item>Meri Juričko, Ćiril - Metodova 38,21000 Split</item>
      <item>MILENKO PARLOV, OIB 15824938279, Odeska 8,21000 Split</item>
      <item>Financijska agencija, OIB 85821130368, Vrtni put 3,10000 Zagreb</item>
      <item>Ivo Bučan, OIB 76689754975, Don Petra Peroša 6,21209 Mravince</item>
      <item>Trgovački sud Split Registarski odjel, OIB 30842297926, Sukoišanska 6,21000 Split</item>
      <item>Trgovački sud Split Računovodstvo, OIB 30842297926, Sukoišanska 6,21000 Split</item>
      <item>Porezna uprava Split, OIB 18683136487, 21000 Split</item>
      <item>Trgovački sud Split Pisarnica, OIB 30842297926, Sukoišanska 6,21000 Split</item>
      <item>NARODNE NOVINE, dioničko društvo za izdavanje i tiskanje Službenog lista Republike Hrvatske, službenih i drugih obrazaca te , OIB 64546066176, Savski Gaj XIII. put 6,10000 Zagreb</item>
      <item>Trgovački sud Split Oglasna ploča, OIB 30842297926, Sukoišanska 6,21000 Split</item>
      <item>Hrvatski centar za razminiranje, OIB 78591911697, Ante Kovačića 10,44000 Sisak</item>
      <item>Visoki trgovački sud Republike Hrvatske, OIB 97349366519,  Berislavićeva 11,10000 Zagreb</item>
      <item>Trgovački sud Split Ovršni odjel, OIB 30842297926, Sukoišanska 6,21000 Split</item>
      <item>Županijsko državno odvjetišvo u Splitu, Građansko upravni odjel, OIB 70793241859, Gundulićeva 29 a,21000 Split</item>
      <item>Općinski sud Split Zemljišno knjižni odjel, Gundulićeva,21000 Split</item>
      <item>Ivo Bučan, OIB 76689754975, Don Petra Peroša 6,21209 Mravince</item>
      <item>HYPO-LEASING KROATIEN, društvo za financiranje, d.o.o., OIB 87064273078, Koranska 16,10000 Zagreb</item>
      <item>HYPO ALPE-ADRIA-BANK dioničko društvo, OIB 14036333877, Slavonska avenija 6,10000 Zagreb</item>
      <item>BASLER OSIGURANJE ZAGREB dioničko društvo za osiguranje, OIB 59706054982, Radnička cesta 37/b,10000 Zagreb</item>
      <item>MINOTEHNIKA d.o.o. za logistiku, OIB 28255153049, Ilica 425,10000 Zagreb</item>
      <item>ERSTE CARD CLUB društvo s ograničenom odgovornošću za financijsko posredovanje i usluge, OIB 85941596441, Praška 5,10000 Zagreb</item>
      <item>AUTOBUSNI KOLODVOR d.d. za trgovinu, promet i ugostiteljstvo, OIB 22672915888, Prilaz Vjeceslava Holjevca 2,Karlovac</item>
      <item>PIPER trgovačko društvo za unutarnju i vanjsku trgovinu i ugostiteljstvo d. o. o., OIB 36001666113, Alaginci 56,Alaginci</item>
      <item>HYPO-LEASING KROATIEN, društvo za financiranje, d.o.o., OIB 87064273078, Koranska 16,10000 Zagreb</item>
      <item>AUTO ANTONIO za trgovinu i usluge, društvo s ograničenom odgovornošću, OIB 64641553504, Kralja Tomislava 108,21220 Seget Vranjica</item>
      <item>HYPO STEIERMARK KRAFTFAHRZEUG-UND MASCHINENLEASING GmbH, OIB 46480388251, Joanneumring 20,Graz</item>
      <item>Odvjetničko društvo HAČIĆ, KALLAY &amp; PARTNERI, društvo s ograničenom odgovornošću, OIB 86709918716, Ilica 1/A,10000 Zagreb</item>
      <item>Dino Puljić, Domovinskog rata 27,21000 Split</item>
      <item>Porezna uprava Područni ured Split, OIB 18683136487, Vukovarska 1,21000 Split</item>
      <item>Županijsko državno odvjetištvo u Splitu Građansko upravni odjel, 21000 Split</item>
      <item>Ivo Staničić, Ivana Gundulića 26A,21000 Split</item>
      <item>AUTOBUSNI KOLODVOR d.d. za trgovinu, promet i ugostiteljstvo, OIB 22672915888, Prilaz Vjeceslava Holjevca 2,Karlovac</item>
      <item>Inge Štimac, Strossmayerov trg 5,47000 Karlovac</item>
      <item>PBZ-LEASING, društvo s ograničenom odgovornošću za poslove leasinga, OIB 57270798205, Radnička cesta 44,10000 Zagreb</item>
      <item>HRVATSKE ŠUME društvo s ograničenom odgovornošću, OIB 69693144506, Ul.Ljudevita Farkaša Vukotinovića 2,10000 Zagreb</item>
      <item>Zoran Tomić, OIB 80809284399, Zelinska 2/I,10000 Zagreb</item>
      <item>PARTNER BANKA d.d. ZAGREB, OIB 71221608291, Vončinina 2,10000 Zagreb</item>
      <item>IMEX BANKA dioničko društvo, OIB 99326633206, Tolstojeva 6,Split</item>
      <item>DOK-ING, društvo s ograničenom odgovornošću za inženjering i unutarnju i vanjsku trgovinu, OIB 39982657045, Kanalski put 1,10000 Zagreb</item>
      <item>SOCIETE GENERALE-SPLITSKA BANKA dioničko društvo, OIB 69326397242, Ruđera Boškovića 16,Split</item>
      <item>UniCredit Leasing Croatia društvo s ograničenom odgovornošću za leasing, OIB 18736141210, Heinzelova 33,10000 Zagreb</item>
      <item>ERSTE CARD CLUB društvo s ograničenom odgovornošću za financijsko posredovanje i usluge, OIB 85941596441, Praška 5,10000 Zagreb</item>
      <item>Odvjetničko društvo Hanžeković &amp; Partneri društvo s ograničenom odgovornošću, OIB 85127306373, Radnička Cesta 22,10000 Zagreb</item>
      <item>Staša Stefanović,odvjetnik  Stefanović&amp;Vrdelja,odvjetničko društvo, Zelinska 3,10000 Zagreb</item>
      <item>GRAD SPLIT, OIB 78755598868, Branimirova obala 17,21000 Split</item>
      <item>Hrvatski Telekom d.d., OIB 81793146560, Savska cesta 32,10000 Zagreb</item>
      <item>DDServis društvo s ograničenom odgovornošću za proizvodnju, trgovinu i usluge, OIB 95325472047, Sisačka cesta, III odvojak 7,10000 Zagreb</item>
      <item>Ranka Rukljač, OIB 07489757616, Kršnjavoga 9,10000 Zagreb</item>
      <item>HYPO ALPE-ADRIA-BANK dioničko društvo, OIB 14036333877, Slavonska avenija 6,10000 Zagreb</item>
      <item>HYPO STEIERMARK KRAFTFAHRZEUG-UND MASCHINENLEASING GmbH, OIB 46480388251, </item>
      <item>Trgovački sud u Splitu Ured predsjednika, Sukoišanska 6,21000 Split</item>
      <item>Ministarstvo unutarnjih poslova Pretraga osoba iz MUP evidencije, OIB 36162371878, Ulica grada Vukovara 33,10000 Zagreb</item>
      <item>Jelena Maljković, OIB 57168345878, Alojzija Stepinca 11,21000 Split</item>
      <item>VIPnet, društvo s ograničenom odgovornošću za usluge javnih telekomunikacija, OIB 29524210204, Vrtni put 1,10000 Zagreb</item>
      <item>Igor Babić, OIB 54341397062, Baruna Trenka 164,35400 Nova Gradiška</item>
    </izvorni_sadrzaj>
    <derivirana_varijabla naziv="DomainObject.Predmet.SudioniciListAdressOIB_1">
      <item>JOSIP ZVJERKOVIĆ, OIB 51649097802, Drpići 2,DOL</item>
      <item>JOSIP VUKADIN, OIB 62928568149, Livanjska 21,21210 Solin</item>
      <item>JOSIP IVIĆ, OIB 13684283093, Petra Kružića 74,21210 Solin</item>
      <item>DEJAN DAVITKOVSKI, OIB 74552698865, A.B. Šimića 3,21000 Split</item>
      <item>TANJA BOROJEVIĆ, OIB 81779439373, Stepinčeva 9,21000 Split</item>
      <item>ZORAN SOLAR, OIB 46000244131, Andrije Hebranga 18b,47000 Karlovac</item>
      <item>MATKO MILIĆ, OIB 34983832553, Don Lovre Katića 128a,21210 SOLINA</item>
      <item>AVANGARD d.o.o. za graditeljstvo, OIB 00512738352, Smiljanićeva 2,Split</item>
      <item>NEDJELJKO ROGIĆ, OIB 80926469097, Naselje Urije 24,35400 Nova Gradiška</item>
      <item>Meri Juričko, Ćiril - Metodova 38,21000 Split</item>
      <item>MILENKO PARLOV, OIB 15824938279, Odeska 8,21000 Split</item>
      <item>Financijska agencija, OIB 85821130368, Vrtni put 3,10000 Zagreb</item>
      <item>Ivo Bučan, OIB 76689754975, Don Petra Peroša 6,21209 Mravince</item>
      <item>Trgovački sud Split Registarski odjel, OIB 30842297926, Sukoišanska 6,21000 Split</item>
      <item>Trgovački sud Split Računovodstvo, OIB 30842297926, Sukoišanska 6,21000 Split</item>
      <item>Porezna uprava Split, OIB 18683136487, 21000 Split</item>
      <item>Trgovački sud Split Pisarnica, OIB 30842297926, Sukoišanska 6,21000 Split</item>
      <item>NARODNE NOVINE, dioničko društvo za izdavanje i tiskanje Službenog lista Republike Hrvatske, službenih i drugih obrazaca te , OIB 64546066176, Savski Gaj XIII. put 6,10000 Zagreb</item>
      <item>Trgovački sud Split Oglasna ploča, OIB 30842297926, Sukoišanska 6,21000 Split</item>
      <item>Hrvatski centar za razminiranje, OIB 78591911697, Ante Kovačića 10,44000 Sisak</item>
      <item>Visoki trgovački sud Republike Hrvatske, OIB 97349366519,  Berislavićeva 11,10000 Zagreb</item>
      <item>Trgovački sud Split Ovršni odjel, OIB 30842297926, Sukoišanska 6,21000 Split</item>
      <item>Županijsko državno odvjetišvo u Splitu, Građansko upravni odjel, OIB 70793241859, Gundulićeva 29 a,21000 Split</item>
      <item>Općinski sud Split Zemljišno knjižni odjel, Gundulićeva,21000 Split</item>
      <item>Ivo Bučan, OIB 76689754975, Don Petra Peroša 6,21209 Mravince</item>
      <item>HYPO-LEASING KROATIEN, društvo za financiranje, d.o.o., OIB 87064273078, Koranska 16,10000 Zagreb</item>
      <item>HYPO ALPE-ADRIA-BANK dioničko društvo, OIB 14036333877, Slavonska avenija 6,10000 Zagreb</item>
      <item>BASLER OSIGURANJE ZAGREB dioničko društvo za osiguranje, OIB 59706054982, Radnička cesta 37/b,10000 Zagreb</item>
      <item>MINOTEHNIKA d.o.o. za logistiku, OIB 28255153049, Ilica 425,10000 Zagreb</item>
      <item>ERSTE CARD CLUB društvo s ograničenom odgovornošću za financijsko posredovanje i usluge, OIB 85941596441, Praška 5,10000 Zagreb</item>
      <item>AUTOBUSNI KOLODVOR d.d. za trgovinu, promet i ugostiteljstvo, OIB 22672915888, Prilaz Vjeceslava Holjevca 2,Karlovac</item>
      <item>PIPER trgovačko društvo za unutarnju i vanjsku trgovinu i ugostiteljstvo d. o. o., OIB 36001666113, Alaginci 56,Alaginci</item>
      <item>HYPO-LEASING KROATIEN, društvo za financiranje, d.o.o., OIB 87064273078, Koranska 16,10000 Zagreb</item>
      <item>AUTO ANTONIO za trgovinu i usluge, društvo s ograničenom odgovornošću, OIB 64641553504, Kralja Tomislava 108,21220 Seget Vranjica</item>
      <item>HYPO STEIERMARK KRAFTFAHRZEUG-UND MASCHINENLEASING GmbH, OIB 46480388251, Joanneumring 20,Graz</item>
      <item>Odvjetničko društvo HAČIĆ, KALLAY &amp; PARTNERI, društvo s ograničenom odgovornošću, OIB 86709918716, Ilica 1/A,10000 Zagreb</item>
      <item>Dino Puljić, Domovinskog rata 27,21000 Split</item>
      <item>Porezna uprava Područni ured Split, OIB 18683136487, Vukovarska 1,21000 Split</item>
      <item>Županijsko državno odvjetištvo u Splitu Građansko upravni odjel, 21000 Split</item>
      <item>Ivo Staničić, Ivana Gundulića 26A,21000 Split</item>
      <item>AUTOBUSNI KOLODVOR d.d. za trgovinu, promet i ugostiteljstvo, OIB 22672915888, Prilaz Vjeceslava Holjevca 2,Karlovac</item>
      <item>Inge Štimac, Strossmayerov trg 5,47000 Karlovac</item>
      <item>PBZ-LEASING, društvo s ograničenom odgovornošću za poslove leasinga, OIB 57270798205, Radnička cesta 44,10000 Zagreb</item>
      <item>HRVATSKE ŠUME društvo s ograničenom odgovornošću, OIB 69693144506, Ul.Ljudevita Farkaša Vukotinovića 2,10000 Zagreb</item>
      <item>Zoran Tomić, OIB 80809284399, Zelinska 2/I,10000 Zagreb</item>
      <item>PARTNER BANKA d.d. ZAGREB, OIB 71221608291, Vončinina 2,10000 Zagreb</item>
      <item>IMEX BANKA dioničko društvo, OIB 99326633206, Tolstojeva 6,Split</item>
      <item>DOK-ING, društvo s ograničenom odgovornošću za inženjering i unutarnju i vanjsku trgovinu, OIB 39982657045, Kanalski put 1,10000 Zagreb</item>
      <item>SOCIETE GENERALE-SPLITSKA BANKA dioničko društvo, OIB 69326397242, Ruđera Boškovića 16,Split</item>
      <item>UniCredit Leasing Croatia društvo s ograničenom odgovornošću za leasing, OIB 18736141210, Heinzelova 33,10000 Zagreb</item>
      <item>ERSTE CARD CLUB društvo s ograničenom odgovornošću za financijsko posredovanje i usluge, OIB 85941596441, Praška 5,10000 Zagreb</item>
      <item>Odvjetničko društvo Hanžeković &amp; Partneri društvo s ograničenom odgovornošću, OIB 85127306373, Radnička Cesta 22,10000 Zagreb</item>
      <item>Staša Stefanović,odvjetnik  Stefanović&amp;Vrdelja,odvjetničko društvo, Zelinska 3,10000 Zagreb</item>
      <item>GRAD SPLIT, OIB 78755598868, Branimirova obala 17,21000 Split</item>
      <item>Hrvatski Telekom d.d., OIB 81793146560, Savska cesta 32,10000 Zagreb</item>
      <item>DDServis društvo s ograničenom odgovornošću za proizvodnju, trgovinu i usluge, OIB 95325472047, Sisačka cesta, III odvojak 7,10000 Zagreb</item>
      <item>Ranka Rukljač, OIB 07489757616, Kršnjavoga 9,10000 Zagreb</item>
      <item>HYPO ALPE-ADRIA-BANK dioničko društvo, OIB 14036333877, Slavonska avenija 6,10000 Zagreb</item>
      <item>HYPO STEIERMARK KRAFTFAHRZEUG-UND MASCHINENLEASING GmbH, OIB 46480388251, </item>
      <item>Trgovački sud u Splitu Ured predsjednika, Sukoišanska 6,21000 Split</item>
      <item>Ministarstvo unutarnjih poslova Pretraga osoba iz MUP evidencije, OIB 36162371878, Ulica grada Vukovara 33,10000 Zagreb</item>
      <item>Jelena Maljković, OIB 57168345878, Alojzija Stepinca 11,21000 Split</item>
      <item>VIPnet, društvo s ograničenom odgovornošću za usluge javnih telekomunikacija, OIB 29524210204, Vrtni put 1,10000 Zagreb</item>
      <item>Igor Babić, OIB 54341397062, Baruna Trenka 164,35400 Nova Gradiška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51649097802</item>
      <item>, OIB 62928568149</item>
      <item>, OIB 13684283093</item>
      <item>, OIB 74552698865</item>
      <item>, OIB 81779439373</item>
      <item>, OIB 46000244131</item>
      <item>, OIB 34983832553</item>
      <item>, OIB 00512738352</item>
      <item>, OIB 80926469097</item>
      <item>, OIB null</item>
      <item>, OIB 15824938279</item>
      <item>, OIB 85821130368</item>
      <item>, OIB 76689754975</item>
      <item>, OIB 30842297926</item>
      <item>, OIB 30842297926</item>
      <item>, OIB 18683136487</item>
      <item>, OIB 30842297926</item>
      <item>, OIB 64546066176</item>
      <item>, OIB 30842297926</item>
      <item>, OIB 78591911697</item>
      <item>, OIB 97349366519</item>
      <item>, OIB 30842297926</item>
      <item>, OIB 70793241859</item>
      <item>, OIB null</item>
      <item>, OIB 76689754975</item>
      <item>, OIB 87064273078</item>
      <item>, OIB 14036333877</item>
      <item>, OIB 59706054982</item>
      <item>, OIB 28255153049</item>
      <item>, OIB 85941596441</item>
      <item>, OIB 22672915888</item>
      <item>, OIB 36001666113</item>
      <item>, OIB 87064273078</item>
      <item>, OIB 64641553504</item>
      <item>, OIB 46480388251</item>
      <item>, OIB 86709918716</item>
      <item>, OIB null</item>
      <item>, OIB 18683136487</item>
      <item>, OIB null</item>
      <item>, OIB null</item>
      <item>, OIB 22672915888</item>
      <item>, OIB null</item>
      <item>, OIB 57270798205</item>
      <item>, OIB 69693144506</item>
      <item>, OIB 80809284399</item>
      <item>, OIB 71221608291</item>
      <item>, OIB 99326633206</item>
      <item>, OIB 39982657045</item>
      <item>, OIB 69326397242</item>
      <item>, OIB 18736141210</item>
      <item>, OIB 85941596441</item>
      <item>, OIB 85127306373</item>
      <item>, OIB null</item>
      <item>, OIB 78755598868</item>
      <item>, OIB 81793146560</item>
      <item>, OIB 95325472047</item>
      <item>, OIB 07489757616</item>
      <item>, OIB 14036333877</item>
      <item>, OIB 46480388251</item>
      <item>, OIB null</item>
      <item>, OIB 36162371878</item>
      <item>, OIB 57168345878</item>
      <item>, OIB 29524210204</item>
      <item>, OIB 54341397062</item>
    </izvorni_sadrzaj>
    <derivirana_varijabla naziv="DomainObject.Predmet.SudioniciListNazivOIB_1">
      <item>, OIB 51649097802</item>
      <item>, OIB 62928568149</item>
      <item>, OIB 13684283093</item>
      <item>, OIB 74552698865</item>
      <item>, OIB 81779439373</item>
      <item>, OIB 46000244131</item>
      <item>, OIB 34983832553</item>
      <item>, OIB 00512738352</item>
      <item>, OIB 80926469097</item>
      <item>, OIB null</item>
      <item>, OIB 15824938279</item>
      <item>, OIB 85821130368</item>
      <item>, OIB 76689754975</item>
      <item>, OIB 30842297926</item>
      <item>, OIB 30842297926</item>
      <item>, OIB 18683136487</item>
      <item>, OIB 30842297926</item>
      <item>, OIB 64546066176</item>
      <item>, OIB 30842297926</item>
      <item>, OIB 78591911697</item>
      <item>, OIB 97349366519</item>
      <item>, OIB 30842297926</item>
      <item>, OIB 70793241859</item>
      <item>, OIB null</item>
      <item>, OIB 76689754975</item>
      <item>, OIB 87064273078</item>
      <item>, OIB 14036333877</item>
      <item>, OIB 59706054982</item>
      <item>, OIB 28255153049</item>
      <item>, OIB 85941596441</item>
      <item>, OIB 22672915888</item>
      <item>, OIB 36001666113</item>
      <item>, OIB 87064273078</item>
      <item>, OIB 64641553504</item>
      <item>, OIB 46480388251</item>
      <item>, OIB 86709918716</item>
      <item>, OIB null</item>
      <item>, OIB 18683136487</item>
      <item>, OIB null</item>
      <item>, OIB null</item>
      <item>, OIB 22672915888</item>
      <item>, OIB null</item>
      <item>, OIB 57270798205</item>
      <item>, OIB 69693144506</item>
      <item>, OIB 80809284399</item>
      <item>, OIB 71221608291</item>
      <item>, OIB 99326633206</item>
      <item>, OIB 39982657045</item>
      <item>, OIB 69326397242</item>
      <item>, OIB 18736141210</item>
      <item>, OIB 85941596441</item>
      <item>, OIB 85127306373</item>
      <item>, OIB null</item>
      <item>, OIB 78755598868</item>
      <item>, OIB 81793146560</item>
      <item>, OIB 95325472047</item>
      <item>, OIB 07489757616</item>
      <item>, OIB 14036333877</item>
      <item>, OIB 46480388251</item>
      <item>, OIB null</item>
      <item>, OIB 36162371878</item>
      <item>, OIB 57168345878</item>
      <item>, OIB 29524210204</item>
      <item>, OIB 54341397062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2080</properties:Words>
  <properties:Characters>11439</properties:Characters>
  <properties:Lines>229</properties:Lines>
  <properties:Paragraphs>55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13704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2015-09-17T12:01:00Z</dcterms:created>
  <dc:creator>Jozo Ćaleta</dc:creator>
  <cp:lastModifiedBy>Jozo Ćaleta</cp:lastModifiedBy>
  <dcterms:modified xmlns:xsi="http://www.w3.org/2001/XMLSchema-instance" xsi:type="dcterms:W3CDTF">2015-09-17T12:02:00Z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5</vt:i4>
  </prop:property>
</prop:Properties>
</file>