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0c7c" w14:paraId="1bc0c7c" w:rsidRDefault="00E83EF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E83EFB" w:rsidP="00E83EFB" w:rsidR="00E83EFB">
      <w:pPr>
        <w:spacing w:after="0"/>
        <w:jc w:val="both"/>
      </w:pPr>
      <w:r>
        <w:t xml:space="preserve">           </w:t>
      </w:r>
      <w:r>
        <w:t>Republika Hrvatska</w:t>
      </w:r>
    </w:p>
    <w:p w:rsidRDefault="00E83EFB" w:rsidP="00E83EFB" w:rsidR="00E83EF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83EFB" w:rsidP="00E83EFB" w:rsidR="00E83EF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E83EFB">
        <w:rPr>
          <w:rFonts w:cs="Times New Roman" w:eastAsia="Times New Roman"/>
          <w:szCs w:val="20"/>
          <w:lang w:eastAsia="hr-HR"/>
        </w:rPr>
        <w:t>Poslovni broj: 5 St-380/2018-13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>R J E Š E N J E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Zagreb, Trg svibanjskih žrtava 1995. 1, za otvaranje stečajnog postupka nad dužnikom ROSA CANINA društvo s ograničenom odgovornošću za ugostiteljstvo i trgovinu, Zagreb, </w:t>
      </w:r>
      <w:proofErr w:type="spellStart"/>
      <w:r w:rsidRPr="00E83EFB">
        <w:rPr>
          <w:rFonts w:cs="Times New Roman" w:eastAsia="Times New Roman"/>
          <w:szCs w:val="20"/>
          <w:lang w:eastAsia="hr-HR"/>
        </w:rPr>
        <w:t>Cirkovljanska</w:t>
      </w:r>
      <w:proofErr w:type="spellEnd"/>
      <w:r w:rsidRPr="00E83EFB">
        <w:rPr>
          <w:rFonts w:cs="Times New Roman" w:eastAsia="Times New Roman"/>
          <w:szCs w:val="20"/>
          <w:lang w:eastAsia="hr-HR"/>
        </w:rPr>
        <w:t xml:space="preserve"> 2a, OIB: 12782008802, MBS: 080733776, 23. studenog 2018. 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>r i j e š i o   j e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ROSA CANINA društvo s ograničenom odgovornošću za ugostiteljstvo i trgovinu, Zagreb, </w:t>
      </w:r>
      <w:proofErr w:type="spellStart"/>
      <w:r w:rsidRPr="00E83EFB">
        <w:rPr>
          <w:rFonts w:cs="Times New Roman" w:eastAsia="Times New Roman"/>
          <w:szCs w:val="20"/>
          <w:lang w:eastAsia="hr-HR"/>
        </w:rPr>
        <w:t>Cirkovljanska</w:t>
      </w:r>
      <w:proofErr w:type="spellEnd"/>
      <w:r w:rsidRPr="00E83EFB">
        <w:rPr>
          <w:rFonts w:cs="Times New Roman" w:eastAsia="Times New Roman"/>
          <w:szCs w:val="20"/>
          <w:lang w:eastAsia="hr-HR"/>
        </w:rPr>
        <w:t xml:space="preserve"> 2a, OIB: 12782008802, MBS: 080733776, da u roku od 15 dana, računajući od isteka osmog dana od objave ovog poziva na e-oglasnoj ploči suda, uplate  predujam u iznosu od 10.000,00 kn, za namirenje pokrića troškova stečajnog postupka, na račun Trgovačkog suda u Bjelovaru IBAN: HR6123900011300000630</w:t>
      </w:r>
      <w:r w:rsidRPr="00E83EFB">
        <w:rPr>
          <w:rFonts w:cs="Times New Roman" w:eastAsia="Times New Roman"/>
          <w:noProof/>
          <w:szCs w:val="20"/>
          <w:lang w:eastAsia="hr-HR"/>
        </w:rPr>
        <w:t xml:space="preserve"> model HR05 540-380-18.         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>Obrazloženje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15. veljače 2018. podnijela Trgovačkom sudu u Zagrebu prijedlog za otvaranje stečajnog postupka nad dužnikom</w:t>
      </w:r>
      <w:r w:rsidRPr="00E83EFB">
        <w:rPr>
          <w:rFonts w:cs="Times New Roman" w:eastAsia="Times New Roman"/>
          <w:szCs w:val="20"/>
          <w:lang w:eastAsia="hr-HR"/>
        </w:rPr>
        <w:t xml:space="preserve"> ROSA CANINA d.o.o. Zagreb, </w:t>
      </w:r>
      <w:proofErr w:type="spellStart"/>
      <w:r w:rsidRPr="00E83EFB">
        <w:rPr>
          <w:rFonts w:cs="Times New Roman" w:eastAsia="Times New Roman"/>
          <w:szCs w:val="20"/>
          <w:lang w:eastAsia="hr-HR"/>
        </w:rPr>
        <w:t>Cirkovljanska</w:t>
      </w:r>
      <w:proofErr w:type="spellEnd"/>
      <w:r w:rsidRPr="00E83EFB">
        <w:rPr>
          <w:rFonts w:cs="Times New Roman" w:eastAsia="Times New Roman"/>
          <w:szCs w:val="20"/>
          <w:lang w:eastAsia="hr-HR"/>
        </w:rPr>
        <w:t xml:space="preserve"> 2a, koji je zaprimljen pod brojem St-474/2018 i sukladno rješenju predsjednika Visokog trgovačkog suda Republike Hrvatske poslovni broj Su-236/18-2 od 9. ožujka 2018. ustupljen je ovom sudu  na daljnji postupak. 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noProof/>
          <w:szCs w:val="20"/>
          <w:lang w:eastAsia="hr-HR"/>
        </w:rPr>
        <w:t xml:space="preserve">Rješenjem od </w:t>
      </w:r>
      <w:r w:rsidRPr="00E83EFB">
        <w:rPr>
          <w:rFonts w:cs="Times New Roman" w:eastAsia="Times New Roman"/>
          <w:szCs w:val="20"/>
          <w:lang w:eastAsia="hr-HR"/>
        </w:rPr>
        <w:t xml:space="preserve">17. rujna 2018., temeljem čl.115. st.1. SZ-a, pokrenut je postupak radi utvrđivanja uvjeta za otvaranje stečajnog postupka nad </w:t>
      </w:r>
      <w:r w:rsidRPr="00E83EFB">
        <w:rPr>
          <w:rFonts w:cs="Times New Roman" w:eastAsia="Times New Roman"/>
          <w:noProof/>
          <w:szCs w:val="20"/>
          <w:lang w:eastAsia="hr-HR"/>
        </w:rPr>
        <w:t>dužnikom. T</w:t>
      </w:r>
      <w:proofErr w:type="spellStart"/>
      <w:r w:rsidRPr="00E83EFB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E83EFB">
        <w:rPr>
          <w:rFonts w:cs="Times New Roman" w:eastAsia="Times New Roman"/>
          <w:szCs w:val="20"/>
          <w:lang w:eastAsia="hr-HR"/>
        </w:rPr>
        <w:t xml:space="preserve"> čl.118. SZ-a po službenoj dužnosti sud je odredio mjeru osiguranja imenovanjem privremenog stečajnog upravitelja Tomislava </w:t>
      </w:r>
      <w:proofErr w:type="spellStart"/>
      <w:r w:rsidRPr="00E83EFB">
        <w:rPr>
          <w:rFonts w:cs="Times New Roman" w:eastAsia="Times New Roman"/>
          <w:szCs w:val="20"/>
          <w:lang w:eastAsia="hr-HR"/>
        </w:rPr>
        <w:t>Strniščaka</w:t>
      </w:r>
      <w:proofErr w:type="spellEnd"/>
      <w:r w:rsidRPr="00E83EFB">
        <w:rPr>
          <w:rFonts w:cs="Times New Roman" w:eastAsia="Times New Roman"/>
          <w:szCs w:val="20"/>
          <w:lang w:eastAsia="hr-HR"/>
        </w:rPr>
        <w:t xml:space="preserve">, kojem je naloženo </w:t>
      </w:r>
      <w:r w:rsidRPr="00E83EFB">
        <w:rPr>
          <w:rFonts w:cs="Times New Roman" w:eastAsia="Times New Roman"/>
          <w:noProof/>
          <w:szCs w:val="20"/>
          <w:lang w:eastAsia="hr-HR"/>
        </w:rPr>
        <w:t>ispitati postoji li razlog za otvaranje stečajnog postupka, kakvi su izgledi za nastavak poslovanja dužnika i mogu li se imovinom dužnika pokriti troškovi postupka. Ujedno je, t</w:t>
      </w:r>
      <w:proofErr w:type="spellStart"/>
      <w:r w:rsidRPr="00E83EFB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E83EFB">
        <w:rPr>
          <w:rFonts w:cs="Times New Roman" w:eastAsia="Times New Roman"/>
          <w:szCs w:val="20"/>
          <w:lang w:eastAsia="hr-HR"/>
        </w:rPr>
        <w:t xml:space="preserve"> čl.123. st.1. i čl.128. st.1. i 5. SZ-a, zakazano je ročište radi izjašnjenja o prijedlogu i rasprave o uvjetima za otvaranje stečajnog </w:t>
      </w:r>
      <w:r w:rsidRPr="00E83EFB">
        <w:rPr>
          <w:rFonts w:cs="Times New Roman" w:eastAsia="Times New Roman"/>
          <w:szCs w:val="20"/>
          <w:lang w:eastAsia="hr-HR"/>
        </w:rPr>
        <w:lastRenderedPageBreak/>
        <w:t xml:space="preserve">postupka na koje su pozvani predlagatelj Financijska agencija, zakonski zastupnik dužnika Mario </w:t>
      </w:r>
      <w:proofErr w:type="spellStart"/>
      <w:r w:rsidRPr="00E83EFB">
        <w:rPr>
          <w:rFonts w:cs="Times New Roman" w:eastAsia="Times New Roman"/>
          <w:szCs w:val="20"/>
          <w:lang w:eastAsia="hr-HR"/>
        </w:rPr>
        <w:t>Vuglec</w:t>
      </w:r>
      <w:proofErr w:type="spellEnd"/>
      <w:r w:rsidRPr="00E83EFB">
        <w:rPr>
          <w:rFonts w:cs="Times New Roman" w:eastAsia="Times New Roman"/>
          <w:szCs w:val="20"/>
          <w:lang w:eastAsia="hr-HR"/>
        </w:rPr>
        <w:t xml:space="preserve"> i privremeni stečajni upravitelj.  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>Privremeni stečajni upravitelj podnio je pisano izvješće o gospodarsko-financijskom stanju dužnika (list 28-38) iz kojeg proizlazi da kod dužnika ne postoje pretpostavke za nastavak poslovanja i da imovina dužnika nije dostatna za podmirenje troškova stečajnog postupka. Pri tome se upravitelj ogradio u pogledu mogućnosti postojanja nekretnina u vlasništvu dužnika, sve do očitovanja Državne geodetske uprave o tome. Po ocjeni privremenog stečajnog upravitelja troškovi stečajnog postupka bi (za 6 mjeseci trajanja)  iznosili 17.000,00 kn, a odnosili bi se na izradu žiga, materijalne troškove, nagradu stečajnom upravitelju, troškove poslovne banke i knjigovodstva.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noProof/>
          <w:szCs w:val="20"/>
          <w:lang w:eastAsia="hr-HR"/>
        </w:rPr>
        <w:t xml:space="preserve">Imajući u vidu izvješće privremenog stečajnog upravitelja </w:t>
      </w:r>
      <w:r w:rsidRPr="00E83EFB">
        <w:rPr>
          <w:rFonts w:cs="Times New Roman" w:eastAsia="Times New Roman"/>
          <w:szCs w:val="20"/>
          <w:lang w:eastAsia="hr-HR"/>
        </w:rPr>
        <w:t xml:space="preserve">sud utvrđuje da dužnik ne raspolaže imovinom koja bi bila dovoljna za namirenje troškova prethodnog i stečajnog postupka. Sud troškove postupka za razdoblje od 6 mjeseci procjenjuje u iznosu od 15.000,00 kn. Navedeni je iznos manji od iznosa koji je naveo privremeni stečajni upravitelj jer je sud troškove bruto nagrade i troškove stečajnog upravitelja koje je predvidio upravitelj ocijenio previsokim. 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>Budući da su, po ocjeni suda, ispunjeni uvjeti za otvaranje i zaključenje stečajnog postupka, sukladno odredbi čl.132. st.1. SZ-a, pozvane su osobe koje imaju interes za provedbom stečajnog postupka da u roku od 15 dana uplate predujam za namirenje troškova stečajnog postupka u iznosu od 1.000,00 kn (s obzirom da je FINA temeljem čl.112. st.1. SZ-a  dužniku već zaplijenila iznos od 5.000,00 kn), uz upozorenje da će sud, ukoliko predujam ne bude plaćen u roku od 15 dana, donijeti rješenje o otvaranju i zaključenju stečajnog postupka nad dužnikom.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>U Bjelovaru 23. studenog 2018.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83EF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83EFB" w:rsidP="00E83EFB" w:rsidR="00E83EFB" w:rsidRPr="00E83EF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83EF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3EFB" w:rsidP="00E83EFB" w:rsidR="00E83EFB" w:rsidRPr="00E83EF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3EFB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E83EF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3496205"/>
      <w:docPartObj>
        <w:docPartGallery w:val="Page Numbers (Top of Page)"/>
        <w:docPartUnique/>
      </w:docPartObj>
    </w:sdtPr>
    <w:sdtContent>
      <w:p w:rsidRDefault="00E83EFB" w:rsidP="00E83EFB" w:rsidR="00E83EF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83EFB" w:rsidP="00E83EFB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E83EFB">
      <w:rPr>
        <w:rFonts w:cs="Times New Roman" w:eastAsia="Times New Roman"/>
        <w:szCs w:val="20"/>
        <w:lang w:eastAsia="hr-HR"/>
      </w:rPr>
      <w:t>Poslovni broj: 5 St-380/2018-13</w:t>
    </w:r>
  </w:p>
  <w:p w:rsidRDefault="00E83EFB" w:rsidP="00E83EFB" w:rsidR="00E83EFB" w:rsidRPr="00E83EFB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EFB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1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94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St-380/2018-13</izvorni_sadrzaj>
    <derivirana_varijabla naziv="DomainObject.Oznaka_1">St-380/2018-13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 CANINA d.o.o. zastupanog po punomoćniku Mario Vuglec</izvorni_sadrzaj>
    <derivirana_varijabla naziv="DomainObject.Predmet.ProtustrankaFormated_1">  ROSA CANINA d.o.o. zastupanog po punomoćniku Mario Vuglec</derivirana_varijabla>
  </DomainObject.Predmet.ProtustrankaFormated>
  <DomainObject.Predmet.ProtustrankaFormatedOIB>
    <izvorni_sadrzaj>  ROSA CANINA d.o.o., OIB 12782008802 zastupanog po punomoćniku Mario Vuglec</izvorni_sadrzaj>
    <derivirana_varijabla naziv="DomainObject.Predmet.ProtustrankaFormatedOIB_1">  ROSA CANINA d.o.o., OIB 12782008802 zastupanog po punomoćniku Mario Vuglec</derivirana_varijabla>
  </DomainObject.Predmet.ProtustrankaFormatedOIB>
  <DomainObject.Predmet.ProtustrankaFormatedWithAdress>
    <izvorni_sadrzaj> ROSA CANINA d.o.o., Cirkovljanska 2/a, 10000 Zagreb zastupanog po punomoćniku Mario Vuglec</izvorni_sadrzaj>
    <derivirana_varijabla naziv="DomainObject.Predmet.ProtustrankaFormatedWithAdress_1"> ROSA CANINA d.o.o., Cirkovljanska 2/a, 10000 Zagreb zastupanog po punomoćniku Mario Vuglec</derivirana_varijabla>
  </DomainObject.Predmet.ProtustrankaFormatedWithAdress>
  <DomainObject.Predmet.ProtustrankaFormatedWithAdressOIB>
    <izvorni_sadrzaj> ROSA CANINA d.o.o., OIB 12782008802, Cirkovljanska 2/a, 10000 Zagreb zastupanog po punomoćniku Mario Vuglec</izvorni_sadrzaj>
    <derivirana_varijabla naziv="DomainObject.Predmet.ProtustrankaFormatedWithAdressOIB_1"> ROSA CANINA d.o.o., OIB 12782008802, Cirkovljanska 2/a, 10000 Zagreb zastupanog po punomoćniku Mario Vuglec</derivirana_varijabla>
  </DomainObject.Predmet.ProtustrankaFormatedWithAdressOIB>
  <DomainObject.Predmet.ProtustrankaWithAdress>
    <izvorni_sadrzaj>ROSA CANINA d.o.o. Cirkovljanska 2/a, 10000 Zagreb</izvorni_sadrzaj>
    <derivirana_varijabla naziv="DomainObject.Predmet.ProtustrankaWithAdress_1">ROSA CANINA d.o.o. Cirkovljanska 2/a, 10000 Zagreb</derivirana_varijabla>
  </DomainObject.Predmet.ProtustrankaWithAdress>
  <DomainObject.Predmet.ProtustrankaWithAdressOIB>
    <izvorni_sadrzaj>ROSA CANINA d.o.o., OIB 12782008802, Cirkovljanska 2/a, 10000 Zagreb</izvorni_sadrzaj>
    <derivirana_varijabla naziv="DomainObject.Predmet.ProtustrankaWithAdressOIB_1">ROSA CANINA d.o.o., OIB 12782008802, Cirkovljanska 2/a, 10000 Zagreb</derivirana_varijabla>
  </DomainObject.Predmet.ProtustrankaWithAdressOIB>
  <DomainObject.Predmet.ProtustrankaNazivFormated>
    <izvorni_sadrzaj>ROSA CANINA d.o.o.</izvorni_sadrzaj>
    <derivirana_varijabla naziv="DomainObject.Predmet.ProtustrankaNazivFormated_1">ROSA CANINA d.o.o.</derivirana_varijabla>
  </DomainObject.Predmet.ProtustrankaNazivFormated>
  <DomainObject.Predmet.ProtustrankaNazivFormatedOIB>
    <izvorni_sadrzaj>ROSA CANINA d.o.o., OIB 12782008802</izvorni_sadrzaj>
    <derivirana_varijabla naziv="DomainObject.Predmet.ProtustrankaNazivFormatedOIB_1">ROSA CANINA d.o.o., OIB 12782008802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ROSA CANINA d.o.o. zastupanog po punomoćniku Mario Vuglec</item>
    </izvorni_sadrzaj>
    <derivirana_varijabla naziv="DomainObject.Predmet.ProtuStrankaListFormated_1">
      <item>ROSA CANINA d.o.o. zastupanog po punomoćniku Mario Vuglec</item>
    </derivirana_varijabla>
  </DomainObject.Predmet.ProtuStrankaListFormated>
  <DomainObject.Predmet.ProtuStrankaListFormatedOIB>
    <izvorni_sadrzaj>
      <item>ROSA CANINA d.o.o., OIB 12782008802 zastupanog po punomoćniku Mario Vuglec</item>
    </izvorni_sadrzaj>
    <derivirana_varijabla naziv="DomainObject.Predmet.ProtuStrankaListFormatedOIB_1">
      <item>ROSA CANINA d.o.o., OIB 12782008802 zastupanog po punomoćniku Mario Vuglec</item>
    </derivirana_varijabla>
  </DomainObject.Predmet.ProtuStrankaListFormatedOIB>
  <DomainObject.Predmet.ProtuStrankaListFormatedWithAdress>
    <izvorni_sadrzaj>
      <item>ROSA CANINA d.o.o., Cirkovljanska 2/a, 10000 Zagreb zastupanog po punomoćniku Mario Vuglec</item>
    </izvorni_sadrzaj>
    <derivirana_varijabla naziv="DomainObject.Predmet.ProtuStrankaListFormatedWithAdress_1">
      <item>ROSA CANINA d.o.o., Cirkovljanska 2/a, 10000 Zagreb zastupanog po punomoćniku Mario Vuglec</item>
    </derivirana_varijabla>
  </DomainObject.Predmet.ProtuStrankaListFormatedWithAdress>
  <DomainObject.Predmet.ProtuStrankaListFormatedWithAdressOIB>
    <izvorni_sadrzaj>
      <item>ROSA CANINA d.o.o., OIB 12782008802, Cirkovljanska 2/a, 10000 Zagreb zastupanog po punomoćniku Mario Vuglec</item>
    </izvorni_sadrzaj>
    <derivirana_varijabla naziv="DomainObject.Predmet.ProtuStrankaListFormatedWithAdressOIB_1">
      <item>ROSA CANINA d.o.o., OIB 12782008802, Cirkovljanska 2/a, 10000 Zagreb zastupanog po punomoćniku Mario Vuglec</item>
    </derivirana_varijabla>
  </DomainObject.Predmet.ProtuStrankaListFormatedWithAdressOIB>
  <DomainObject.Predmet.ProtuStrankaListNazivFormated>
    <izvorni_sadrzaj>
      <item>ROSA CANINA d.o.o.</item>
    </izvorni_sadrzaj>
    <derivirana_varijabla naziv="DomainObject.Predmet.ProtuStrankaListNazivFormated_1">
      <item>ROSA CANINA d.o.o.</item>
    </derivirana_varijabla>
  </DomainObject.Predmet.ProtuStrankaListNazivFormated>
  <DomainObject.Predmet.ProtuStrankaListNazivFormatedOIB>
    <izvorni_sadrzaj>
      <item>ROSA CANINA d.o.o., OIB 12782008802</item>
    </izvorni_sadrzaj>
    <derivirana_varijabla naziv="DomainObject.Predmet.ProtuStrankaListNazivFormatedOIB_1">
      <item>ROSA CANINA d.o.o., OIB 12782008802</item>
    </derivirana_varijabla>
  </DomainObject.Predmet.ProtuStrankaListNazivFormatedOIB>
  <DomainObject.Predmet.OstaliListFormated>
    <izvorni_sadrzaj>
      <item>Mario Vuglec punomoćnik sudionika u postupku ROSA CANINA d.o.o.</item>
      <item>Tomislav Strniščak</item>
    </izvorni_sadrzaj>
    <derivirana_varijabla naziv="DomainObject.Predmet.OstaliListFormated_1">
      <item>Mario Vuglec punomoćnik sudionika u postupku ROSA CANINA d.o.o.</item>
      <item>Tomislav Strniščak</item>
    </derivirana_varijabla>
  </DomainObject.Predmet.OstaliListFormated>
  <DomainObject.Predmet.OstaliListFormatedOIB>
    <izvorni_sadrzaj>
      <item>Mario Vuglec, OIB 29298253211 punomoćnik sudionika u postupku ROSA CANINA d.o.o.</item>
      <item>Tomislav Strniščak, OIB 26341315268</item>
    </izvorni_sadrzaj>
    <derivirana_varijabla naziv="DomainObject.Predmet.OstaliListFormatedOIB_1">
      <item>Mario Vuglec, OIB 29298253211 punomoćnik sudionika u postupku ROSA CANINA d.o.o.</item>
      <item>Tomislav Strniščak, OIB 26341315268</item>
    </derivirana_varijabla>
  </DomainObject.Predmet.OstaliListFormatedOIB>
  <DomainObject.Predmet.OstaliListFormatedWithAdress>
    <izvorni_sadrzaj>
      <item>Mario Vuglec, Matije Gupca 23/A, 49217 Krapinske Toplice punomoćnik sudionika u postupku ROSA CANINA d.o.o.</item>
      <item>Tomislav Strniščak, Gorčica 10, 40000 Šenkovec</item>
    </izvorni_sadrzaj>
    <derivirana_varijabla naziv="DomainObject.Predmet.OstaliListFormatedWithAdress_1">
      <item>Mario Vuglec, Matije Gupca 23/A, 49217 Krapinske Toplice punomoćnik sudionika u postupku ROSA CANINA d.o.o.</item>
      <item>Tomislav Strniščak, Gorčica 10, 40000 Šenkovec</item>
    </derivirana_varijabla>
  </DomainObject.Predmet.OstaliListFormatedWithAdress>
  <DomainObject.Predmet.OstaliListFormatedWithAdressOIB>
    <izvorni_sadrzaj>
      <item>Mario Vuglec, OIB 29298253211, Matije Gupca 23/A, 49217 Krapinske Toplice punomoćnik sudionika u postupku ROSA CANINA d.o.o.</item>
      <item>Tomislav Strniščak, OIB 26341315268, Gorčica 10, 40000 Šenkovec</item>
    </izvorni_sadrzaj>
    <derivirana_varijabla naziv="DomainObject.Predmet.OstaliListFormatedWithAdressOIB_1">
      <item>Mario Vuglec, OIB 29298253211, Matije Gupca 23/A, 49217 Krapinske Toplice punomoćnik sudionika u postupku ROSA CANINA d.o.o.</item>
      <item>Tomislav Strniščak, OIB 26341315268, Gorčica 10, 40000 Šenkovec</item>
    </derivirana_varijabla>
  </DomainObject.Predmet.OstaliListFormatedWithAdressOIB>
  <DomainObject.Predmet.OstaliListNazivFormated>
    <izvorni_sadrzaj>
      <item>Mario Vuglec</item>
      <item>Tomislav Strniščak</item>
    </izvorni_sadrzaj>
    <derivirana_varijabla naziv="DomainObject.Predmet.OstaliListNazivFormated_1">
      <item>Mario Vuglec</item>
      <item>Tomislav Strniščak</item>
    </derivirana_varijabla>
  </DomainObject.Predmet.OstaliListNazivFormated>
  <DomainObject.Predmet.OstaliListNazivFormatedOIB>
    <izvorni_sadrzaj>
      <item>Mario Vuglec, OIB 29298253211</item>
      <item>Tomislav Strniščak, OIB 26341315268</item>
    </izvorni_sadrzaj>
    <derivirana_varijabla naziv="DomainObject.Predmet.OstaliListNazivFormatedOIB_1">
      <item>Mario Vuglec, OIB 29298253211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St-380/2018-13</izvorni_sadrzaj>
    <derivirana_varijabla naziv="DomainObject.PoslovniBrojDokumenta_1">St-380/2018-13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ROSA CANINA d.o.o.</izvorni_sadrzaj>
    <derivirana_varijabla naziv="DomainObject.Predmet.ProtustrankaIDrugi_1">ROSA CANINA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ROSA CANINA d.o.o., OIB 12782008802, Cirkovljanska 2/a, 10000 Zagreb</izvorni_sadrzaj>
    <derivirana_varijabla naziv="DomainObject.Predmet.ProtustrankaIDrugiAdressOIB_1">ROSA CANINA d.o.o., OIB 12782008802, Cirkovljanska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ROSA CANINA d.o.o.</item>
      <item>FINA Regionalni centar Zagreb</item>
      <item>Mario Vuglec</item>
      <item>Tomislav Strniščak</item>
    </izvorni_sadrzaj>
    <derivirana_varijabla naziv="DomainObject.Predmet.SudioniciListNaziv_1">
      <item>ROSA CANINA d.o.o.</item>
      <item>FINA Regionalni centar Zagreb</item>
      <item>Mario Vuglec</item>
      <item>Tomislav Strniščak</item>
    </derivirana_varijabla>
  </DomainObject.Predmet.SudioniciListNaziv>
  <DomainObject.Predmet.SudioniciListAdressOIB>
    <izvorni_sadrzaj>
      <item>ROSA CANINA d.o.o., OIB 12782008802, Cirkovljanska 2/a,10000 Zagreb</item>
      <item>FINA Regionalni centar Zagreb, OIB 85821130368, Trg svibanjskih žrtava 1995. br. 1,10000 Zagreb</item>
      <item>Mario Vuglec, OIB 29298253211, Matije Gupca 23/A,49217 Krapinske Toplice</item>
      <item>Tomislav Strniščak, OIB 26341315268, Gorčica 10,40000 Šenkovec</item>
    </izvorni_sadrzaj>
    <derivirana_varijabla naziv="DomainObject.Predmet.SudioniciListAdressOIB_1">
      <item>ROSA CANINA d.o.o., OIB 12782008802, Cirkovljanska 2/a,10000 Zagreb</item>
      <item>FINA Regionalni centar Zagreb, OIB 85821130368, Trg svibanjskih žrtava 1995. br. 1,10000 Zagreb</item>
      <item>Mario Vuglec, OIB 29298253211, Matije Gupca 23/A,49217 Krapinske Toplice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11DBC-AAEA-4A56-9DBE-A28C28C4E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3960</properties:Characters>
  <properties:Lines>92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2018-11-23T12:28:00Z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St-380/2018-13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