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96ec" w14:paraId="66e96ec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029A4" w:rsidRPr="00A029A4">
        <w:rPr>
          <w:rFonts w:hAnsi="Times New Roman" w:ascii="Times New Roman"/>
          <w:sz w:val="22"/>
          <w:szCs w:val="22"/>
          <w:lang w:val="hr-HR"/>
        </w:rPr>
        <w:t>RAGUŽ j.d.o.o., Metković, Petra Krešimira IV 20, OIB: 78707043543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30AB7">
        <w:rPr>
          <w:rFonts w:hAnsi="Times New Roman" w:ascii="Times New Roman"/>
          <w:sz w:val="22"/>
          <w:szCs w:val="22"/>
          <w:lang w:val="hr-HR"/>
        </w:rPr>
        <w:t>30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A029A4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A029A4" w:rsidRPr="00A029A4">
        <w:rPr>
          <w:rFonts w:hAnsi="Times New Roman" w:ascii="Times New Roman"/>
          <w:sz w:val="22"/>
          <w:szCs w:val="22"/>
        </w:rPr>
        <w:t>RAGUŽ j.d.o.o., Metković, Petra Krešimira IV 20, OIB: 78707043543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130AB7">
        <w:rPr>
          <w:rFonts w:hAnsi="Times New Roman" w:ascii="Times New Roman"/>
          <w:sz w:val="22"/>
          <w:szCs w:val="22"/>
        </w:rPr>
        <w:t>30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14D9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A029A4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A029A4" w:rsidRPr="00A029A4">
        <w:rPr>
          <w:rFonts w:hAnsi="Times New Roman" w:ascii="Times New Roman"/>
          <w:sz w:val="22"/>
          <w:szCs w:val="22"/>
        </w:rPr>
        <w:t>Ivan Gjurašić, Zagreb, Petrinjska 28, OIB: 66025260916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A029A4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029A4" w:rsidRPr="00A029A4">
        <w:rPr>
          <w:rFonts w:hAnsi="Times New Roman" w:ascii="Times New Roman"/>
          <w:sz w:val="22"/>
          <w:szCs w:val="22"/>
          <w:lang w:val="hr-HR"/>
        </w:rPr>
        <w:t>RAGUŽ j.d.o.o., Metković, Petra Krešimira IV 20, OIB: 78707043543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A029A4">
        <w:rPr>
          <w:rFonts w:hAnsi="Times New Roman" w:ascii="Times New Roman"/>
          <w:sz w:val="22"/>
          <w:szCs w:val="22"/>
          <w:lang w:val="hr-HR"/>
        </w:rPr>
        <w:t>18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30AB7">
        <w:rPr>
          <w:rFonts w:hAnsi="Times New Roman" w:ascii="Times New Roman"/>
          <w:sz w:val="22"/>
          <w:szCs w:val="22"/>
          <w:lang w:val="hr-HR"/>
        </w:rPr>
        <w:t>prosinc</w:t>
      </w:r>
      <w:r w:rsidR="00185168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185168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130AB7">
        <w:rPr>
          <w:rFonts w:hAnsi="Times New Roman" w:ascii="Times New Roman"/>
          <w:b/>
          <w:sz w:val="22"/>
          <w:szCs w:val="22"/>
          <w:lang w:val="hr-HR"/>
        </w:rPr>
        <w:t>30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A029A4" w:rsidP="0002593A" w:rsidR="00A029A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OTP banka Hrvatska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E0686A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C06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30AB7">
      <w:rPr>
        <w:rFonts w:hAnsi="Times New Roman" w:ascii="Times New Roman"/>
        <w:b/>
        <w:sz w:val="22"/>
        <w:szCs w:val="22"/>
        <w:lang w:val="hr-HR"/>
      </w:rPr>
      <w:t>2</w:t>
    </w:r>
    <w:r w:rsidR="00A029A4">
      <w:rPr>
        <w:rFonts w:hAnsi="Times New Roman" w:ascii="Times New Roman"/>
        <w:b/>
        <w:sz w:val="22"/>
        <w:szCs w:val="22"/>
        <w:lang w:val="hr-HR"/>
      </w:rPr>
      <w:t>808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029A4">
      <w:rPr>
        <w:rFonts w:hAnsi="Times New Roman" w:ascii="Times New Roman"/>
        <w:b/>
        <w:sz w:val="22"/>
        <w:szCs w:val="22"/>
        <w:lang w:val="hr-HR"/>
      </w:rPr>
      <w:t>2808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029A4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06B6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0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6B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6B6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6B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6B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0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6B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6B6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6B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6B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2808</izvorni_sadrzaj>
    <derivirana_varijabla naziv="DomainObject.Predmet.Broj_1">2808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St-2808/2015</izvorni_sadrzaj>
    <derivirana_varijabla naziv="DomainObject.Predmet.OznakaBroj_1">St-2808/2015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 j.d.o.o. njega i skrb starijih i nemoćnih osoba</izvorni_sadrzaj>
    <derivirana_varijabla naziv="DomainObject.Predmet.ProtustrankaFormated_1">  RAGUŽ j.d.o.o. njega i skrb starijih i nemoćnih osoba</derivirana_varijabla>
  </DomainObject.Predmet.ProtustrankaFormated>
  <DomainObject.Predmet.ProtustrankaFormatedOIB>
    <izvorni_sadrzaj>  RAGUŽ j.d.o.o. njega i skrb starijih i nemoćnih osoba, OIB 78707043543</izvorni_sadrzaj>
    <derivirana_varijabla naziv="DomainObject.Predmet.ProtustrankaFormatedOIB_1">  RAGUŽ j.d.o.o. njega i skrb starijih i nemoćnih osoba, OIB 78707043543</derivirana_varijabla>
  </DomainObject.Predmet.ProtustrankaFormatedOIB>
  <DomainObject.Predmet.ProtustrankaFormatedWithAdress>
    <izvorni_sadrzaj> RAGUŽ j.d.o.o. njega i skrb starijih i nemoćnih osoba, Petra Krešimira IV 20, 20350 Metković</izvorni_sadrzaj>
    <derivirana_varijabla naziv="DomainObject.Predmet.ProtustrankaFormatedWithAdress_1"> RAGUŽ j.d.o.o. njega i skrb starijih i nemoćnih osoba, Petra Krešimira IV 20, 20350 Metković</derivirana_varijabla>
  </DomainObject.Predmet.ProtustrankaFormatedWithAdress>
  <DomainObject.Predmet.ProtustrankaFormatedWithAdressOIB>
    <izvorni_sadrzaj> RAGUŽ j.d.o.o. njega i skrb starijih i nemoćnih osoba, OIB 78707043543, Petra Krešimira IV 20, 20350 Metković</izvorni_sadrzaj>
    <derivirana_varijabla naziv="DomainObject.Predmet.ProtustrankaFormatedWithAdressOIB_1"> RAGUŽ j.d.o.o. njega i skrb starijih i nemoćnih osoba, OIB 78707043543, Petra Krešimira IV 20, 20350 Metković</derivirana_varijabla>
  </DomainObject.Predmet.ProtustrankaFormatedWithAdressOIB>
  <DomainObject.Predmet.ProtustrankaWithAdress>
    <izvorni_sadrzaj>RAGUŽ j.d.o.o. njega i skrb starijih i nemoćnih osoba Petra Krešimira IV 20, 20350 Metković</izvorni_sadrzaj>
    <derivirana_varijabla naziv="DomainObject.Predmet.ProtustrankaWithAdress_1">RAGUŽ j.d.o.o. njega i skrb starijih i nemoćnih osoba Petra Krešimira IV 20, 20350 Metković</derivirana_varijabla>
  </DomainObject.Predmet.ProtustrankaWithAdress>
  <DomainObject.Predmet.ProtustrankaWithAdressOIB>
    <izvorni_sadrzaj>RAGUŽ j.d.o.o. njega i skrb starijih i nemoćnih osoba, OIB 78707043543, Petra Krešimira IV 20, 20350 Metković</izvorni_sadrzaj>
    <derivirana_varijabla naziv="DomainObject.Predmet.ProtustrankaWithAdressOIB_1">RAGUŽ j.d.o.o. njega i skrb starijih i nemoćnih osoba, OIB 78707043543, Petra Krešimira IV 20, 20350 Metković</derivirana_varijabla>
  </DomainObject.Predmet.ProtustrankaWithAdressOIB>
  <DomainObject.Predmet.ProtustrankaNazivFormated>
    <izvorni_sadrzaj>RAGUŽ j.d.o.o. njega i skrb starijih i nemoćnih osoba</izvorni_sadrzaj>
    <derivirana_varijabla naziv="DomainObject.Predmet.ProtustrankaNazivFormated_1">RAGUŽ j.d.o.o. njega i skrb starijih i nemoćnih osoba</derivirana_varijabla>
  </DomainObject.Predmet.ProtustrankaNazivFormated>
  <DomainObject.Predmet.ProtustrankaNazivFormatedOIB>
    <izvorni_sadrzaj>RAGUŽ j.d.o.o. njega i skrb starijih i nemoćnih osoba, OIB 78707043543</izvorni_sadrzaj>
    <derivirana_varijabla naziv="DomainObject.Predmet.ProtustrankaNazivFormatedOIB_1">RAGUŽ j.d.o.o. njega i skrb starijih i nemoćnih osoba, OIB 78707043543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17914.80</izvorni_sadrzaj>
    <derivirana_varijabla naziv="DomainObject.Predmet.TrenutnaVrijednost_1">17914.80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RAGUŽ j.d.o.o. njega i skrb starijih i nemoćnih osoba</item>
    </izvorni_sadrzaj>
    <derivirana_varijabla naziv="DomainObject.Predmet.ProtuStrankaListFormated_1">
      <item>RAGUŽ j.d.o.o. njega i skrb starijih i nemoćnih osoba</item>
    </derivirana_varijabla>
  </DomainObject.Predmet.ProtuStrankaListFormated>
  <DomainObject.Predmet.ProtuStrankaListFormatedOIB>
    <izvorni_sadrzaj>
      <item>RAGUŽ j.d.o.o. njega i skrb starijih i nemoćnih osoba, OIB 78707043543</item>
    </izvorni_sadrzaj>
    <derivirana_varijabla naziv="DomainObject.Predmet.ProtuStrankaListFormatedOIB_1">
      <item>RAGUŽ j.d.o.o. njega i skrb starijih i nemoćnih osoba, OIB 78707043543</item>
    </derivirana_varijabla>
  </DomainObject.Predmet.ProtuStrankaListFormatedOIB>
  <DomainObject.Predmet.ProtuStrankaListFormatedWithAdress>
    <izvorni_sadrzaj>
      <item>RAGUŽ j.d.o.o. njega i skrb starijih i nemoćnih osoba, Petra Krešimira IV 20, 20350 Metković</item>
    </izvorni_sadrzaj>
    <derivirana_varijabla naziv="DomainObject.Predmet.ProtuStrankaListFormatedWithAdress_1">
      <item>RAGUŽ j.d.o.o. njega i skrb starijih i nemoćnih osoba, Petra Krešimira IV 20, 20350 Metković</item>
    </derivirana_varijabla>
  </DomainObject.Predmet.ProtuStrankaListFormatedWithAdress>
  <DomainObject.Predmet.ProtuStrankaListFormatedWithAdressOIB>
    <izvorni_sadrzaj>
      <item>RAGUŽ j.d.o.o. njega i skrb starijih i nemoćnih osoba, OIB 78707043543, Petra Krešimira IV 20, 20350 Metković</item>
    </izvorni_sadrzaj>
    <derivirana_varijabla naziv="DomainObject.Predmet.ProtuStrankaListFormatedWithAdressOIB_1">
      <item>RAGUŽ j.d.o.o. njega i skrb starijih i nemoćnih osoba, OIB 78707043543, Petra Krešimira IV 20, 20350 Metković</item>
    </derivirana_varijabla>
  </DomainObject.Predmet.ProtuStrankaListFormatedWithAdressOIB>
  <DomainObject.Predmet.ProtuStrankaListNazivFormated>
    <izvorni_sadrzaj>
      <item>RAGUŽ j.d.o.o. njega i skrb starijih i nemoćnih osoba</item>
    </izvorni_sadrzaj>
    <derivirana_varijabla naziv="DomainObject.Predmet.ProtuStrankaListNazivFormated_1">
      <item>RAGUŽ j.d.o.o. njega i skrb starijih i nemoćnih osoba</item>
    </derivirana_varijabla>
  </DomainObject.Predmet.ProtuStrankaListNazivFormated>
  <DomainObject.Predmet.ProtuStrankaListNazivFormatedOIB>
    <izvorni_sadrzaj>
      <item>RAGUŽ j.d.o.o. njega i skrb starijih i nemoćnih osoba, OIB 78707043543</item>
    </izvorni_sadrzaj>
    <derivirana_varijabla naziv="DomainObject.Predmet.ProtuStrankaListNazivFormatedOIB_1">
      <item>RAGUŽ j.d.o.o. njega i skrb starijih i nemoćnih osoba, OIB 78707043543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RAGUŽ j.d.o.o. njega i skrb starijih i nemoćnih osoba</izvorni_sadrzaj>
    <derivirana_varijabla naziv="DomainObject.Predmet.ProtustrankaIDrugi_1">RAGUŽ j.d.o.o. njega i skrb starijih i nemoćnih osoba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RAGUŽ j.d.o.o. njega i skrb starijih i nemoćnih osoba, OIB 78707043543, Petra Krešimira IV 20, 20350 Metković</izvorni_sadrzaj>
    <derivirana_varijabla naziv="DomainObject.Predmet.ProtustrankaIDrugiAdressOIB_1">RAGUŽ j.d.o.o. njega i skrb starijih i nemoćnih osoba, OIB 78707043543, Petra Krešimira IV 20,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RAGUŽ j.d.o.o. njega i skrb starijih i nemoćnih osoba</item>
    </izvorni_sadrzaj>
    <derivirana_varijabla naziv="DomainObject.Predmet.SudioniciListNaziv_1">
      <item>FINA, RC Split, Podružnica Dubrovnik</item>
      <item>RAGUŽ j.d.o.o. njega i skrb starijih i nemoćnih osoba</item>
    </derivirana_varijabla>
  </DomainObject.Predmet.SudioniciListNaziv>
  <DomainObject.Predmet.SudioniciListAdressOIB>
    <izvorni_sadrzaj>
      <item>FINA, RC Split, Podružnica Dubrovnik, OIB 85821130368, Vukovarska 2,20000 Dubrovnik</item>
      <item>RAGUŽ j.d.o.o. njega i skrb starijih i nemoćnih osoba, OIB 78707043543, Petra Krešimira IV 20,20350 Metković</item>
    </izvorni_sadrzaj>
    <derivirana_varijabla naziv="DomainObject.Predmet.SudioniciListAdressOIB_1">
      <item>FINA, RC Split, Podružnica Dubrovnik, OIB 85821130368, Vukovarska 2,20000 Dubrovnik</item>
      <item>RAGUŽ j.d.o.o. njega i skrb starijih i nemoćnih osoba, OIB 78707043543, Petra Krešimira IV 20,20350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78707043543</item>
    </izvorni_sadrzaj>
    <derivirana_varijabla naziv="DomainObject.Predmet.SudioniciListNazivOIB_1">
      <item>, OIB 85821130368</item>
      <item>, OIB 78707043543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915DF-12F0-4BC1-B921-4FFB10A51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2699</properties:Characters>
  <properties:Lines>86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2016-03-30T08:01:00Z</dcterms:created>
  <dc:creator>Sudsko vijeæe</dc:creator>
  <cp:lastModifiedBy>Katarina Franković</cp:lastModifiedBy>
  <cp:lastPrinted>2016-03-29T11:26:00Z</cp:lastPrinted>
  <dcterms:modified xmlns:xsi="http://www.w3.org/2001/XMLSchema-instance" xsi:type="dcterms:W3CDTF">2016-03-30T08:01:00Z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