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b871" w14:paraId="3e6b871" w:rsidRDefault="004203D6" w:rsidP="008A48CE" w:rsidR="004203D6" w:rsidRPr="00673B41">
      <w:pPr>
        <w15:collapsed w:val="false"/>
      </w:pPr>
      <w:bookmarkStart w:name="_GoBack" w:id="0"/>
      <w:bookmarkEnd w:id="0"/>
    </w:p>
    <w:p w:rsidRDefault="0053597B" w:rsidP="008A48CE" w:rsidR="0053597B" w:rsidRPr="00673B41"/>
    <w:p w:rsidRDefault="008A48CE" w:rsidP="008A48CE" w:rsidR="008A48CE" w:rsidRPr="00673B41">
      <w:r w:rsidRPr="00673B41">
        <w:t>REPUBLIKA HRVATSKA</w:t>
      </w:r>
    </w:p>
    <w:p w:rsidRDefault="008A48CE" w:rsidP="008A48CE" w:rsidR="008A48CE" w:rsidRPr="00673B41">
      <w:r w:rsidRPr="00673B41">
        <w:t>TRGOVAČKI SUD U ZAGREBU</w:t>
      </w:r>
    </w:p>
    <w:p w:rsidRDefault="008A48CE" w:rsidP="008A48CE" w:rsidR="008A48CE" w:rsidRPr="00673B41">
      <w:r w:rsidRPr="00673B41">
        <w:t xml:space="preserve">Zagreb, Amruševa 2/II        </w:t>
      </w:r>
      <w:r w:rsidR="00856A46" w:rsidRPr="00673B41">
        <w:tab/>
      </w:r>
      <w:r w:rsidR="00856A46" w:rsidRPr="00673B41">
        <w:tab/>
      </w:r>
      <w:r w:rsidR="00856A46" w:rsidRPr="00673B41">
        <w:tab/>
      </w:r>
      <w:r w:rsidR="00856A46" w:rsidRPr="00673B41">
        <w:tab/>
      </w:r>
      <w:r w:rsidR="00856A46" w:rsidRPr="00673B41">
        <w:tab/>
      </w:r>
      <w:r w:rsidR="00A8071E" w:rsidRPr="00673B41">
        <w:tab/>
      </w:r>
      <w:r w:rsidR="00A8071E" w:rsidRPr="00673B41">
        <w:tab/>
      </w:r>
      <w:r w:rsidR="001E12AD" w:rsidRPr="00673B41">
        <w:t>85</w:t>
      </w:r>
      <w:r w:rsidR="00106783" w:rsidRPr="00673B41">
        <w:t>. St-</w:t>
      </w:r>
      <w:r w:rsidR="00000551">
        <w:t>2434/16</w:t>
      </w:r>
    </w:p>
    <w:p w:rsidRDefault="008A48CE" w:rsidP="008A48CE" w:rsidR="008A48CE" w:rsidRPr="00673B41"/>
    <w:p w:rsidRDefault="008A48CE" w:rsidP="008A48CE" w:rsidR="008A48CE" w:rsidRPr="00673B41"/>
    <w:p w:rsidRDefault="008A48CE" w:rsidP="00856A46" w:rsidR="008A48CE" w:rsidRPr="00673B41">
      <w:pPr>
        <w:jc w:val="center"/>
      </w:pPr>
      <w:r w:rsidRPr="00673B41">
        <w:t>Z A P I S N I K</w:t>
      </w:r>
    </w:p>
    <w:p w:rsidRDefault="008A48CE" w:rsidP="00856A46" w:rsidR="008A48CE" w:rsidRPr="00673B41">
      <w:pPr>
        <w:jc w:val="center"/>
      </w:pPr>
      <w:r w:rsidRPr="00673B41">
        <w:t xml:space="preserve">s ročišta radi </w:t>
      </w:r>
      <w:r w:rsidR="0053597B" w:rsidRPr="00673B41">
        <w:t>rasprave o uvjetima za otvaranje stečajnog postupka</w:t>
      </w:r>
    </w:p>
    <w:p w:rsidRDefault="008A48CE" w:rsidP="008A48CE" w:rsidR="008A48CE" w:rsidRPr="00673B41"/>
    <w:p w:rsidRDefault="008A48CE" w:rsidP="00856A46" w:rsidR="008A48CE" w:rsidRPr="00673B41">
      <w:pPr>
        <w:jc w:val="both"/>
      </w:pPr>
      <w:r w:rsidRPr="00673B41">
        <w:t xml:space="preserve">sastavljen </w:t>
      </w:r>
      <w:r w:rsidR="00856A46" w:rsidRPr="00673B41">
        <w:t>pri Trgo</w:t>
      </w:r>
      <w:r w:rsidR="00777E93" w:rsidRPr="00673B41">
        <w:t xml:space="preserve">vačkom sudu u Zagrebu </w:t>
      </w:r>
      <w:r w:rsidR="00000551">
        <w:t>25</w:t>
      </w:r>
      <w:r w:rsidR="009D3FAE" w:rsidRPr="00673B41">
        <w:t>. listopada</w:t>
      </w:r>
      <w:r w:rsidR="001E12AD" w:rsidRPr="00673B41">
        <w:t xml:space="preserve"> 2017</w:t>
      </w:r>
      <w:r w:rsidRPr="00673B41">
        <w:t xml:space="preserve">. u stečajnom postupku nad </w:t>
      </w:r>
      <w:r w:rsidR="004B3D6B" w:rsidRPr="00673B41">
        <w:t xml:space="preserve">dužnikom </w:t>
      </w:r>
      <w:r w:rsidR="00000551" w:rsidRPr="00000551">
        <w:rPr>
          <w:lang w:val="pt-BR"/>
        </w:rPr>
        <w:t>P.A.M.ZM - INVEST d.o.o.</w:t>
      </w:r>
      <w:r w:rsidR="00000551">
        <w:rPr>
          <w:lang w:val="pt-BR"/>
        </w:rPr>
        <w:t>, Zagreb, Joze Laurenčiča 12, OIB 30544847552</w:t>
      </w:r>
      <w:r w:rsidR="00126807" w:rsidRPr="00673B41">
        <w:rPr>
          <w:lang w:val="pt-BR"/>
        </w:rPr>
        <w:t xml:space="preserve"> </w:t>
      </w:r>
    </w:p>
    <w:p w:rsidRDefault="008A48CE" w:rsidP="008A48CE" w:rsidR="008A48CE" w:rsidRPr="00673B41"/>
    <w:p w:rsidRDefault="008A48CE" w:rsidP="008A48CE" w:rsidR="008A48CE" w:rsidRPr="00673B41">
      <w:r w:rsidRPr="00673B41">
        <w:t>NAZOČNI OD SUDA:</w:t>
      </w:r>
    </w:p>
    <w:p w:rsidRDefault="008A48CE" w:rsidP="008A48CE" w:rsidR="008A48CE" w:rsidRPr="00673B41"/>
    <w:p w:rsidRDefault="008A48CE" w:rsidP="008A48CE" w:rsidR="008A48CE" w:rsidRPr="00673B41">
      <w:r w:rsidRPr="00673B41">
        <w:t>SUDAC:</w:t>
      </w:r>
      <w:r w:rsidR="00856A46" w:rsidRPr="00673B41">
        <w:t xml:space="preserve"> </w:t>
      </w:r>
      <w:r w:rsidR="001E12AD" w:rsidRPr="00673B41">
        <w:t>Ivana Koštarić Fegeš</w:t>
      </w:r>
    </w:p>
    <w:p w:rsidRDefault="008A48CE" w:rsidP="008A48CE" w:rsidR="008A48CE" w:rsidRPr="00673B41"/>
    <w:p w:rsidRDefault="008A48CE" w:rsidP="008A48CE" w:rsidR="008A48CE" w:rsidRPr="00673B41">
      <w:r w:rsidRPr="00673B41">
        <w:t>ZAPISNIČAR:</w:t>
      </w:r>
      <w:r w:rsidR="001A0AAD" w:rsidRPr="00673B41">
        <w:rPr>
          <w:color w:val="FF0000"/>
        </w:rPr>
        <w:t xml:space="preserve"> </w:t>
      </w:r>
      <w:r w:rsidR="00000551">
        <w:t>Matea Bizjak</w:t>
      </w:r>
    </w:p>
    <w:p w:rsidRDefault="008A48CE" w:rsidP="008A48CE" w:rsidR="008A48CE" w:rsidRPr="00673B41"/>
    <w:p w:rsidRDefault="0061789D" w:rsidP="00856A46" w:rsidR="0053597B" w:rsidRPr="00673B41">
      <w:pPr>
        <w:jc w:val="both"/>
      </w:pPr>
      <w:r w:rsidRPr="00673B41">
        <w:t>S</w:t>
      </w:r>
      <w:r w:rsidR="001A0AAD" w:rsidRPr="00673B41">
        <w:t xml:space="preserve">udac otvara </w:t>
      </w:r>
      <w:r w:rsidR="0053597B" w:rsidRPr="00673B41">
        <w:t>ročište</w:t>
      </w:r>
      <w:r w:rsidR="001A0AAD" w:rsidRPr="00673B41">
        <w:t xml:space="preserve"> u </w:t>
      </w:r>
      <w:r w:rsidR="009D3FAE" w:rsidRPr="00673B41">
        <w:t>09:00</w:t>
      </w:r>
      <w:r w:rsidR="001B409C" w:rsidRPr="00673B41">
        <w:t xml:space="preserve"> </w:t>
      </w:r>
      <w:r w:rsidR="0053597B" w:rsidRPr="00673B41">
        <w:t>sati.</w:t>
      </w:r>
    </w:p>
    <w:p w:rsidRDefault="0053597B" w:rsidP="00856A46" w:rsidR="008A48CE" w:rsidRPr="00673B41">
      <w:pPr>
        <w:jc w:val="both"/>
      </w:pPr>
      <w:r w:rsidRPr="00673B41">
        <w:t xml:space="preserve">Ročište je </w:t>
      </w:r>
      <w:r w:rsidR="008A48CE" w:rsidRPr="00673B41">
        <w:t>javn</w:t>
      </w:r>
      <w:r w:rsidRPr="00673B41">
        <w:t>o</w:t>
      </w:r>
      <w:r w:rsidR="008A48CE" w:rsidRPr="00673B41">
        <w:t xml:space="preserve"> i utvrđuje da su pristupili:</w:t>
      </w:r>
    </w:p>
    <w:p w:rsidRDefault="008A48CE" w:rsidP="008A48CE" w:rsidR="008A48CE" w:rsidRPr="00673B41"/>
    <w:p w:rsidRDefault="00777E93" w:rsidP="008A48CE" w:rsidR="00F957E6" w:rsidRPr="00673B41">
      <w:r w:rsidRPr="00673B41">
        <w:t>P</w:t>
      </w:r>
      <w:r w:rsidR="003F52B1" w:rsidRPr="00673B41">
        <w:t>redlagatelj</w:t>
      </w:r>
      <w:r w:rsidR="008A48CE" w:rsidRPr="00673B41">
        <w:t xml:space="preserve">: </w:t>
      </w:r>
      <w:r w:rsidR="00DF5933">
        <w:t>nitko - dostava poziva uredno iskazana</w:t>
      </w:r>
    </w:p>
    <w:p w:rsidRDefault="00777E93" w:rsidP="008A48CE" w:rsidR="008A48CE" w:rsidRPr="00673B41">
      <w:r w:rsidRPr="00673B41">
        <w:t>Dužnik</w:t>
      </w:r>
      <w:r w:rsidR="008A48CE" w:rsidRPr="00673B41">
        <w:t xml:space="preserve">: </w:t>
      </w:r>
      <w:r w:rsidR="00845638" w:rsidRPr="00673B41">
        <w:t>nitko, dostava poziva uredno iskazana</w:t>
      </w:r>
      <w:r w:rsidR="00FC7F39" w:rsidRPr="00673B41">
        <w:t xml:space="preserve"> </w:t>
      </w:r>
    </w:p>
    <w:p w:rsidRDefault="008A48CE" w:rsidP="008A48CE" w:rsidR="008A48CE" w:rsidRPr="00673B41">
      <w:r w:rsidRPr="00673B41">
        <w:t xml:space="preserve">Zastupnik po zakonu dužnika: </w:t>
      </w:r>
      <w:r w:rsidR="00845638" w:rsidRPr="00673B41">
        <w:t>nitko, dostava poziva uredno iskazana</w:t>
      </w:r>
    </w:p>
    <w:p w:rsidRDefault="00C559C7" w:rsidP="00536382" w:rsidR="00C559C7" w:rsidRPr="00673B41">
      <w:pPr>
        <w:pStyle w:val="Bezproreda"/>
        <w:rPr>
          <w:rFonts w:hAnsi="Times New Roman" w:ascii="Times New Roman"/>
          <w:b/>
          <w:sz w:val="24"/>
          <w:szCs w:val="24"/>
        </w:rPr>
      </w:pPr>
      <w:r w:rsidRPr="00673B41">
        <w:rPr>
          <w:rFonts w:hAnsi="Times New Roman" w:ascii="Times New Roman"/>
          <w:sz w:val="24"/>
          <w:szCs w:val="24"/>
        </w:rPr>
        <w:t>Privremeni stečajni upravitelj:</w:t>
      </w:r>
      <w:r w:rsidR="007642D8" w:rsidRPr="00673B41">
        <w:rPr>
          <w:rFonts w:hAnsi="Times New Roman" w:ascii="Times New Roman"/>
          <w:sz w:val="24"/>
          <w:szCs w:val="24"/>
        </w:rPr>
        <w:t xml:space="preserve"> </w:t>
      </w:r>
      <w:r w:rsidR="00934009" w:rsidRPr="00673B41">
        <w:rPr>
          <w:rFonts w:hAnsi="Times New Roman" w:ascii="Times New Roman"/>
          <w:sz w:val="24"/>
          <w:szCs w:val="24"/>
        </w:rPr>
        <w:t>Damir Mikić</w:t>
      </w:r>
      <w:r w:rsidR="001E12AD" w:rsidRPr="00673B41">
        <w:rPr>
          <w:rFonts w:hAnsi="Times New Roman" w:ascii="Times New Roman"/>
          <w:sz w:val="24"/>
          <w:szCs w:val="24"/>
        </w:rPr>
        <w:t xml:space="preserve">, </w:t>
      </w:r>
      <w:r w:rsidR="00845638" w:rsidRPr="00673B41">
        <w:rPr>
          <w:rFonts w:hAnsi="Times New Roman" w:ascii="Times New Roman"/>
          <w:sz w:val="24"/>
          <w:szCs w:val="24"/>
        </w:rPr>
        <w:t>osobno</w:t>
      </w:r>
    </w:p>
    <w:p w:rsidRDefault="009D3FAE" w:rsidP="009D3FAE" w:rsidR="009D3FAE">
      <w:pPr>
        <w:jc w:val="both"/>
      </w:pPr>
    </w:p>
    <w:p w:rsidRDefault="00DF5933" w:rsidP="009D3FAE" w:rsidR="00DF5933">
      <w:pPr>
        <w:jc w:val="both"/>
      </w:pPr>
    </w:p>
    <w:p w:rsidRDefault="00DF5933" w:rsidP="00DF5933" w:rsidR="00DF5933">
      <w:pPr>
        <w:ind w:firstLine="708"/>
        <w:jc w:val="both"/>
      </w:pPr>
      <w:r>
        <w:t xml:space="preserve">Utvrđuje se da se u spisu nalazi podnesak FINA-e od 6. rujna 2017., (list 39 spisa) u kojem ispričava nedolazak na današnje ročište i u cijelosti ostaje  kod navoda iz prijedloga za otvaranje stečajnog postupka. </w:t>
      </w:r>
    </w:p>
    <w:p w:rsidRDefault="00DF5933" w:rsidP="009D3FAE" w:rsidR="00DF5933" w:rsidRPr="00673B41">
      <w:pPr>
        <w:jc w:val="both"/>
      </w:pPr>
    </w:p>
    <w:p w:rsidRDefault="009D3FAE" w:rsidP="009D3FAE" w:rsidR="009D3FAE" w:rsidRPr="00673B41">
      <w:pPr>
        <w:ind w:firstLine="708"/>
        <w:jc w:val="both"/>
      </w:pPr>
      <w:r w:rsidRPr="00673B41">
        <w:t xml:space="preserve">Privremeni stečajni upravitelj usmeno izlaže kao u pisanom izvješću od 16. listopada 2017. (list </w:t>
      </w:r>
      <w:r w:rsidR="00DF5933">
        <w:t xml:space="preserve">47-48 </w:t>
      </w:r>
      <w:r w:rsidRPr="00673B41">
        <w:t>spisa). U bitnome ističe kako kod dužnika postoji stečajni razlog nesposobnosti za plaćanje i prezaduženosti te kako dužnik nema nikakve imovine. Zbog toga predlaže da sud u skladu s odredbom čl. 132</w:t>
      </w:r>
      <w:r w:rsidR="00E7046D">
        <w:t xml:space="preserve">. </w:t>
      </w:r>
      <w:r w:rsidRPr="00673B41">
        <w:t xml:space="preserve">st. 1 Stečajnog zakona pozove </w:t>
      </w:r>
      <w:r w:rsidR="00E7046D">
        <w:t>osobe koje imaju pravni interes za provedbu stečajnog postupka nad dužnikom</w:t>
      </w:r>
      <w:r w:rsidRPr="00673B41">
        <w:t xml:space="preserve"> na uplatu predujma u iznosu od </w:t>
      </w:r>
      <w:r w:rsidR="00E7046D">
        <w:t>40.000</w:t>
      </w:r>
      <w:r w:rsidRPr="00673B41">
        <w:t>,00 kn za pokriće troškova prethodnog i stečajnog postupka,  koji troškovi se baziraju na</w:t>
      </w:r>
      <w:r w:rsidR="00E7046D">
        <w:t xml:space="preserve"> trajanju postupka od 6 mjeseci, a ukoliko određeni predujam neće biti uplaćen u određenom roku da sud donese rješenje o otvaranju i istovremenom zaključenju stečajnog postupka na temelju odredbe čl. 132. st.2. SZ-a.</w:t>
      </w:r>
      <w:r w:rsidRPr="00673B41">
        <w:t xml:space="preserve"> Dodaje kako su navedeni troškovi specificirani u troškovniku </w:t>
      </w:r>
      <w:r w:rsidR="00E7046D">
        <w:t xml:space="preserve">koji je sastavni dio izvješća </w:t>
      </w:r>
      <w:r w:rsidRPr="00673B41">
        <w:t xml:space="preserve">(list </w:t>
      </w:r>
      <w:r w:rsidR="00DF5933">
        <w:t>46</w:t>
      </w:r>
      <w:r w:rsidRPr="00673B41">
        <w:t xml:space="preserve"> spisa)</w:t>
      </w:r>
      <w:r w:rsidR="00E7046D">
        <w:t>.</w:t>
      </w:r>
      <w:r w:rsidRPr="00673B41">
        <w:t xml:space="preserve"> </w:t>
      </w:r>
    </w:p>
    <w:p w:rsidRDefault="009D3FAE" w:rsidP="009D3FAE" w:rsidR="009D3FAE" w:rsidRPr="00673B41">
      <w:pPr>
        <w:jc w:val="both"/>
      </w:pPr>
    </w:p>
    <w:p w:rsidRDefault="009D3FAE" w:rsidP="009D3FAE" w:rsidR="009D3FAE" w:rsidRPr="00673B41">
      <w:pPr>
        <w:ind w:firstLine="708"/>
        <w:jc w:val="both"/>
      </w:pPr>
      <w:r w:rsidRPr="00673B41">
        <w:t xml:space="preserve">Utvrđuje se da se u spisu nalazi potvrda FINE od </w:t>
      </w:r>
      <w:r w:rsidR="00673B41">
        <w:t>13.</w:t>
      </w:r>
      <w:r w:rsidR="00DF5933">
        <w:t xml:space="preserve"> veljače</w:t>
      </w:r>
      <w:r w:rsidRPr="00673B41">
        <w:t xml:space="preserve"> 2017. (list </w:t>
      </w:r>
      <w:r w:rsidR="00673B41">
        <w:t>4</w:t>
      </w:r>
      <w:r w:rsidRPr="00673B41">
        <w:t xml:space="preserve"> spisa) iz koje proizlazi kako je na dan </w:t>
      </w:r>
      <w:r w:rsidR="00DF5933">
        <w:t>13. veljače</w:t>
      </w:r>
      <w:r w:rsidRPr="00673B41">
        <w:t xml:space="preserve"> 2017. dužnik u očevidniku redoslijeda osnova za plaćanje imao evidentirane neizvršene osnove za plaćanje u neprekinutom </w:t>
      </w:r>
      <w:r w:rsidRPr="00673B41">
        <w:rPr>
          <w:color w:themeColor="text1" w:val="000000"/>
        </w:rPr>
        <w:t xml:space="preserve">razdoblju od </w:t>
      </w:r>
      <w:r w:rsidR="00DF5933">
        <w:rPr>
          <w:color w:themeColor="text1" w:val="000000"/>
        </w:rPr>
        <w:t>1442</w:t>
      </w:r>
      <w:r w:rsidRPr="00673B41">
        <w:rPr>
          <w:color w:themeColor="text1" w:val="000000"/>
        </w:rPr>
        <w:t xml:space="preserve"> dana</w:t>
      </w:r>
      <w:r w:rsidR="00DF5933">
        <w:t>.</w:t>
      </w:r>
    </w:p>
    <w:p w:rsidRDefault="009D3FAE" w:rsidP="00E91C57" w:rsidR="009D3FAE" w:rsidRPr="00673B41">
      <w:pPr>
        <w:ind w:firstLine="708"/>
        <w:jc w:val="both"/>
      </w:pPr>
    </w:p>
    <w:p w:rsidRDefault="0061789D" w:rsidP="008F7E83" w:rsidR="0061789D" w:rsidRPr="00673B41">
      <w:pPr>
        <w:jc w:val="both"/>
      </w:pPr>
    </w:p>
    <w:p w:rsidRDefault="00002E03" w:rsidP="00002E03" w:rsidR="00002E03" w:rsidRPr="00673B41">
      <w:r w:rsidRPr="00673B41">
        <w:t>Sud donosi</w:t>
      </w:r>
    </w:p>
    <w:p w:rsidRDefault="00002E03" w:rsidP="00002E03" w:rsidR="00002E03" w:rsidRPr="00673B41">
      <w:pPr>
        <w:jc w:val="center"/>
      </w:pPr>
      <w:r w:rsidRPr="00673B41">
        <w:t>R j e š e n j e</w:t>
      </w:r>
    </w:p>
    <w:p w:rsidRDefault="00002E03" w:rsidP="00002E03" w:rsidR="00002E03" w:rsidRPr="00673B41"/>
    <w:p w:rsidRDefault="00002E03" w:rsidP="00002E03" w:rsidR="00002E03" w:rsidRPr="00673B41">
      <w:pPr>
        <w:jc w:val="center"/>
      </w:pPr>
      <w:r w:rsidRPr="00673B41">
        <w:t>Današnje ročište je dovršeno. Daljnja odluka pisanim putem.</w:t>
      </w:r>
    </w:p>
    <w:p w:rsidRDefault="004203D6" w:rsidP="004203D6" w:rsidR="004203D6" w:rsidRPr="00673B41">
      <w:pPr>
        <w:ind w:firstLine="708" w:left="2832"/>
      </w:pPr>
    </w:p>
    <w:p w:rsidRDefault="00974E16" w:rsidP="004203D6" w:rsidR="008A48CE" w:rsidRPr="00673B41">
      <w:pPr>
        <w:ind w:firstLine="708" w:left="2832"/>
      </w:pPr>
      <w:r w:rsidRPr="00673B41">
        <w:t xml:space="preserve">Dovršeno </w:t>
      </w:r>
      <w:r w:rsidR="00942BDA">
        <w:t>09:01</w:t>
      </w:r>
      <w:r w:rsidR="00E7046D">
        <w:t xml:space="preserve"> s</w:t>
      </w:r>
      <w:r w:rsidR="008A48CE" w:rsidRPr="00673B41">
        <w:t>ati</w:t>
      </w:r>
    </w:p>
    <w:p w:rsidRDefault="008A48CE" w:rsidP="008A48CE" w:rsidR="008A48CE" w:rsidRPr="00673B41"/>
    <w:p w:rsidRDefault="008A48CE" w:rsidP="0012303B" w:rsidR="008A48CE" w:rsidRPr="00673B41">
      <w:pPr>
        <w:jc w:val="center"/>
      </w:pPr>
      <w:r w:rsidRPr="00673B41">
        <w:t>SUDAC</w:t>
      </w:r>
    </w:p>
    <w:p w:rsidRDefault="008A48CE" w:rsidP="008A48CE" w:rsidR="008C4E1A" w:rsidRPr="00673B41">
      <w:r w:rsidRPr="00673B41">
        <w:t xml:space="preserve">ZAPISNIČAR       </w:t>
      </w:r>
      <w:r w:rsidR="0012303B">
        <w:tab/>
      </w:r>
      <w:r w:rsidR="008C4E1A" w:rsidRPr="00673B41">
        <w:t xml:space="preserve">   </w:t>
      </w:r>
    </w:p>
    <w:p w:rsidRDefault="008C4E1A" w:rsidP="008A48CE" w:rsidR="00942BDA">
      <w:r w:rsidRPr="00673B41">
        <w:t xml:space="preserve">                                                                                                        </w:t>
      </w:r>
    </w:p>
    <w:p w:rsidRDefault="00942BDA" w:rsidP="008A48CE" w:rsidR="00942BDA"/>
    <w:p w:rsidRDefault="008A48CE" w:rsidP="00942BDA" w:rsidR="008A48CE">
      <w:pPr>
        <w:jc w:val="right"/>
      </w:pPr>
      <w:r w:rsidRPr="00673B41">
        <w:lastRenderedPageBreak/>
        <w:t>PREDLAGATELJ</w:t>
      </w:r>
    </w:p>
    <w:p w:rsidRDefault="0012303B" w:rsidP="008A48CE" w:rsidR="0012303B" w:rsidRPr="00673B41"/>
    <w:p w:rsidRDefault="008A48CE" w:rsidP="004203D6" w:rsidR="008A48CE" w:rsidRPr="00673B41">
      <w:pPr>
        <w:ind w:left="4956"/>
      </w:pPr>
      <w:r w:rsidRPr="00673B41">
        <w:t>ZASTUPNIK PO ZAKONU DUŽNIKA</w:t>
      </w:r>
    </w:p>
    <w:p w:rsidRDefault="008C4E1A" w:rsidP="0012303B" w:rsidR="008A48CE" w:rsidRPr="00673B41">
      <w:r w:rsidRPr="00673B41">
        <w:t xml:space="preserve"> </w:t>
      </w:r>
      <w:r w:rsidR="0012303B">
        <w:tab/>
      </w:r>
      <w:r w:rsidR="0012303B">
        <w:tab/>
      </w:r>
      <w:r w:rsidR="0012303B">
        <w:tab/>
      </w:r>
      <w:r w:rsidR="0012303B">
        <w:tab/>
      </w:r>
      <w:r w:rsidR="0012303B">
        <w:tab/>
      </w:r>
      <w:r w:rsidR="0012303B">
        <w:tab/>
      </w:r>
      <w:r w:rsidR="0012303B">
        <w:tab/>
      </w:r>
      <w:r w:rsidR="0012303B">
        <w:tab/>
      </w:r>
      <w:r w:rsidR="0012303B">
        <w:tab/>
      </w:r>
      <w:r w:rsidRPr="00673B41">
        <w:t xml:space="preserve">       </w:t>
      </w:r>
      <w:r w:rsidR="008A48CE" w:rsidRPr="00673B41">
        <w:t>DUŽNIK</w:t>
      </w:r>
    </w:p>
    <w:p w:rsidRDefault="001E12AD" w:rsidP="00854C5A" w:rsidR="001E12AD" w:rsidRPr="00673B41">
      <w:pPr>
        <w:ind w:firstLine="708" w:left="4956"/>
      </w:pPr>
    </w:p>
    <w:p w:rsidRDefault="004203D6" w:rsidP="0012303B" w:rsidR="001E12AD" w:rsidRPr="00673B41">
      <w:pPr>
        <w:ind w:left="4248"/>
      </w:pPr>
      <w:r w:rsidRPr="00673B41">
        <w:t>PRIVR</w:t>
      </w:r>
      <w:r w:rsidR="002E2B85" w:rsidRPr="00673B41">
        <w:t>E</w:t>
      </w:r>
      <w:r w:rsidRPr="00673B41">
        <w:t xml:space="preserve">MENI </w:t>
      </w:r>
      <w:r w:rsidR="001E12AD" w:rsidRPr="00673B41">
        <w:t>STEČAJNI UPRAVITELJ</w:t>
      </w:r>
    </w:p>
    <w:sectPr w:rsidSect="004203D6" w:rsidR="001E12AD" w:rsidRPr="00673B41">
      <w:headerReference w:type="default" r:id="rId10"/>
      <w:pgSz w:h="16838" w:w="11906"/>
      <w:pgMar w:gutter="0" w:footer="708" w:header="708" w:left="1417" w:bottom="284" w:right="1417" w:top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4BF9" w:rsidP="00FA7AF7" w:rsidR="00DE4BF9">
      <w:r>
        <w:separator/>
      </w:r>
    </w:p>
  </w:endnote>
  <w:endnote w:id="0" w:type="continuationSeparator">
    <w:p w:rsidRDefault="00DE4BF9" w:rsidP="00FA7AF7" w:rsidR="00DE4B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4BF9" w:rsidP="00FA7AF7" w:rsidR="00DE4BF9">
      <w:r>
        <w:separator/>
      </w:r>
    </w:p>
  </w:footnote>
  <w:footnote w:id="0" w:type="continuationSeparator">
    <w:p w:rsidRDefault="00DE4BF9" w:rsidP="00FA7AF7" w:rsidR="00DE4B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7AF7" w:rsidP="00FA7AF7" w:rsidR="00FA7AF7">
    <w:pPr>
      <w:pStyle w:val="Zaglavlje"/>
      <w:tabs>
        <w:tab w:pos="7270" w:val="left"/>
      </w:tabs>
    </w:pPr>
    <w:r>
      <w:tab/>
    </w:r>
    <w:sdt>
      <w:sdtPr>
        <w:id w:val="-175604664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B376C">
          <w:rPr>
            <w:noProof/>
          </w:rPr>
          <w:t>2</w:t>
        </w:r>
        <w:r>
          <w:fldChar w:fldCharType="end"/>
        </w:r>
      </w:sdtContent>
    </w:sdt>
    <w:r>
      <w:tab/>
    </w:r>
  </w:p>
  <w:p w:rsidRDefault="00FA7AF7" w:rsidR="00FA7AF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30B39CA"/>
    <w:multiLevelType w:val="hybridMultilevel"/>
    <w:tmpl w:val="2012BD30"/>
    <w:lvl w:tplc="2182BC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AC55BA9"/>
    <w:multiLevelType w:val="hybridMultilevel"/>
    <w:tmpl w:val="36D4C5F8"/>
    <w:lvl w:tplc="6A1298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48CE"/>
    <w:rsid w:val="00000551"/>
    <w:rsid w:val="00002E03"/>
    <w:rsid w:val="000149EE"/>
    <w:rsid w:val="000819DD"/>
    <w:rsid w:val="000B0584"/>
    <w:rsid w:val="000F48CB"/>
    <w:rsid w:val="001047EF"/>
    <w:rsid w:val="00106783"/>
    <w:rsid w:val="0010704E"/>
    <w:rsid w:val="0012303B"/>
    <w:rsid w:val="00126807"/>
    <w:rsid w:val="00155F18"/>
    <w:rsid w:val="001A0AAD"/>
    <w:rsid w:val="001A72FC"/>
    <w:rsid w:val="001B409C"/>
    <w:rsid w:val="001B6443"/>
    <w:rsid w:val="001E12AD"/>
    <w:rsid w:val="0023606D"/>
    <w:rsid w:val="002E2B85"/>
    <w:rsid w:val="002E5339"/>
    <w:rsid w:val="0035189E"/>
    <w:rsid w:val="00374896"/>
    <w:rsid w:val="003B4609"/>
    <w:rsid w:val="003C3F85"/>
    <w:rsid w:val="003F52B1"/>
    <w:rsid w:val="004203D6"/>
    <w:rsid w:val="0042758D"/>
    <w:rsid w:val="00434620"/>
    <w:rsid w:val="00451B15"/>
    <w:rsid w:val="004B3D6B"/>
    <w:rsid w:val="004C64BE"/>
    <w:rsid w:val="004D20B8"/>
    <w:rsid w:val="004E734E"/>
    <w:rsid w:val="0052635F"/>
    <w:rsid w:val="0053597B"/>
    <w:rsid w:val="00536382"/>
    <w:rsid w:val="005C3563"/>
    <w:rsid w:val="005C3C02"/>
    <w:rsid w:val="005D3A93"/>
    <w:rsid w:val="005D7CB0"/>
    <w:rsid w:val="005E6864"/>
    <w:rsid w:val="0061360E"/>
    <w:rsid w:val="0061789D"/>
    <w:rsid w:val="00666D8C"/>
    <w:rsid w:val="00673B41"/>
    <w:rsid w:val="006A697E"/>
    <w:rsid w:val="006B376C"/>
    <w:rsid w:val="00704757"/>
    <w:rsid w:val="00732732"/>
    <w:rsid w:val="007642D8"/>
    <w:rsid w:val="00777E93"/>
    <w:rsid w:val="00785452"/>
    <w:rsid w:val="00820B62"/>
    <w:rsid w:val="00845638"/>
    <w:rsid w:val="00854C5A"/>
    <w:rsid w:val="00856A46"/>
    <w:rsid w:val="00877BC1"/>
    <w:rsid w:val="00896CD0"/>
    <w:rsid w:val="008A093B"/>
    <w:rsid w:val="008A48CE"/>
    <w:rsid w:val="008C4E1A"/>
    <w:rsid w:val="008D6F60"/>
    <w:rsid w:val="008F7E83"/>
    <w:rsid w:val="00916889"/>
    <w:rsid w:val="00934009"/>
    <w:rsid w:val="00942BDA"/>
    <w:rsid w:val="00974E16"/>
    <w:rsid w:val="00993CF1"/>
    <w:rsid w:val="009C4FC6"/>
    <w:rsid w:val="009D3FAE"/>
    <w:rsid w:val="00A8071E"/>
    <w:rsid w:val="00AE7C3E"/>
    <w:rsid w:val="00B0184B"/>
    <w:rsid w:val="00B048BE"/>
    <w:rsid w:val="00B33248"/>
    <w:rsid w:val="00B8616E"/>
    <w:rsid w:val="00B96C8A"/>
    <w:rsid w:val="00C32A48"/>
    <w:rsid w:val="00C42E9F"/>
    <w:rsid w:val="00C559C7"/>
    <w:rsid w:val="00C76CAC"/>
    <w:rsid w:val="00CD4A1A"/>
    <w:rsid w:val="00CF172F"/>
    <w:rsid w:val="00DE4BF9"/>
    <w:rsid w:val="00DF5933"/>
    <w:rsid w:val="00E31DBC"/>
    <w:rsid w:val="00E7046D"/>
    <w:rsid w:val="00E72C1C"/>
    <w:rsid w:val="00E91C57"/>
    <w:rsid w:val="00F34753"/>
    <w:rsid w:val="00F47F25"/>
    <w:rsid w:val="00F957E6"/>
    <w:rsid w:val="00F97FF3"/>
    <w:rsid w:val="00FA7AF7"/>
    <w:rsid w:val="00FA7FB4"/>
    <w:rsid w:val="00FC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A7A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7AF7"/>
    <w:rPr>
      <w:sz w:val="24"/>
      <w:szCs w:val="24"/>
    </w:rPr>
  </w:style>
  <w:style w:styleId="Podnoje" w:type="paragraph">
    <w:name w:val="footer"/>
    <w:basedOn w:val="Normal"/>
    <w:link w:val="PodnojeChar"/>
    <w:rsid w:val="00FA7A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7AF7"/>
    <w:rPr>
      <w:sz w:val="24"/>
      <w:szCs w:val="24"/>
    </w:rPr>
  </w:style>
  <w:style w:styleId="Bezproreda" w:type="paragraph">
    <w:name w:val="No Spacing"/>
    <w:uiPriority w:val="99"/>
    <w:qFormat/>
    <w:rsid w:val="00536382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7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7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7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7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47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FA7A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7AF7"/>
    <w:rPr>
      <w:sz w:val="24"/>
      <w:szCs w:val="24"/>
    </w:rPr>
  </w:style>
  <w:style w:styleId="Podnoje" w:type="paragraph">
    <w:name w:val="footer"/>
    <w:basedOn w:val="Normal"/>
    <w:link w:val="PodnojeChar"/>
    <w:rsid w:val="00FA7A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7AF7"/>
    <w:rPr>
      <w:sz w:val="24"/>
      <w:szCs w:val="24"/>
    </w:rPr>
  </w:style>
  <w:style w:styleId="Bezproreda" w:type="paragraph">
    <w:name w:val="No Spacing"/>
    <w:uiPriority w:val="99"/>
    <w:qFormat/>
    <w:rsid w:val="00536382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3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7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7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7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7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875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29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25. listopada 2017.</izvorni_sadrzaj>
    <derivirana_varijabla naziv="DomainObject.StvarniPocetakDatum_1">25. listopada 2017.</derivirana_varijabla>
  </DomainObject.StvarniPocetakDatum>
  <DomainObject.StvarniZavrsetakDatum>
    <izvorni_sadrzaj>25. listopada 2017.</izvorni_sadrzaj>
    <derivirana_varijabla naziv="DomainObject.StvarniZavrsetakDatum_1">25. listopada 2017.</derivirana_varijabla>
  </DomainObject.StvarniZavrsetakDatum>
  <DomainObject.PlaniraniZavrsetakDatum>
    <izvorni_sadrzaj>25. listopada 2017.</izvorni_sadrzaj>
    <derivirana_varijabla naziv="DomainObject.PlaniraniZavrsetakDatum_1">25. listopada 2017.</derivirana_varijabla>
  </DomainObject.PlaniraniZavrsetakDatum>
  <DomainObject.PlaniraniPocetakDatum>
    <izvorni_sadrzaj>25. listopada 2017.</izvorni_sadrzaj>
    <derivirana_varijabla naziv="DomainObject.PlaniraniPocetakDatum_1">25. listopada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09:01</izvorni_sadrzaj>
    <derivirana_varijabla naziv="DomainObject.StvarniZavrsetakVrijeme_1">09:01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listopada 2017.</izvorni_sadrzaj>
    <derivirana_varijabla naziv="DomainObject.Zapisnik.DatumKreiranja_1">25.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St-2434/2016-34</izvorni_sadrzaj>
    <derivirana_varijabla naziv="DomainObject.Zapisnik.Oznaka_1">St-2434/2016-34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St-2434/2016</izvorni_sadrzaj>
    <derivirana_varijabla naziv="DomainObject.Predmet.OznakaBroj_1">St-2434/2016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P.A.M.ZM - INVEST d.o.o.</izvorni_sadrzaj>
    <derivirana_varijabla naziv="DomainObject.Predmet.ProtustrankaFormated_1">  P.A.M.ZM - INVEST d.o.o.</derivirana_varijabla>
  </DomainObject.Predmet.ProtustrankaFormated>
  <DomainObject.Predmet.ProtustrankaFormatedOIB>
    <izvorni_sadrzaj>  P.A.M.ZM - INVEST d.o.o., OIB 30544847552</izvorni_sadrzaj>
    <derivirana_varijabla naziv="DomainObject.Predmet.ProtustrankaFormatedOIB_1">  P.A.M.ZM - INVEST d.o.o., OIB 30544847552</derivirana_varijabla>
  </DomainObject.Predmet.ProtustrankaFormatedOIB>
  <DomainObject.Predmet.ProtustrankaFormatedWithAdress>
    <izvorni_sadrzaj> P.A.M.ZM - INVEST d.o.o., Joze Laurenčića 12, 10000 Zagreb</izvorni_sadrzaj>
    <derivirana_varijabla naziv="DomainObject.Predmet.ProtustrankaFormatedWithAdress_1"> P.A.M.ZM - INVEST d.o.o., Joze Laurenčića 12, 10000 Zagreb</derivirana_varijabla>
  </DomainObject.Predmet.ProtustrankaFormatedWithAdress>
  <DomainObject.Predmet.ProtustrankaFormatedWithAdressOIB>
    <izvorni_sadrzaj> P.A.M.ZM - INVEST d.o.o., OIB 30544847552, Joze Laurenčića 12, 10000 Zagreb</izvorni_sadrzaj>
    <derivirana_varijabla naziv="DomainObject.Predmet.ProtustrankaFormatedWithAdressOIB_1"> P.A.M.ZM - INVEST d.o.o., OIB 30544847552, Joze Laurenčića 12, 10000 Zagreb</derivirana_varijabla>
  </DomainObject.Predmet.ProtustrankaFormatedWithAdressOIB>
  <DomainObject.Predmet.ProtustrankaWithAdress>
    <izvorni_sadrzaj>P.A.M.ZM - INVEST d.o.o. Joze Laurenčića 12, 10000 Zagreb</izvorni_sadrzaj>
    <derivirana_varijabla naziv="DomainObject.Predmet.ProtustrankaWithAdress_1">P.A.M.ZM - INVEST d.o.o. Joze Laurenčića 12, 10000 Zagreb</derivirana_varijabla>
  </DomainObject.Predmet.ProtustrankaWithAdress>
  <DomainObject.Predmet.ProtustrankaWithAdressOIB>
    <izvorni_sadrzaj>P.A.M.ZM - INVEST d.o.o., OIB 30544847552, Joze Laurenčića 12, 10000 Zagreb</izvorni_sadrzaj>
    <derivirana_varijabla naziv="DomainObject.Predmet.ProtustrankaWithAdressOIB_1">P.A.M.ZM - INVEST d.o.o., OIB 30544847552, Joze Laurenčića 12, 10000 Zagreb</derivirana_varijabla>
  </DomainObject.Predmet.ProtustrankaWithAdressOIB>
  <DomainObject.Predmet.ProtustrankaNazivFormated>
    <izvorni_sadrzaj>P.A.M.ZM - INVEST d.o.o.</izvorni_sadrzaj>
    <derivirana_varijabla naziv="DomainObject.Predmet.ProtustrankaNazivFormated_1">P.A.M.ZM - INVEST d.o.o.</derivirana_varijabla>
  </DomainObject.Predmet.ProtustrankaNazivFormated>
  <DomainObject.Predmet.ProtustrankaNazivFormatedOIB>
    <izvorni_sadrzaj>P.A.M.ZM - INVEST d.o.o., OIB 30544847552</izvorni_sadrzaj>
    <derivirana_varijabla naziv="DomainObject.Predmet.ProtustrankaNazivFormatedOIB_1">P.A.M.ZM - INVEST d.o.o., OIB 30544847552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Leonardo Petrović</izvorni_sadrzaj>
    <derivirana_varijabla naziv="DomainObject.Predmet.StrankaFormated_1">  FINA Regionalni centar Zagreb; Leonardo Petrović</derivirana_varijabla>
  </DomainObject.Predmet.StrankaFormated>
  <DomainObject.Predmet.StrankaFormatedOIB>
    <izvorni_sadrzaj>  FINA Regionalni centar Zagreb, OIB 85821130368; Leonardo Petrović, OIB 71667027634</izvorni_sadrzaj>
    <derivirana_varijabla naziv="DomainObject.Predmet.StrankaFormatedOIB_1">  FINA Regionalni centar Zagreb, OIB 85821130368; Leonardo Petrović, OIB 71667027634</derivirana_varijabla>
  </DomainObject.Predmet.StrankaFormatedOIB>
  <DomainObject.Predmet.StrankaFormatedWithAdress>
    <izvorni_sadrzaj> FINA Regionalni centar Zagreb, Trg svibanjskih žrtava 1995. br 1, 10000 Zagreb; Leonardo Petrović, Ulica Joze Laurenčića 12, 10000 Zagreb</izvorni_sadrzaj>
    <derivirana_varijabla naziv="DomainObject.Predmet.StrankaFormatedWithAdress_1"> FINA Regionalni centar Zagreb, Trg svibanjskih žrtava 1995. br 1, 10000 Zagreb; Leonardo Petrović, Ulica Joze Laurenčića 12, 10000 Zagreb</derivirana_varijabla>
  </DomainObject.Predmet.StrankaFormatedWithAdress>
  <DomainObject.Predmet.StrankaFormatedWithAdressOIB>
    <izvorni_sadrzaj> FINA Regionalni centar Zagreb, OIB 85821130368, Trg svibanjskih žrtava 1995. br 1, 10000 Zagreb; Leonardo Petrović, OIB 71667027634, Ulica Joze Laurenčića 12, 10000 Zagreb</izvorni_sadrzaj>
    <derivirana_varijabla naziv="DomainObject.Predmet.StrankaFormatedWithAdressOIB_1"> FINA Regionalni centar Zagreb, OIB 85821130368, Trg svibanjskih žrtava 1995. br 1, 10000 Zagreb; Leonardo Petrović, OIB 71667027634, Ulica Joze Laurenčića 12, 10000 Zagreb</derivirana_varijabla>
  </DomainObject.Predmet.StrankaFormatedWithAdressOIB>
  <DomainObject.Predmet.StrankaWithAdress>
    <izvorni_sadrzaj>FINA Regionalni centar Zagreb Trg svibanjskih žrtava 1995. br 1,10000 Zagreb,Leonardo Petrović Ulica Joze Laurenčića 12,10000 Zagreb</izvorni_sadrzaj>
    <derivirana_varijabla naziv="DomainObject.Predmet.StrankaWithAdress_1">FINA Regionalni centar Zagreb Trg svibanjskih žrtava 1995. br 1,10000 Zagreb,Leonardo Petrović Ulica Joze Laurenčića 12,10000 Zagreb</derivirana_varijabla>
  </DomainObject.Predmet.StrankaWithAdress>
  <DomainObject.Predmet.StrankaWithAdressOIB>
    <izvorni_sadrzaj>FINA Regionalni centar Zagreb, OIB 85821130368, Trg svibanjskih žrtava 1995. br 1,10000 Zagreb,Leonardo Petrović, OIB 71667027634, Ulica Joze Laurenčića 12,10000 Zagreb</izvorni_sadrzaj>
    <derivirana_varijabla naziv="DomainObject.Predmet.StrankaWithAdressOIB_1">FINA Regionalni centar Zagreb, OIB 85821130368, Trg svibanjskih žrtava 1995. br 1,10000 Zagreb,Leonardo Petrović, OIB 71667027634, Ulica Joze Laurenčića 12,10000 Zagreb</derivirana_varijabla>
  </DomainObject.Predmet.StrankaWithAdressOIB>
  <DomainObject.Predmet.StrankaNazivFormated>
    <izvorni_sadrzaj>FINA Regionalni centar Zagreb,Leonardo Petrović</izvorni_sadrzaj>
    <derivirana_varijabla naziv="DomainObject.Predmet.StrankaNazivFormated_1">FINA Regionalni centar Zagreb,Leonardo Petrović</derivirana_varijabla>
  </DomainObject.Predmet.StrankaNazivFormated>
  <DomainObject.Predmet.StrankaNazivFormatedOIB>
    <izvorni_sadrzaj>FINA Regionalni centar Zagreb, OIB 85821130368,Leonardo Petrović, OIB 71667027634</izvorni_sadrzaj>
    <derivirana_varijabla naziv="DomainObject.Predmet.StrankaNazivFormatedOIB_1">FINA Regionalni centar Zagreb, OIB 85821130368,Leonardo Petrović, OIB 71667027634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Leonardo Petrović</item>
    </izvorni_sadrzaj>
    <derivirana_varijabla naziv="DomainObject.Predmet.StrankaListFormated_1">
      <item>FINA Regionalni centar Zagreb</item>
      <item>Leonardo Petrović</item>
    </derivirana_varijabla>
  </DomainObject.Predmet.StrankaListFormated>
  <DomainObject.Predmet.StrankaListFormatedOIB>
    <izvorni_sadrzaj>
      <item>FINA Regionalni centar Zagreb, OIB 85821130368</item>
      <item>Leonardo Petrović, OIB 71667027634</item>
    </izvorni_sadrzaj>
    <derivirana_varijabla naziv="DomainObject.Predmet.StrankaListFormatedOIB_1">
      <item>FINA Regionalni centar Zagreb, OIB 85821130368</item>
      <item>Leonardo Petrović, OIB 71667027634</item>
    </derivirana_varijabla>
  </DomainObject.Predmet.StrankaListFormatedOIB>
  <DomainObject.Predmet.StrankaListFormatedWithAdress>
    <izvorni_sadrzaj>
      <item>FINA Regionalni centar Zagreb, Trg svibanjskih žrtava 1995. br 1, 10000 Zagreb</item>
      <item>Leonardo Petrović, Ulica Joze Laurenčića 12, 10000 Zagreb</item>
    </izvorni_sadrzaj>
    <derivirana_varijabla naziv="DomainObject.Predmet.StrankaListFormatedWithAdress_1">
      <item>FINA Regionalni centar Zagreb, Trg svibanjskih žrtava 1995. br 1, 10000 Zagreb</item>
      <item>Leonardo Petrović, Ulica Joze Laurenčića 12,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Leonardo Petrović, OIB 71667027634, Ulica Joze Laurenčića 12, 10000 Zagreb</item>
    </izvorni_sadrzaj>
    <derivirana_varijabla naziv="DomainObject.Predmet.StrankaListFormatedWithAdressOIB_1">
      <item>FINA Regionalni centar Zagreb, OIB 85821130368, Trg svibanjskih žrtava 1995. br 1, 10000 Zagreb</item>
      <item>Leonardo Petrović, OIB 71667027634, Ulica Joze Laurenčića 12, 10000 Zagreb</item>
    </derivirana_varijabla>
  </DomainObject.Predmet.StrankaListFormatedWithAdressOIB>
  <DomainObject.Predmet.StrankaListNazivFormated>
    <izvorni_sadrzaj>
      <item>FINA Regionalni centar Zagreb</item>
      <item>Leonardo Petrović</item>
    </izvorni_sadrzaj>
    <derivirana_varijabla naziv="DomainObject.Predmet.StrankaListNazivFormated_1">
      <item>FINA Regionalni centar Zagreb</item>
      <item>Leonardo Petrović</item>
    </derivirana_varijabla>
  </DomainObject.Predmet.StrankaListNazivFormated>
  <DomainObject.Predmet.StrankaListNazivFormatedOIB>
    <izvorni_sadrzaj>
      <item>FINA Regionalni centar Zagreb, OIB 85821130368</item>
      <item>Leonardo Petrović, OIB 71667027634</item>
    </izvorni_sadrzaj>
    <derivirana_varijabla naziv="DomainObject.Predmet.StrankaListNazivFormatedOIB_1">
      <item>FINA Regionalni centar Zagreb, OIB 85821130368</item>
      <item>Leonardo Petrović, OIB 71667027634</item>
    </derivirana_varijabla>
  </DomainObject.Predmet.StrankaListNazivFormatedOIB>
  <DomainObject.Predmet.ProtuStrankaListFormated>
    <izvorni_sadrzaj>
      <item>P.A.M.ZM - INVEST d.o.o.</item>
    </izvorni_sadrzaj>
    <derivirana_varijabla naziv="DomainObject.Predmet.ProtuStrankaListFormated_1">
      <item>P.A.M.ZM - INVEST d.o.o.</item>
    </derivirana_varijabla>
  </DomainObject.Predmet.ProtuStrankaListFormated>
  <DomainObject.Predmet.ProtuStrankaListFormatedOIB>
    <izvorni_sadrzaj>
      <item>P.A.M.ZM - INVEST d.o.o., OIB 30544847552</item>
    </izvorni_sadrzaj>
    <derivirana_varijabla naziv="DomainObject.Predmet.ProtuStrankaListFormatedOIB_1">
      <item>P.A.M.ZM - INVEST d.o.o., OIB 30544847552</item>
    </derivirana_varijabla>
  </DomainObject.Predmet.ProtuStrankaListFormatedOIB>
  <DomainObject.Predmet.ProtuStrankaListFormatedWithAdress>
    <izvorni_sadrzaj>
      <item>P.A.M.ZM - INVEST d.o.o., Joze Laurenčića 12, 10000 Zagreb</item>
    </izvorni_sadrzaj>
    <derivirana_varijabla naziv="DomainObject.Predmet.ProtuStrankaListFormatedWithAdress_1">
      <item>P.A.M.ZM - INVEST d.o.o., Joze Laurenčića 12, 10000 Zagreb</item>
    </derivirana_varijabla>
  </DomainObject.Predmet.ProtuStrankaListFormatedWithAdress>
  <DomainObject.Predmet.ProtuStrankaListFormatedWithAdressOIB>
    <izvorni_sadrzaj>
      <item>P.A.M.ZM - INVEST d.o.o., OIB 30544847552, Joze Laurenčića 12, 10000 Zagreb</item>
    </izvorni_sadrzaj>
    <derivirana_varijabla naziv="DomainObject.Predmet.ProtuStrankaListFormatedWithAdressOIB_1">
      <item>P.A.M.ZM - INVEST d.o.o., OIB 30544847552, Joze Laurenčića 12, 10000 Zagreb</item>
    </derivirana_varijabla>
  </DomainObject.Predmet.ProtuStrankaListFormatedWithAdressOIB>
  <DomainObject.Predmet.ProtuStrankaListNazivFormated>
    <izvorni_sadrzaj>
      <item>P.A.M.ZM - INVEST d.o.o.</item>
    </izvorni_sadrzaj>
    <derivirana_varijabla naziv="DomainObject.Predmet.ProtuStrankaListNazivFormated_1">
      <item>P.A.M.ZM - INVEST d.o.o.</item>
    </derivirana_varijabla>
  </DomainObject.Predmet.ProtuStrankaListNazivFormated>
  <DomainObject.Predmet.ProtuStrankaListNazivFormatedOIB>
    <izvorni_sadrzaj>
      <item>P.A.M.ZM - INVEST d.o.o., OIB 30544847552</item>
    </izvorni_sadrzaj>
    <derivirana_varijabla naziv="DomainObject.Predmet.ProtuStrankaListNazivFormatedOIB_1">
      <item>P.A.M.ZM - INVEST d.o.o., OIB 30544847552</item>
    </derivirana_varijabla>
  </DomainObject.Predmet.ProtuStrankaListNazivFormatedOIB>
  <DomainObject.Predmet.OstaliListFormated>
    <izvorni_sadrzaj>
      <item>Leonardo Petrović</item>
    </izvorni_sadrzaj>
    <derivirana_varijabla naziv="DomainObject.Predmet.OstaliListFormated_1">
      <item>Leonardo Petrović</item>
    </derivirana_varijabla>
  </DomainObject.Predmet.OstaliListFormated>
  <DomainObject.Predmet.OstaliListFormatedOIB>
    <izvorni_sadrzaj>
      <item>Leonardo Petrović, OIB 71667027634</item>
    </izvorni_sadrzaj>
    <derivirana_varijabla naziv="DomainObject.Predmet.OstaliListFormatedOIB_1">
      <item>Leonardo Petrović, OIB 71667027634</item>
    </derivirana_varijabla>
  </DomainObject.Predmet.OstaliListFormatedOIB>
  <DomainObject.Predmet.OstaliListFormatedWithAdress>
    <izvorni_sadrzaj>
      <item>Leonardo Petrović, Ulica Joze Laurenčića 12, 10000 Zagreb</item>
    </izvorni_sadrzaj>
    <derivirana_varijabla naziv="DomainObject.Predmet.OstaliListFormatedWithAdress_1">
      <item>Leonardo Petrović, Ulica Joze Laurenčića 12, 10000 Zagreb</item>
    </derivirana_varijabla>
  </DomainObject.Predmet.OstaliListFormatedWithAdress>
  <DomainObject.Predmet.OstaliListFormatedWithAdressOIB>
    <izvorni_sadrzaj>
      <item>Leonardo Petrović, OIB 71667027634, Ulica Joze Laurenčića 12, 10000 Zagreb</item>
    </izvorni_sadrzaj>
    <derivirana_varijabla naziv="DomainObject.Predmet.OstaliListFormatedWithAdressOIB_1">
      <item>Leonardo Petrović, OIB 71667027634, Ulica Joze Laurenčića 12, 10000 Zagreb</item>
    </derivirana_varijabla>
  </DomainObject.Predmet.OstaliListFormatedWithAdressOIB>
  <DomainObject.Predmet.OstaliListNazivFormated>
    <izvorni_sadrzaj>
      <item>Leonardo Petrović</item>
    </izvorni_sadrzaj>
    <derivirana_varijabla naziv="DomainObject.Predmet.OstaliListNazivFormated_1">
      <item>Leonardo Petrović</item>
    </derivirana_varijabla>
  </DomainObject.Predmet.OstaliListNazivFormated>
  <DomainObject.Predmet.OstaliListNazivFormatedOIB>
    <izvorni_sadrzaj>
      <item>Leonardo Petrović, OIB 71667027634</item>
    </izvorni_sadrzaj>
    <derivirana_varijabla naziv="DomainObject.Predmet.OstaliListNazivFormatedOIB_1">
      <item>Leonardo Petrović, OIB 71667027634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St-2434/2016-34</izvorni_sadrzaj>
    <derivirana_varijabla naziv="DomainObject.PoslovniBrojDokumenta_1">St-2434/2016-34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P.A.M.ZM - INVEST d.o.o.</izvorni_sadrzaj>
    <derivirana_varijabla naziv="DomainObject.Predmet.ProtustrankaIDrugi_1">P.A.M.ZM - INVEST 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P.A.M.ZM - INVEST d.o.o., OIB 30544847552, Joze Laurenčića 12, 10000 Zagreb</izvorni_sadrzaj>
    <derivirana_varijabla naziv="DomainObject.Predmet.ProtustrankaIDrugiAdressOIB_1">P.A.M.ZM - INVEST d.o.o., OIB 30544847552, Joze Laurenčića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P.A.M.ZM - INVEST d.o.o.</item>
      <item>FINA Regionalni centar Zagreb</item>
      <item>Leonardo Petrović</item>
      <item>Leonardo Petrović</item>
    </izvorni_sadrzaj>
    <derivirana_varijabla naziv="DomainObject.Predmet.SudioniciListNaziv_1">
      <item>P.A.M.ZM - INVEST d.o.o.</item>
      <item>FINA Regionalni centar Zagreb</item>
      <item>Leonardo Petrović</item>
      <item>Leonardo Petrović</item>
    </derivirana_varijabla>
  </DomainObject.Predmet.SudioniciListNaziv>
  <DomainObject.Predmet.SudioniciListAdressOIB>
    <izvorni_sadrzaj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izvorni_sadrzaj>
    <derivirana_varijabla naziv="DomainObject.Predmet.SudioniciListAdressOIB_1">
      <item>P.A.M.ZM - INVEST d.o.o., OIB 30544847552, Joze Laurenčića 12,10000 Zagreb</item>
      <item>FINA Regionalni centar Zagreb, OIB 85821130368, Trg svibanjskih žrtava 1995. br 1,10000 Zagreb</item>
      <item>Leonardo Petrović, OIB 71667027634, Ulica Joze Laurenčića 12,10000 Zagreb</item>
      <item>Leonardo Petrović, OIB 71667027634, Ulica Joze Laurenčića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30544847552</item>
      <item>, OIB 85821130368</item>
      <item>, OIB 71667027634</item>
      <item>, OIB 71667027634</item>
    </izvorni_sadrzaj>
    <derivirana_varijabla naziv="DomainObject.Predmet.SudioniciListNazivOIB_1">
      <item>, OIB 30544847552</item>
      <item>, OIB 85821130368</item>
      <item>, OIB 71667027634</item>
      <item>, OIB 71667027634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4BB2B7-F17D-4E40-9053-775E0DBE00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349</properties:Words>
  <properties:Characters>1893</properties:Characters>
  <properties:Lines>65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2017-10-25T06:51:00Z</dcterms:created>
  <dc:creator>gzubak</dc:creator>
  <cp:lastModifiedBy>Petra Čiček</cp:lastModifiedBy>
  <cp:lastPrinted>2017-10-25T07:00:00Z</cp:lastPrinted>
  <dcterms:modified xmlns:xsi="http://www.w3.org/2001/XMLSchema-instance" xsi:type="dcterms:W3CDTF">2017-10-25T07:01:00Z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St-2434/2016-34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