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313d" w14:paraId="57e313d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 xml:space="preserve">Poslovni broj: </w:t>
      </w:r>
      <w:r w:rsidR="009C1010">
        <w:t>2 St-</w:t>
      </w:r>
      <w:r w:rsidR="00AB5287">
        <w:t>458</w:t>
      </w:r>
      <w:r w:rsidR="009C1010" w:rsidRPr="005207B1">
        <w:t>/16-</w:t>
      </w:r>
      <w:r w:rsidR="009C1010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</w:t>
      </w:r>
      <w:r w:rsidR="00AB5287">
        <w:t>CERERA-OREŠKI d.o.o. Petrijanec, OIB: 36528878444 sa sjedištem u Zelendvorska 14, 42206 Petrijanec</w:t>
      </w:r>
      <w:r w:rsidR="001D4C37">
        <w:t>,</w:t>
      </w:r>
      <w:r>
        <w:t xml:space="preserve"> </w:t>
      </w:r>
      <w:r w:rsidRPr="005207B1">
        <w:t xml:space="preserve">dana </w:t>
      </w:r>
      <w:r w:rsidR="00F44E9A">
        <w:t>8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AB5287">
        <w:t>CERERA-OREŠKI d.o.o. Petrijanec, OIB: 36528878444 sa sjedištem u Zelendvorska 14, 42206 Petrijanec</w:t>
      </w:r>
      <w:r w:rsidR="00E32629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DE5CC5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6</w:t>
      </w:r>
      <w:r w:rsidR="005207B1" w:rsidRPr="005207B1">
        <w:rPr>
          <w:b/>
          <w:u w:val="single"/>
        </w:rPr>
        <w:t xml:space="preserve">. </w:t>
      </w:r>
      <w:r w:rsidR="00AB5287">
        <w:rPr>
          <w:b/>
          <w:u w:val="single"/>
        </w:rPr>
        <w:t>lipanj 2016. u 09,30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AB5287">
        <w:t>Tihomir Oreški, OIB: 31714070617, Petrijanec, Zelendvorska 14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DE5CC5">
        <w:t>21</w:t>
      </w:r>
      <w:r w:rsidR="001D4C37">
        <w:t>.</w:t>
      </w:r>
      <w:r w:rsidR="00F44E9A">
        <w:t>3</w:t>
      </w:r>
      <w:r w:rsidR="005207B1" w:rsidRPr="005207B1">
        <w:t>.</w:t>
      </w:r>
      <w:r w:rsidRPr="005207B1">
        <w:t>201</w:t>
      </w:r>
      <w:r w:rsidR="005207B1" w:rsidRPr="005207B1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9C1010">
        <w:t>1.9</w:t>
      </w:r>
      <w:r w:rsidR="00F44E9A">
        <w:t>.2</w:t>
      </w:r>
      <w:r w:rsidR="009C1010">
        <w:t>015</w:t>
      </w:r>
      <w:r w:rsidR="00F44E9A">
        <w:t>.</w:t>
      </w:r>
      <w:r w:rsidR="00D67094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AB5287">
        <w:t>145.162,19</w:t>
      </w:r>
      <w:r w:rsidR="00D67094">
        <w:t xml:space="preserve">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F44E9A">
        <w:t>8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731C3F" w:rsidR="00731C3F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F44E9A" w:rsidR="00AB5287">
      <w:pPr>
        <w:spacing w:lineRule="auto" w:line="240" w:after="0"/>
        <w:jc w:val="both"/>
      </w:pPr>
      <w:r>
        <w:t xml:space="preserve">- dužnik </w:t>
      </w:r>
      <w:r w:rsidR="00AB5287">
        <w:t>CERERA-OREŠKI d.o.o. Petrijanec, Zelendvorska 14, 42206 Petrijanec</w:t>
      </w:r>
      <w:r w:rsidR="00AB5287" w:rsidRPr="005C102C">
        <w:t xml:space="preserve"> </w:t>
      </w:r>
    </w:p>
    <w:p w:rsidRDefault="005C102C" w:rsidP="00F44E9A" w:rsidR="00F44E9A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AB5287">
        <w:t>Tihomir Oreški, OIB: 31714070617, Petrijanec, Zelendvorska 14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519C" w:rsidP="00CD4711" w:rsidR="008E519C">
      <w:pPr>
        <w:spacing w:lineRule="auto" w:line="240" w:after="0"/>
      </w:pPr>
      <w:r>
        <w:separator/>
      </w:r>
    </w:p>
  </w:endnote>
  <w:endnote w:id="0" w:type="continuationSeparator">
    <w:p w:rsidRDefault="008E519C" w:rsidP="00CD4711" w:rsidR="008E519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519C" w:rsidP="00CD4711" w:rsidR="008E519C">
      <w:pPr>
        <w:spacing w:lineRule="auto" w:line="240" w:after="0"/>
      </w:pPr>
      <w:r>
        <w:separator/>
      </w:r>
    </w:p>
  </w:footnote>
  <w:footnote w:id="0" w:type="continuationSeparator">
    <w:p w:rsidRDefault="008E519C" w:rsidP="00CD4711" w:rsidR="008E519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090">
          <w:rPr>
            <w:noProof/>
          </w:rPr>
          <w:t>2</w:t>
        </w:r>
        <w:r>
          <w:fldChar w:fldCharType="end"/>
        </w:r>
      </w:p>
    </w:sdtContent>
  </w:sdt>
  <w:p w:rsidRDefault="00AA58BC" w:rsidP="00AA58BC" w:rsidR="00AA58BC" w:rsidRPr="005207B1">
    <w:pPr>
      <w:pStyle w:val="Zaglavlje"/>
      <w:jc w:val="right"/>
    </w:pPr>
    <w:r>
      <w:t>Poslovni broj: 2 St-</w:t>
    </w:r>
    <w:r w:rsidR="00AB5287">
      <w:t>458</w:t>
    </w:r>
    <w:r w:rsidRPr="005207B1">
      <w:t>/16-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1D4C37"/>
    <w:rsid w:val="002365AA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87090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31C3F"/>
    <w:rsid w:val="00757FB4"/>
    <w:rsid w:val="007678B4"/>
    <w:rsid w:val="00777F98"/>
    <w:rsid w:val="00790171"/>
    <w:rsid w:val="007C532B"/>
    <w:rsid w:val="00804BB0"/>
    <w:rsid w:val="00822D9B"/>
    <w:rsid w:val="008768BC"/>
    <w:rsid w:val="008E519C"/>
    <w:rsid w:val="008E5BE7"/>
    <w:rsid w:val="008F4174"/>
    <w:rsid w:val="0092027E"/>
    <w:rsid w:val="00943AB3"/>
    <w:rsid w:val="00960A0B"/>
    <w:rsid w:val="0096218E"/>
    <w:rsid w:val="00980C3B"/>
    <w:rsid w:val="00986112"/>
    <w:rsid w:val="009C1010"/>
    <w:rsid w:val="00A710AC"/>
    <w:rsid w:val="00AA58BC"/>
    <w:rsid w:val="00AA771F"/>
    <w:rsid w:val="00AB5287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C2EF9"/>
    <w:rsid w:val="00CD4711"/>
    <w:rsid w:val="00D113A9"/>
    <w:rsid w:val="00D67094"/>
    <w:rsid w:val="00D75765"/>
    <w:rsid w:val="00DE5CC5"/>
    <w:rsid w:val="00E01330"/>
    <w:rsid w:val="00E039A7"/>
    <w:rsid w:val="00E17CBA"/>
    <w:rsid w:val="00E32629"/>
    <w:rsid w:val="00E87994"/>
    <w:rsid w:val="00EB0C64"/>
    <w:rsid w:val="00EC2B21"/>
    <w:rsid w:val="00F44E9A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70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0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0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0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0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70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0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0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0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0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St-458/2016</izvorni_sadrzaj>
    <derivirana_varijabla naziv="DomainObject.Predmet.OznakaBroj_1">St-458/2016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CERERA-OREŠKI trgovačko društvo za proizvodnju i promet poljoprivrednih proizvoda, društvo s ograničenom odgovornošću</izvorni_sadrzaj>
    <derivirana_varijabla naziv="DomainObject.Predmet.ProtustrankaFormated_1">  CERERA-OREŠKI trgovačko društvo za proizvodnju i promet poljoprivrednih proizvoda, društvo s ograničenom odgovornošću</derivirana_varijabla>
  </DomainObject.Predmet.ProtustrankaFormated>
  <DomainObject.Predmet.ProtustrankaFormatedOIB>
    <izvorni_sadrzaj>  CERERA-OREŠKI trgovačko društvo za proizvodnju i promet poljoprivrednih proizvoda, društvo s ograničenom odgovornošću, OIB 36528878444</izvorni_sadrzaj>
    <derivirana_varijabla naziv="DomainObject.Predmet.ProtustrankaFormatedOIB_1">  CERERA-OREŠKI trgovačko društvo za proizvodnju i promet poljoprivrednih proizvoda, društvo s ograničenom odgovornošću, OIB 36528878444</derivirana_varijabla>
  </DomainObject.Predmet.ProtustrankaFormatedOIB>
  <DomainObject.Predmet.ProtustrankaFormatedWithAdress>
    <izvorni_sadrzaj> CERERA-OREŠKI trgovačko društvo za proizvodnju i promet poljoprivrednih proizvoda, društvo s ograničenom odgovornošću, Zelendvorska 14, 42206 Petrijanec</izvorni_sadrzaj>
    <derivirana_varijabla naziv="DomainObject.Predmet.ProtustrankaFormatedWithAdress_1"> CERERA-OREŠKI trgovačko društvo za proizvodnju i promet poljoprivrednih proizvoda, društvo s ograničenom odgovornošću, Zelendvorska 14, 42206 Petrijanec</derivirana_varijabla>
  </DomainObject.Predmet.ProtustrankaFormatedWithAdress>
  <DomainObject.Predmet.ProtustrankaFormatedWithAdressOIB>
    <izvorni_sadrzaj> CERERA-OREŠKI trgovačko društvo za proizvodnju i promet poljoprivrednih proizvoda, društvo s ograničenom odgovornošću, OIB 36528878444, Zelendvorska 14, 42206 Petrijanec</izvorni_sadrzaj>
    <derivirana_varijabla naziv="DomainObject.Predmet.ProtustrankaFormatedWithAdressOIB_1"> CERERA-OREŠKI trgovačko društvo za proizvodnju i promet poljoprivrednih proizvoda, društvo s ograničenom odgovornošću, OIB 36528878444, Zelendvorska 14, 42206 Petrijanec</derivirana_varijabla>
  </DomainObject.Predmet.ProtustrankaFormatedWithAdressOIB>
  <DomainObject.Predmet.ProtustrankaWithAdress>
    <izvorni_sadrzaj>CERERA-OREŠKI trgovačko društvo za proizvodnju i promet poljoprivrednih proizvoda, društvo s ograničenom odgovornošću Zelendvorska 14, 42206 Petrijanec</izvorni_sadrzaj>
    <derivirana_varijabla naziv="DomainObject.Predmet.ProtustrankaWithAdress_1">CERERA-OREŠKI trgovačko društvo za proizvodnju i promet poljoprivrednih proizvoda, društvo s ograničenom odgovornošću Zelendvorska 14, 42206 Petrijanec</derivirana_varijabla>
  </DomainObject.Predmet.ProtustrankaWithAdress>
  <DomainObject.Predmet.ProtustrankaWithAdressOIB>
    <izvorni_sadrzaj>CERERA-OREŠKI trgovačko društvo za proizvodnju i promet poljoprivrednih proizvoda, društvo s ograničenom odgovornošću, OIB 36528878444, Zelendvorska 14, 42206 Petrijanec</izvorni_sadrzaj>
    <derivirana_varijabla naziv="DomainObject.Predmet.ProtustrankaWithAdressOIB_1">CERERA-OREŠKI trgovačko društvo za proizvodnju i promet poljoprivrednih proizvoda, društvo s ograničenom odgovornošću, OIB 36528878444, Zelendvorska 14, 42206 Petrijanec</derivirana_varijabla>
  </DomainObject.Predmet.ProtustrankaWithAdressOIB>
  <DomainObject.Predmet.ProtustrankaNazivFormated>
    <izvorni_sadrzaj>CERERA-OREŠKI trgovačko društvo za proizvodnju i promet poljoprivrednih proizvoda, društvo s ograničenom odgovornošću</izvorni_sadrzaj>
    <derivirana_varijabla naziv="DomainObject.Predmet.ProtustrankaNazivFormated_1">CERERA-OREŠKI trgovačko društvo za proizvodnju i promet poljoprivrednih proizvoda, društvo s ograničenom odgovornošću</derivirana_varijabla>
  </DomainObject.Predmet.ProtustrankaNazivFormated>
  <DomainObject.Predmet.ProtustrankaNazivFormatedOIB>
    <izvorni_sadrzaj>CERERA-OREŠKI trgovačko društvo za proizvodnju i promet poljoprivrednih proizvoda, društvo s ograničenom odgovornošću, OIB 36528878444</izvorni_sadrzaj>
    <derivirana_varijabla naziv="DomainObject.Predmet.ProtustrankaNazivFormatedOIB_1">CERERA-OREŠKI trgovačko društvo za proizvodnju i promet poljoprivrednih proizvoda, društvo s ograničenom odgovornošću, OIB 36528878444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145162.19</izvorni_sadrzaj>
    <derivirana_varijabla naziv="DomainObject.Predmet.TrenutnaVrijednost_1">145162.19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CERERA-OREŠKI trgovačko društvo za proizvodnju i promet poljoprivrednih proizvoda, društvo s ograničenom odgovornošću</item>
    </izvorni_sadrzaj>
    <derivirana_varijabla naziv="DomainObject.Predmet.ProtuStrankaListFormated_1">
      <item>CERERA-OREŠKI trgovačko društvo za proizvodnju i promet poljoprivrednih proizvoda, društvo s ograničenom odgovornošću</item>
    </derivirana_varijabla>
  </DomainObject.Predmet.ProtuStrankaListFormated>
  <DomainObject.Predmet.ProtuStrankaListFormatedOIB>
    <izvorni_sadrzaj>
      <item>CERERA-OREŠKI trgovačko društvo za proizvodnju i promet poljoprivrednih proizvoda, društvo s ograničenom odgovornošću, OIB 36528878444</item>
    </izvorni_sadrzaj>
    <derivirana_varijabla naziv="DomainObject.Predmet.ProtuStrankaListFormatedOIB_1">
      <item>CERERA-OREŠKI trgovačko društvo za proizvodnju i promet poljoprivrednih proizvoda, društvo s ograničenom odgovornošću, OIB 36528878444</item>
    </derivirana_varijabla>
  </DomainObject.Predmet.ProtuStrankaListFormatedOIB>
  <DomainObject.Predmet.ProtuStrankaListFormatedWithAdress>
    <izvorni_sadrzaj>
      <item>CERERA-OREŠKI trgovačko društvo za proizvodnju i promet poljoprivrednih proizvoda, društvo s ograničenom odgovornošću, Zelendvorska 14, 42206 Petrijanec</item>
    </izvorni_sadrzaj>
    <derivirana_varijabla naziv="DomainObject.Predmet.ProtuStrankaListFormatedWithAdress_1">
      <item>CERERA-OREŠKI trgovačko društvo za proizvodnju i promet poljoprivrednih proizvoda, društvo s ograničenom odgovornošću, Zelendvorska 14, 42206 Petrijanec</item>
    </derivirana_varijabla>
  </DomainObject.Predmet.ProtuStrankaListFormatedWithAdress>
  <DomainObject.Predmet.ProtuStrankaListFormatedWithAdressOIB>
    <izvorni_sadrzaj>
      <item>CERERA-OREŠKI trgovačko društvo za proizvodnju i promet poljoprivrednih proizvoda, društvo s ograničenom odgovornošću, OIB 36528878444, Zelendvorska 14, 42206 Petrijanec</item>
    </izvorni_sadrzaj>
    <derivirana_varijabla naziv="DomainObject.Predmet.ProtuStrankaListFormatedWithAdressOIB_1">
      <item>CERERA-OREŠKI trgovačko društvo za proizvodnju i promet poljoprivrednih proizvoda, društvo s ograničenom odgovornošću, OIB 36528878444, Zelendvorska 14, 42206 Petrijanec</item>
    </derivirana_varijabla>
  </DomainObject.Predmet.ProtuStrankaListFormatedWithAdressOIB>
  <DomainObject.Predmet.ProtuStrankaListNazivFormated>
    <izvorni_sadrzaj>
      <item>CERERA-OREŠKI trgovačko društvo za proizvodnju i promet poljoprivrednih proizvoda, društvo s ograničenom odgovornošću</item>
    </izvorni_sadrzaj>
    <derivirana_varijabla naziv="DomainObject.Predmet.ProtuStrankaListNazivFormated_1">
      <item>CERERA-OREŠKI trgovačko društvo za proizvodnju i promet poljoprivrednih proizvoda, društvo s ograničenom odgovornošću</item>
    </derivirana_varijabla>
  </DomainObject.Predmet.ProtuStrankaListNazivFormated>
  <DomainObject.Predmet.ProtuStrankaListNazivFormatedOIB>
    <izvorni_sadrzaj>
      <item>CERERA-OREŠKI trgovačko društvo za proizvodnju i promet poljoprivrednih proizvoda, društvo s ograničenom odgovornošću, OIB 36528878444</item>
    </izvorni_sadrzaj>
    <derivirana_varijabla naziv="DomainObject.Predmet.ProtuStrankaListNazivFormatedOIB_1">
      <item>CERERA-OREŠKI trgovačko društvo za proizvodnju i promet poljoprivrednih proizvoda, društvo s ograničenom odgovornošću, OIB 36528878444</item>
    </derivirana_varijabla>
  </DomainObject.Predmet.ProtuStrankaListNazivFormatedOIB>
  <DomainObject.Predmet.OstaliListFormated>
    <izvorni_sadrzaj>
      <item>E-oglasna ploča</item>
      <item>Sudski registar</item>
      <item>Tihomir Oreški</item>
    </izvorni_sadrzaj>
    <derivirana_varijabla naziv="DomainObject.Predmet.OstaliListFormated_1">
      <item>E-oglasna ploča</item>
      <item>Sudski registar</item>
      <item>Tihomir Oreški</item>
    </derivirana_varijabla>
  </DomainObject.Predmet.OstaliListFormated>
  <DomainObject.Predmet.OstaliListFormatedOIB>
    <izvorni_sadrzaj>
      <item>E-oglasna ploča</item>
      <item>Sudski registar</item>
      <item>Tihomir Oreški, OIB 31714070617</item>
    </izvorni_sadrzaj>
    <derivirana_varijabla naziv="DomainObject.Predmet.OstaliListFormatedOIB_1">
      <item>E-oglasna ploča</item>
      <item>Sudski registar</item>
      <item>Tihomir Oreški, OIB 31714070617</item>
    </derivirana_varijabla>
  </DomainObject.Predmet.OstaliListFormatedOIB>
  <DomainObject.Predmet.OstaliListFormatedWithAdress>
    <izvorni_sadrzaj>
      <item>E-oglasna ploča</item>
      <item>Sudski registar</item>
      <item>Tihomir Oreški, Zelendvorska 14, 42206 Petrijanec</item>
    </izvorni_sadrzaj>
    <derivirana_varijabla naziv="DomainObject.Predmet.OstaliListFormatedWithAdress_1">
      <item>E-oglasna ploča</item>
      <item>Sudski registar</item>
      <item>Tihomir Oreški, Zelendvorska 14, 42206 Petrijanec</item>
    </derivirana_varijabla>
  </DomainObject.Predmet.OstaliListFormatedWithAdress>
  <DomainObject.Predmet.OstaliListFormatedWithAdressOIB>
    <izvorni_sadrzaj>
      <item>E-oglasna ploča</item>
      <item>Sudski registar</item>
      <item>Tihomir Oreški, OIB 31714070617, Zelendvorska 14, 42206 Petrijanec</item>
    </izvorni_sadrzaj>
    <derivirana_varijabla naziv="DomainObject.Predmet.OstaliListFormatedWithAdressOIB_1">
      <item>E-oglasna ploča</item>
      <item>Sudski registar</item>
      <item>Tihomir Oreški, OIB 31714070617, Zelendvorska 14, 42206 Petrijanec</item>
    </derivirana_varijabla>
  </DomainObject.Predmet.OstaliListFormatedWithAdressOIB>
  <DomainObject.Predmet.OstaliListNazivFormated>
    <izvorni_sadrzaj>
      <item>E-oglasna ploča</item>
      <item>Sudski registar</item>
      <item>Tihomir Oreški</item>
    </izvorni_sadrzaj>
    <derivirana_varijabla naziv="DomainObject.Predmet.OstaliListNazivFormated_1">
      <item>E-oglasna ploča</item>
      <item>Sudski registar</item>
      <item>Tihomir Oreški</item>
    </derivirana_varijabla>
  </DomainObject.Predmet.OstaliListNazivFormated>
  <DomainObject.Predmet.OstaliListNazivFormatedOIB>
    <izvorni_sadrzaj>
      <item>E-oglasna ploča</item>
      <item>Sudski registar</item>
      <item>Tihomir Oreški, OIB 31714070617</item>
    </izvorni_sadrzaj>
    <derivirana_varijabla naziv="DomainObject.Predmet.OstaliListNazivFormatedOIB_1">
      <item>E-oglasna ploča</item>
      <item>Sudski registar</item>
      <item>Tihomir Oreški, OIB 31714070617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CERERA-OREŠKI trgovačko društvo za proizvodnju i promet poljoprivrednih proizvoda, društvo s ograničenom odgovornošću</izvorni_sadrzaj>
    <derivirana_varijabla naziv="DomainObject.Predmet.ProtustrankaIDrugi_1">CERERA-OREŠKI trgovačko društvo za proizvodnju i promet poljoprivrednih proizvoda,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CERERA-OREŠKI trgovačko društvo za proizvodnju i promet poljoprivrednih proizvoda, društvo s ograničenom odgovornošću, OIB 36528878444, Zelendvorska 14, 42206 Petrijanec</izvorni_sadrzaj>
    <derivirana_varijabla naziv="DomainObject.Predmet.ProtustrankaIDrugiAdressOIB_1">CERERA-OREŠKI trgovačko društvo za proizvodnju i promet poljoprivrednih proizvoda, društvo s ograničenom odgovornošću, OIB 36528878444, Zelendvorska 14, 42206 Petrijanec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CERERA-OREŠKI trgovačko društvo za proizvodnju i promet poljoprivrednih proizvoda, društvo s ograničenom odgovornošću</item>
      <item>E-oglasna ploča</item>
      <item>Sudski registar</item>
      <item>Tihomir Oreški</item>
    </izvorni_sadrzaj>
    <derivirana_varijabla naziv="DomainObject.Predmet.SudioniciListNaziv_1">
      <item>Financijska agencija</item>
      <item>CERERA-OREŠKI trgovačko društvo za proizvodnju i promet poljoprivrednih proizvoda, društvo s ograničenom odgovornošću</item>
      <item>E-oglasna ploča</item>
      <item>Sudski registar</item>
      <item>Tihomir Oreški</item>
    </derivirana_varijabla>
  </DomainObject.Predmet.SudioniciListNaziv>
  <DomainObject.Predmet.SudioniciListAdressOIB>
    <izvorni_sadrzaj>
      <item>Financijska agencija, OIB 85821130368, A. Cesarca 2,42000 Varaždin</item>
      <item>CERERA-OREŠKI trgovačko društvo za proizvodnju i promet poljoprivrednih proizvoda, društvo s ograničenom odgovornošću, OIB 36528878444, Zelendvorska 14,42206 Petrijanec</item>
      <item>E-oglasna ploča</item>
      <item>Sudski registar</item>
      <item>Tihomir Oreški, OIB 31714070617, Zelendvorska 14,42206 Petrijanec</item>
    </izvorni_sadrzaj>
    <derivirana_varijabla naziv="DomainObject.Predmet.SudioniciListAdressOIB_1">
      <item>Financijska agencija, OIB 85821130368, A. Cesarca 2,42000 Varaždin</item>
      <item>CERERA-OREŠKI trgovačko društvo za proizvodnju i promet poljoprivrednih proizvoda, društvo s ograničenom odgovornošću, OIB 36528878444, Zelendvorska 14,42206 Petrijanec</item>
      <item>E-oglasna ploča</item>
      <item>Sudski registar</item>
      <item>Tihomir Oreški, OIB 31714070617, Zelendvorska 14,42206 Petrijanec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36528878444</item>
      <item>, OIB null</item>
      <item>, OIB null</item>
      <item>, OIB 31714070617</item>
    </izvorni_sadrzaj>
    <derivirana_varijabla naziv="DomainObject.Predmet.SudioniciListNazivOIB_1">
      <item>, OIB 85821130368</item>
      <item>, OIB 36528878444</item>
      <item>, OIB null</item>
      <item>, OIB null</item>
      <item>, OIB 31714070617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DA0953-C6A1-4717-96C9-D20B541BEA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2513</properties:Characters>
  <properties:Lines>80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2016-04-08T07:45:00Z</dcterms:created>
  <dc:creator>Maja Valušnig</dc:creator>
  <cp:lastModifiedBy>Marko Makaj</cp:lastModifiedBy>
  <cp:lastPrinted>2016-04-08T07:45:00Z</cp:lastPrinted>
  <dcterms:modified xmlns:xsi="http://www.w3.org/2001/XMLSchema-instance" xsi:type="dcterms:W3CDTF">2016-04-08T07:46:00Z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