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8812" w14:paraId="c18881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</w:t>
      </w:r>
      <w:r w:rsidR="00507C44">
        <w:t>524</w:t>
      </w:r>
      <w:r w:rsidR="00BD6DBF">
        <w:t>/16-</w:t>
      </w:r>
      <w:r w:rsidR="00063B8D">
        <w:t>3</w:t>
      </w:r>
    </w:p>
    <w:p w:rsidRDefault="00B07B16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507C44">
        <w:t xml:space="preserve">ROFI DISTRIBUCIJA d.o.o. za usluge Zagreb, Dore </w:t>
      </w:r>
      <w:proofErr w:type="spellStart"/>
      <w:r w:rsidR="00507C44">
        <w:t>Pfanov</w:t>
      </w:r>
      <w:proofErr w:type="spellEnd"/>
      <w:r w:rsidR="00507C44">
        <w:t xml:space="preserve"> 7, </w:t>
      </w:r>
      <w:r w:rsidR="00BD6DBF">
        <w:t xml:space="preserve">OIB </w:t>
      </w:r>
      <w:r w:rsidR="00507C44">
        <w:t xml:space="preserve">36243221157, MBS 080763392,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27. listopada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507C44">
        <w:t xml:space="preserve">ROFI DISTRIBUCIJA d.o.o. za usluge Zagreb, Dore </w:t>
      </w:r>
      <w:proofErr w:type="spellStart"/>
      <w:r w:rsidR="00507C44">
        <w:t>Pfanov</w:t>
      </w:r>
      <w:proofErr w:type="spellEnd"/>
      <w:r w:rsidR="00507C44">
        <w:t xml:space="preserve"> 7, OIB 36243221157, MBS 080763392</w:t>
      </w:r>
      <w:r w:rsidR="00CA2F78">
        <w:t xml:space="preserve"> </w:t>
      </w:r>
      <w:r w:rsidR="00F94E9E">
        <w:t>i</w:t>
      </w:r>
      <w:r w:rsidR="00DA2E82">
        <w:t>znosi</w:t>
      </w:r>
      <w:r w:rsidR="00A42BD2">
        <w:t xml:space="preserve"> </w:t>
      </w:r>
      <w:r w:rsidR="00507C44">
        <w:t xml:space="preserve">36.452.428,90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>/</w:t>
      </w:r>
      <w:r w:rsidR="00507C44">
        <w:t>direktor</w:t>
      </w:r>
      <w:r w:rsidR="00AF4CFA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</w:t>
      </w:r>
      <w:r w:rsidR="00507C44">
        <w:t>524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F4CFA">
        <w:t>27. listopada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sectPr w:rsidSect="00F2165F" w:rsidR="00352AC3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07B16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5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D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5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D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2524</izvorni_sadrzaj>
    <derivirana_varijabla naziv="DomainObject.Predmet.Broj_1">2524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St-2524/2016</izvorni_sadrzaj>
    <derivirana_varijabla naziv="DomainObject.Predmet.OznakaBroj_1">St-2524/2016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ROFI DISTRIBUCIJA d.o.o.</izvorni_sadrzaj>
    <derivirana_varijabla naziv="DomainObject.Predmet.ProtustrankaFormated_1">  ROFI DISTRIBUCIJA d.o.o.</derivirana_varijabla>
  </DomainObject.Predmet.ProtustrankaFormated>
  <DomainObject.Predmet.ProtustrankaFormatedOIB>
    <izvorni_sadrzaj>  ROFI DISTRIBUCIJA d.o.o., OIB 36243221157</izvorni_sadrzaj>
    <derivirana_varijabla naziv="DomainObject.Predmet.ProtustrankaFormatedOIB_1">  ROFI DISTRIBUCIJA d.o.o., OIB 36243221157</derivirana_varijabla>
  </DomainObject.Predmet.ProtustrankaFormatedOIB>
  <DomainObject.Predmet.ProtustrankaFormatedWithAdress>
    <izvorni_sadrzaj> ROFI DISTRIBUCIJA d.o.o., Dore Pfanove 7, 10000 Zagreb</izvorni_sadrzaj>
    <derivirana_varijabla naziv="DomainObject.Predmet.ProtustrankaFormatedWithAdress_1"> ROFI DISTRIBUCIJA d.o.o., Dore Pfanove 7, 10000 Zagreb</derivirana_varijabla>
  </DomainObject.Predmet.ProtustrankaFormatedWithAdress>
  <DomainObject.Predmet.ProtustrankaFormatedWithAdressOIB>
    <izvorni_sadrzaj> ROFI DISTRIBUCIJA d.o.o., OIB 36243221157, Dore Pfanove 7, 10000 Zagreb</izvorni_sadrzaj>
    <derivirana_varijabla naziv="DomainObject.Predmet.ProtustrankaFormatedWithAdressOIB_1"> ROFI DISTRIBUCIJA d.o.o., OIB 36243221157, Dore Pfanove 7, 10000 Zagreb</derivirana_varijabla>
  </DomainObject.Predmet.ProtustrankaFormatedWithAdressOIB>
  <DomainObject.Predmet.ProtustrankaWithAdress>
    <izvorni_sadrzaj>ROFI DISTRIBUCIJA d.o.o. Dore Pfanove 7, 10000 Zagreb</izvorni_sadrzaj>
    <derivirana_varijabla naziv="DomainObject.Predmet.ProtustrankaWithAdress_1">ROFI DISTRIBUCIJA d.o.o. Dore Pfanove 7, 10000 Zagreb</derivirana_varijabla>
  </DomainObject.Predmet.ProtustrankaWithAdress>
  <DomainObject.Predmet.ProtustrankaWithAdressOIB>
    <izvorni_sadrzaj>ROFI DISTRIBUCIJA d.o.o., OIB 36243221157, Dore Pfanove 7, 10000 Zagreb</izvorni_sadrzaj>
    <derivirana_varijabla naziv="DomainObject.Predmet.ProtustrankaWithAdressOIB_1">ROFI DISTRIBUCIJA d.o.o., OIB 36243221157, Dore Pfanove 7, 10000 Zagreb</derivirana_varijabla>
  </DomainObject.Predmet.ProtustrankaWithAdressOIB>
  <DomainObject.Predmet.ProtustrankaNazivFormated>
    <izvorni_sadrzaj>ROFI DISTRIBUCIJA d.o.o.</izvorni_sadrzaj>
    <derivirana_varijabla naziv="DomainObject.Predmet.ProtustrankaNazivFormated_1">ROFI DISTRIBUCIJA d.o.o.</derivirana_varijabla>
  </DomainObject.Predmet.ProtustrankaNazivFormated>
  <DomainObject.Predmet.ProtustrankaNazivFormatedOIB>
    <izvorni_sadrzaj>ROFI DISTRIBUCIJA d.o.o., OIB 36243221157</izvorni_sadrzaj>
    <derivirana_varijabla naziv="DomainObject.Predmet.ProtustrankaNazivFormatedOIB_1">ROFI DISTRIBUCIJA d.o.o., OIB 36243221157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ROFI DISTRIBUCIJA d.o.o.</item>
    </izvorni_sadrzaj>
    <derivirana_varijabla naziv="DomainObject.Predmet.ProtuStrankaListFormated_1">
      <item>ROFI DISTRIBUCIJA d.o.o.</item>
    </derivirana_varijabla>
  </DomainObject.Predmet.ProtuStrankaListFormated>
  <DomainObject.Predmet.ProtuStrankaListFormatedOIB>
    <izvorni_sadrzaj>
      <item>ROFI DISTRIBUCIJA d.o.o., OIB 36243221157</item>
    </izvorni_sadrzaj>
    <derivirana_varijabla naziv="DomainObject.Predmet.ProtuStrankaListFormatedOIB_1">
      <item>ROFI DISTRIBUCIJA d.o.o., OIB 36243221157</item>
    </derivirana_varijabla>
  </DomainObject.Predmet.ProtuStrankaListFormatedOIB>
  <DomainObject.Predmet.ProtuStrankaListFormatedWithAdress>
    <izvorni_sadrzaj>
      <item>ROFI DISTRIBUCIJA d.o.o., Dore Pfanove 7, 10000 Zagreb</item>
    </izvorni_sadrzaj>
    <derivirana_varijabla naziv="DomainObject.Predmet.ProtuStrankaListFormatedWithAdress_1">
      <item>ROFI DISTRIBUCIJA d.o.o., Dore Pfanove 7, 10000 Zagreb</item>
    </derivirana_varijabla>
  </DomainObject.Predmet.ProtuStrankaListFormatedWithAdress>
  <DomainObject.Predmet.ProtuStrankaListFormatedWithAdressOIB>
    <izvorni_sadrzaj>
      <item>ROFI DISTRIBUCIJA d.o.o., OIB 36243221157, Dore Pfanove 7, 10000 Zagreb</item>
    </izvorni_sadrzaj>
    <derivirana_varijabla naziv="DomainObject.Predmet.ProtuStrankaListFormatedWithAdressOIB_1">
      <item>ROFI DISTRIBUCIJA d.o.o., OIB 36243221157, Dore Pfanove 7, 10000 Zagreb</item>
    </derivirana_varijabla>
  </DomainObject.Predmet.ProtuStrankaListFormatedWithAdressOIB>
  <DomainObject.Predmet.ProtuStrankaListNazivFormated>
    <izvorni_sadrzaj>
      <item>ROFI DISTRIBUCIJA d.o.o.</item>
    </izvorni_sadrzaj>
    <derivirana_varijabla naziv="DomainObject.Predmet.ProtuStrankaListNazivFormated_1">
      <item>ROFI DISTRIBUCIJA d.o.o.</item>
    </derivirana_varijabla>
  </DomainObject.Predmet.ProtuStrankaListNazivFormated>
  <DomainObject.Predmet.ProtuStrankaListNazivFormatedOIB>
    <izvorni_sadrzaj>
      <item>ROFI DISTRIBUCIJA d.o.o., OIB 36243221157</item>
    </izvorni_sadrzaj>
    <derivirana_varijabla naziv="DomainObject.Predmet.ProtuStrankaListNazivFormatedOIB_1">
      <item>ROFI DISTRIBUCIJA d.o.o., OIB 36243221157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ROFI DISTRIBUCIJA d.o.o.</izvorni_sadrzaj>
    <derivirana_varijabla naziv="DomainObject.Predmet.ProtustrankaIDrugi_1">ROFI DISTRIBUCIJA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ROFI DISTRIBUCIJA d.o.o., OIB 36243221157, Dore Pfanove 7, 10000 Zagreb</izvorni_sadrzaj>
    <derivirana_varijabla naziv="DomainObject.Predmet.ProtustrankaIDrugiAdressOIB_1">ROFI DISTRIBUCIJA d.o.o., OIB 36243221157, Dore Pfanove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ROFI DISTRIBUCIJA d.o.o.</item>
      <item>FINA Regionalni centar Zagreb</item>
    </izvorni_sadrzaj>
    <derivirana_varijabla naziv="DomainObject.Predmet.SudioniciListNaziv_1">
      <item>ROFI DISTRIBUCIJA d.o.o.</item>
      <item>FINA Regionalni centar Zagreb</item>
    </derivirana_varijabla>
  </DomainObject.Predmet.SudioniciListNaziv>
  <DomainObject.Predmet.SudioniciListAdressOIB>
    <izvorni_sadrzaj>
      <item>ROFI DISTRIBUCIJA d.o.o., OIB 36243221157, Dore Pfanove 7,10000 Zagreb</item>
      <item>FINA Regionalni centar Zagreb, OIB 85821130368, Trg svibanjskih žrtava 1995. br. 1,10000 Zagreb</item>
    </izvorni_sadrzaj>
    <derivirana_varijabla naziv="DomainObject.Predmet.SudioniciListAdressOIB_1">
      <item>ROFI DISTRIBUCIJA d.o.o., OIB 36243221157, Dore Pfanove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36243221157</item>
      <item>, OIB 85821130368</item>
    </izvorni_sadrzaj>
    <derivirana_varijabla naziv="DomainObject.Predmet.SudioniciListNazivOIB_1">
      <item>, OIB 36243221157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E2AB6-D5D5-4772-A301-260A271FA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1799</properties:Characters>
  <properties:Lines>45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2016-10-27T11:41:00Z</dcterms:created>
  <dc:creator>Korisnik</dc:creator>
  <cp:lastModifiedBy>Darija Miličević</cp:lastModifiedBy>
  <cp:lastPrinted>2016-10-27T11:41:00Z</cp:lastPrinted>
  <dcterms:modified xmlns:xsi="http://www.w3.org/2001/XMLSchema-instance" xsi:type="dcterms:W3CDTF">2016-10-27T11:43:00Z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