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fdc0" w14:paraId="929fdc0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D29A0">
        <w:t>2</w:t>
      </w:r>
      <w:r w:rsidR="00F047F1">
        <w:t>168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3D29A0">
        <w:t xml:space="preserve"> </w:t>
      </w:r>
      <w:r w:rsidR="00F047F1">
        <w:t>THERMA d.o.o.</w:t>
      </w:r>
      <w:r w:rsidR="007D418A">
        <w:t xml:space="preserve">, Zagreb, </w:t>
      </w:r>
      <w:r w:rsidR="00F047F1">
        <w:t>Antuna Stipančića 3</w:t>
      </w:r>
      <w:r w:rsidR="00E85293">
        <w:t xml:space="preserve">, </w:t>
      </w:r>
      <w:r w:rsidR="00525979">
        <w:t xml:space="preserve">OIB: </w:t>
      </w:r>
      <w:r w:rsidR="00F047F1">
        <w:t>70967147954, MBS: 080605898</w:t>
      </w:r>
      <w:r w:rsidR="00E54B5E">
        <w:t xml:space="preserve">, </w:t>
      </w:r>
      <w:r w:rsidR="00E85293">
        <w:t>dana 6</w:t>
      </w:r>
      <w:r w:rsidR="00A167C6">
        <w:t>. studenog</w:t>
      </w:r>
      <w:r w:rsidR="00DF43CB">
        <w:t xml:space="preserve"> 2015.</w:t>
      </w:r>
      <w:r w:rsidR="00F047F1">
        <w:t xml:space="preserve"> </w:t>
      </w:r>
      <w:r w:rsidR="00DF43CB">
        <w:t>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F047F1">
        <w:t xml:space="preserve">THERMA d.o.o., Zagreb, Antuna Stipančića 3, OIB: 70967147954, MBS: 080605898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F047F1">
        <w:t>THERMA d.o.o., Zagreb, Antuna Stipančića 3, OIB: 70967147954, MBS: 080605898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11309"/>
    <w:rsid w:val="002B2B78"/>
    <w:rsid w:val="003D29A0"/>
    <w:rsid w:val="003D29EC"/>
    <w:rsid w:val="003E62B2"/>
    <w:rsid w:val="004A54D6"/>
    <w:rsid w:val="004C3363"/>
    <w:rsid w:val="00525979"/>
    <w:rsid w:val="005653CF"/>
    <w:rsid w:val="006425B2"/>
    <w:rsid w:val="006E1039"/>
    <w:rsid w:val="007D418A"/>
    <w:rsid w:val="007E739E"/>
    <w:rsid w:val="0092290B"/>
    <w:rsid w:val="009E7AB3"/>
    <w:rsid w:val="00A167C6"/>
    <w:rsid w:val="00BB2CE8"/>
    <w:rsid w:val="00C32EAE"/>
    <w:rsid w:val="00CA77F2"/>
    <w:rsid w:val="00CF2D4F"/>
    <w:rsid w:val="00D35A61"/>
    <w:rsid w:val="00D574B1"/>
    <w:rsid w:val="00DF43CB"/>
    <w:rsid w:val="00E54B5E"/>
    <w:rsid w:val="00E85293"/>
    <w:rsid w:val="00EA044C"/>
    <w:rsid w:val="00EC159D"/>
    <w:rsid w:val="00F047F1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E7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A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A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A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A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E7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A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A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A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A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St-2168/2015</izvorni_sadrzaj>
    <derivirana_varijabla naziv="DomainObject.Predmet.OznakaBroj_1">St-2168/2015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THERMA d.o.o.</izvorni_sadrzaj>
    <derivirana_varijabla naziv="DomainObject.Predmet.ProtustrankaFormated_1">  THERMA d.o.o.</derivirana_varijabla>
  </DomainObject.Predmet.ProtustrankaFormated>
  <DomainObject.Predmet.ProtustrankaFormatedOIB>
    <izvorni_sadrzaj>  THERMA d.o.o., OIB 70967147954</izvorni_sadrzaj>
    <derivirana_varijabla naziv="DomainObject.Predmet.ProtustrankaFormatedOIB_1">  THERMA d.o.o., OIB 70967147954</derivirana_varijabla>
  </DomainObject.Predmet.ProtustrankaFormatedOIB>
  <DomainObject.Predmet.ProtustrankaFormatedWithAdress>
    <izvorni_sadrzaj> THERMA d.o.o., Antuna Stipančića 3, 10000 Zagreb</izvorni_sadrzaj>
    <derivirana_varijabla naziv="DomainObject.Predmet.ProtustrankaFormatedWithAdress_1"> THERMA d.o.o., Antuna Stipančića 3, 10000 Zagreb</derivirana_varijabla>
  </DomainObject.Predmet.ProtustrankaFormatedWithAdress>
  <DomainObject.Predmet.ProtustrankaFormatedWithAdressOIB>
    <izvorni_sadrzaj> THERMA d.o.o., OIB 70967147954, Antuna Stipančića 3, 10000 Zagreb</izvorni_sadrzaj>
    <derivirana_varijabla naziv="DomainObject.Predmet.ProtustrankaFormatedWithAdressOIB_1"> THERMA d.o.o., OIB 70967147954, Antuna Stipančića 3, 10000 Zagreb</derivirana_varijabla>
  </DomainObject.Predmet.ProtustrankaFormatedWithAdressOIB>
  <DomainObject.Predmet.ProtustrankaWithAdress>
    <izvorni_sadrzaj>THERMA d.o.o. Antuna Stipančića 3, 10000 Zagreb</izvorni_sadrzaj>
    <derivirana_varijabla naziv="DomainObject.Predmet.ProtustrankaWithAdress_1">THERMA d.o.o. Antuna Stipančića 3, 10000 Zagreb</derivirana_varijabla>
  </DomainObject.Predmet.ProtustrankaWithAdress>
  <DomainObject.Predmet.ProtustrankaWithAdressOIB>
    <izvorni_sadrzaj>THERMA d.o.o., OIB 70967147954, Antuna Stipančića 3, 10000 Zagreb</izvorni_sadrzaj>
    <derivirana_varijabla naziv="DomainObject.Predmet.ProtustrankaWithAdressOIB_1">THERMA d.o.o., OIB 70967147954, Antuna Stipančića 3, 10000 Zagreb</derivirana_varijabla>
  </DomainObject.Predmet.ProtustrankaWithAdressOIB>
  <DomainObject.Predmet.ProtustrankaNazivFormated>
    <izvorni_sadrzaj>THERMA d.o.o.</izvorni_sadrzaj>
    <derivirana_varijabla naziv="DomainObject.Predmet.ProtustrankaNazivFormated_1">THERMA d.o.o.</derivirana_varijabla>
  </DomainObject.Predmet.ProtustrankaNazivFormated>
  <DomainObject.Predmet.ProtustrankaNazivFormatedOIB>
    <izvorni_sadrzaj>THERMA d.o.o., OIB 70967147954</izvorni_sadrzaj>
    <derivirana_varijabla naziv="DomainObject.Predmet.ProtustrankaNazivFormatedOIB_1">THERMA d.o.o., OIB 70967147954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 d.o.o.</item>
    </izvorni_sadrzaj>
    <derivirana_varijabla naziv="DomainObject.Predmet.ProtuStrankaListFormated_1">
      <item>THERMA d.o.o.</item>
    </derivirana_varijabla>
  </DomainObject.Predmet.ProtuStrankaListFormated>
  <DomainObject.Predmet.ProtuStrankaListFormatedOIB>
    <izvorni_sadrzaj>
      <item>THERMA d.o.o., OIB 70967147954</item>
    </izvorni_sadrzaj>
    <derivirana_varijabla naziv="DomainObject.Predmet.ProtuStrankaListFormatedOIB_1">
      <item>THERMA d.o.o., OIB 70967147954</item>
    </derivirana_varijabla>
  </DomainObject.Predmet.ProtuStrankaListFormatedOIB>
  <DomainObject.Predmet.ProtuStrankaListFormatedWithAdress>
    <izvorni_sadrzaj>
      <item>THERMA d.o.o., Antuna Stipančića 3, 10000 Zagreb</item>
    </izvorni_sadrzaj>
    <derivirana_varijabla naziv="DomainObject.Predmet.ProtuStrankaListFormatedWithAdress_1">
      <item>THERMA d.o.o., Antuna Stipančića 3, 10000 Zagreb</item>
    </derivirana_varijabla>
  </DomainObject.Predmet.ProtuStrankaListFormatedWithAdress>
  <DomainObject.Predmet.ProtuStrankaListFormatedWithAdressOIB>
    <izvorni_sadrzaj>
      <item>THERMA d.o.o., OIB 70967147954, Antuna Stipančića 3, 10000 Zagreb</item>
    </izvorni_sadrzaj>
    <derivirana_varijabla naziv="DomainObject.Predmet.ProtuStrankaListFormatedWithAdressOIB_1">
      <item>THERMA d.o.o., OIB 70967147954, Antuna Stipančića 3, 10000 Zagreb</item>
    </derivirana_varijabla>
  </DomainObject.Predmet.ProtuStrankaListFormatedWithAdressOIB>
  <DomainObject.Predmet.ProtuStrankaListNazivFormated>
    <izvorni_sadrzaj>
      <item>THERMA d.o.o.</item>
    </izvorni_sadrzaj>
    <derivirana_varijabla naziv="DomainObject.Predmet.ProtuStrankaListNazivFormated_1">
      <item>THERMA d.o.o.</item>
    </derivirana_varijabla>
  </DomainObject.Predmet.ProtuStrankaListNazivFormated>
  <DomainObject.Predmet.ProtuStrankaListNazivFormatedOIB>
    <izvorni_sadrzaj>
      <item>THERMA d.o.o., OIB 70967147954</item>
    </izvorni_sadrzaj>
    <derivirana_varijabla naziv="DomainObject.Predmet.ProtuStrankaListNazivFormatedOIB_1">
      <item>THERMA d.o.o., OIB 70967147954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 d.o.o.</izvorni_sadrzaj>
    <derivirana_varijabla naziv="DomainObject.Predmet.ProtustrankaIDrugi_1">THERMA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 d.o.o., OIB 70967147954, Antuna Stipančića 3, 10000 Zagreb</izvorni_sadrzaj>
    <derivirana_varijabla naziv="DomainObject.Predmet.ProtustrankaIDrugiAdressOIB_1">THERMA d.o.o., OIB 70967147954, Antuna Stipančića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THERMA d.o.o.</item>
    </izvorni_sadrzaj>
    <derivirana_varijabla naziv="DomainObject.Predmet.SudioniciListNaziv_1">
      <item>FINA Regionalni centar Zagreb</item>
      <item>THERMA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THERMA d.o.o., OIB 70967147954, Antuna Stipančića 3,10000 Zagreb</item>
    </izvorni_sadrzaj>
    <derivirana_varijabla naziv="DomainObject.Predmet.SudioniciListAdressOIB_1">
      <item>FINA Regionalni centar Zagreb, OIB 85821130368, Trg svibanjskih žrtava 1995. 1,10000 Zagreb</item>
      <item>THERMA d.o.o., OIB 70967147954, Antuna Stipančića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70967147954</item>
    </izvorni_sadrzaj>
    <derivirana_varijabla naziv="DomainObject.Predmet.SudioniciListNazivOIB_1">
      <item>, OIB 85821130368</item>
      <item>, OIB 70967147954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1754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2015-11-06T14:32:00Z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2015-11-06T14:35:00Z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